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fff8" w14:paraId="568fff8" w:rsidRDefault="004E5ABB" w:rsidP="00DD4C22" w:rsidR="00FA657F" w:rsidRPr="005D3F91">
      <w:pPr>
        <w:ind w:left="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FA657F" w:rsidP="00383F25" w:rsidR="00383F25">
      <w:pPr>
        <w:jc w:val="both"/>
      </w:pPr>
      <w:r w:rsidRPr="005D3F91">
        <w:t xml:space="preserve"> </w:t>
      </w:r>
      <w:r w:rsidR="00383F25">
        <w:t xml:space="preserve">                                                                                                                                                            </w:t>
      </w:r>
    </w:p>
    <w:p w:rsidRDefault="00383F25" w:rsidP="00383F25" w:rsidR="00383F25">
      <w:pPr>
        <w:jc w:val="both"/>
      </w:pPr>
      <w:r>
        <w:t>REPUBLIKA HRVATSKA</w:t>
      </w:r>
    </w:p>
    <w:p w:rsidRDefault="00383F25" w:rsidP="00383F25" w:rsidR="00383F25">
      <w:pPr>
        <w:jc w:val="both"/>
      </w:pPr>
      <w:r>
        <w:t xml:space="preserve">TRGOVAČKI SUD U OSIJEKU                                                    </w:t>
      </w:r>
      <w:r w:rsidR="0040476B">
        <w:t xml:space="preserve">    </w:t>
      </w:r>
      <w:r>
        <w:t>3 St-</w:t>
      </w:r>
      <w:r w:rsidR="0040476B">
        <w:t>1741/2016-10</w:t>
      </w:r>
    </w:p>
    <w:p w:rsidRDefault="00383F25" w:rsidP="00383F25" w:rsidR="00383F25">
      <w:pPr>
        <w:jc w:val="both"/>
      </w:pPr>
      <w:r>
        <w:t>STALNA SLUŽBA  U SLAVONSKOM BRODU</w:t>
      </w:r>
    </w:p>
    <w:p w:rsidRDefault="0040476B" w:rsidP="00383F25" w:rsidR="00383F25">
      <w:pPr>
        <w:jc w:val="both"/>
      </w:pPr>
      <w:r>
        <w:t>3</w:t>
      </w:r>
      <w:r w:rsidR="00383F25">
        <w:t>5000 Slavonski Brod, Trg pobjede 13</w:t>
      </w:r>
    </w:p>
    <w:p w:rsidRDefault="00383F25" w:rsidP="00383F25" w:rsidR="00383F25">
      <w:pPr>
        <w:jc w:val="both"/>
      </w:pPr>
    </w:p>
    <w:p w:rsidRDefault="00383F25" w:rsidP="00383F25" w:rsidR="00383F25">
      <w:pPr>
        <w:jc w:val="both"/>
      </w:pPr>
    </w:p>
    <w:p w:rsidRDefault="00383F25" w:rsidP="00383F25" w:rsidR="00383F25">
      <w:pPr>
        <w:jc w:val="center"/>
      </w:pPr>
      <w:r>
        <w:t>R E P U B L I K A  H R V A T S K A</w:t>
      </w:r>
    </w:p>
    <w:p w:rsidRDefault="00383F25" w:rsidP="00383F25" w:rsidR="00383F25">
      <w:pPr>
        <w:jc w:val="center"/>
      </w:pPr>
      <w:r>
        <w:t>R J E Š E N J E</w:t>
      </w:r>
    </w:p>
    <w:p w:rsidRDefault="00383F25" w:rsidP="00383F25" w:rsidR="00383F25">
      <w:pPr>
        <w:jc w:val="center"/>
      </w:pPr>
    </w:p>
    <w:p w:rsidRDefault="00383F25" w:rsidP="00383F25" w:rsidR="00383F25">
      <w:pPr>
        <w:ind w:firstLine="708"/>
        <w:jc w:val="both"/>
      </w:pPr>
      <w:r>
        <w:t xml:space="preserve">TRGOVAČKI SUD U  OSIJEKU, STALNA SLUŽBA U SLAVONSKOM BRODU, po sutkinji Danijeli Martini Maoduš, u pravnoj stvari predlagatelja FINA Regionalni centar Osijek, Podružnica Slavonski Brod, Petra Krešimira IV 20, povodom prijedloga   za vođenje redovnog stečajnog postupka nad dužnikom </w:t>
      </w:r>
      <w:r w:rsidR="0040476B">
        <w:rPr>
          <w:b/>
        </w:rPr>
        <w:t>BIROTEHNA d.o.o., Slavonski Brod, Ferde Filipovića 50D, OIB: 59009735630</w:t>
      </w:r>
      <w:r>
        <w:t xml:space="preserve">,  dana </w:t>
      </w:r>
      <w:r w:rsidR="0040476B">
        <w:t>16</w:t>
      </w:r>
      <w:r w:rsidR="00367262">
        <w:t xml:space="preserve">. </w:t>
      </w:r>
      <w:r w:rsidR="0040476B">
        <w:t>kolovoza</w:t>
      </w:r>
      <w:r>
        <w:t xml:space="preserve"> 2016. </w:t>
      </w:r>
    </w:p>
    <w:p w:rsidRDefault="00383F25" w:rsidP="00383F25" w:rsidR="00383F25">
      <w:pPr>
        <w:jc w:val="both"/>
      </w:pPr>
    </w:p>
    <w:p w:rsidRDefault="00383F25" w:rsidP="00383F25" w:rsidR="00383F25">
      <w:pPr>
        <w:jc w:val="center"/>
      </w:pPr>
      <w:r>
        <w:t>r i j e š i o  j e</w:t>
      </w:r>
    </w:p>
    <w:p w:rsidRDefault="00383F25" w:rsidP="00383F25" w:rsidR="00383F25">
      <w:pPr>
        <w:jc w:val="center"/>
      </w:pPr>
    </w:p>
    <w:p w:rsidRDefault="00383F25" w:rsidP="00383F25" w:rsidR="00E00498">
      <w:pPr>
        <w:ind w:firstLine="708"/>
        <w:jc w:val="both"/>
        <w:rPr>
          <w:b/>
        </w:rPr>
      </w:pPr>
      <w:r>
        <w:t xml:space="preserve">I - Otvara se stečajni postupak nad dužnikom </w:t>
      </w:r>
      <w:r w:rsidR="0040476B">
        <w:rPr>
          <w:b/>
        </w:rPr>
        <w:t>BIROTEHNA d.o.o., Slavonski Brod, Ferde Filipovića 50D, OIB: 59009735630</w:t>
      </w:r>
      <w:r w:rsidR="00E00498">
        <w:rPr>
          <w:b/>
        </w:rPr>
        <w:t>.</w:t>
      </w:r>
    </w:p>
    <w:p w:rsidRDefault="00383F25" w:rsidP="00383F25" w:rsidR="00383F25">
      <w:pPr>
        <w:ind w:firstLine="708"/>
        <w:jc w:val="both"/>
      </w:pPr>
      <w:r>
        <w:t xml:space="preserve"> </w:t>
      </w:r>
    </w:p>
    <w:p w:rsidRDefault="00383F25" w:rsidP="00383F25" w:rsidR="00383F25">
      <w:pPr>
        <w:ind w:firstLine="708"/>
        <w:jc w:val="both"/>
      </w:pPr>
      <w:r>
        <w:t xml:space="preserve">II- Stečaj se otvara s danom </w:t>
      </w:r>
      <w:r w:rsidR="0040476B">
        <w:t>16</w:t>
      </w:r>
      <w:r w:rsidR="00367262">
        <w:t xml:space="preserve">. </w:t>
      </w:r>
      <w:r w:rsidR="0040476B">
        <w:t xml:space="preserve">kolovoza </w:t>
      </w:r>
      <w:r>
        <w:t xml:space="preserve">2016. godine u </w:t>
      </w:r>
      <w:r w:rsidR="0040476B">
        <w:t>13,30</w:t>
      </w:r>
      <w:r>
        <w:t xml:space="preserve"> sati.</w:t>
      </w:r>
    </w:p>
    <w:p w:rsidRDefault="00383F25" w:rsidP="00383F25" w:rsidR="00383F25">
      <w:pPr>
        <w:jc w:val="both"/>
      </w:pPr>
    </w:p>
    <w:p w:rsidRDefault="00383F25" w:rsidP="00383F25" w:rsidR="00383F25" w:rsidRPr="00383F25">
      <w:pPr>
        <w:ind w:firstLine="708"/>
        <w:jc w:val="both"/>
        <w:rPr>
          <w:b/>
        </w:rPr>
      </w:pPr>
      <w:r>
        <w:t xml:space="preserve">III - Imenuje se </w:t>
      </w:r>
      <w:r w:rsidR="0040476B">
        <w:t>za stečajnog</w:t>
      </w:r>
      <w:r>
        <w:t xml:space="preserve"> upravitelj</w:t>
      </w:r>
      <w:r w:rsidR="0040476B">
        <w:t>a</w:t>
      </w:r>
      <w:r>
        <w:t xml:space="preserve"> </w:t>
      </w:r>
      <w:r w:rsidR="0040476B">
        <w:rPr>
          <w:b/>
        </w:rPr>
        <w:t>Jozo Pavičić iz Osijeka, Sv. Roka 44, OIB: 69969627936.</w:t>
      </w:r>
    </w:p>
    <w:p w:rsidRDefault="00383F25" w:rsidP="00383F25" w:rsidR="00383F25">
      <w:pPr>
        <w:jc w:val="both"/>
      </w:pPr>
      <w:r>
        <w:t xml:space="preserve"> </w:t>
      </w:r>
    </w:p>
    <w:p w:rsidRDefault="00383F25" w:rsidP="00383F25" w:rsidR="00383F25">
      <w:pPr>
        <w:ind w:firstLine="708"/>
        <w:jc w:val="both"/>
      </w:pPr>
      <w:r>
        <w:t xml:space="preserve">IV - Pozivaju se vjerovnici da u roku od  60  dana po objavi oglasa o otvaranju stečajnog postupka na E oglasnoj ploči  koje rješenje je objavljeno dana </w:t>
      </w:r>
      <w:r w:rsidR="0040476B">
        <w:rPr>
          <w:b/>
        </w:rPr>
        <w:t>16. kolovoza</w:t>
      </w:r>
      <w:r w:rsidRPr="0040476B">
        <w:rPr>
          <w:b/>
        </w:rPr>
        <w:t xml:space="preserve"> 2016</w:t>
      </w:r>
      <w: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40476B">
        <w:rPr>
          <w:b/>
        </w:rPr>
        <w:t>1741</w:t>
      </w:r>
      <w:r>
        <w:t>-201</w:t>
      </w:r>
      <w:r w:rsidR="00E00498">
        <w:t>6</w:t>
      </w:r>
      <w:r>
        <w:t>, te se obavezno dokaz o uplati pristojbe dostavlja stečajnom upravitelju uz prijavu.</w:t>
      </w:r>
    </w:p>
    <w:p w:rsidRDefault="00383F25" w:rsidP="00E00498" w:rsidR="00383F25">
      <w:pPr>
        <w:ind w:firstLine="708"/>
        <w:jc w:val="both"/>
      </w:pPr>
      <w:r>
        <w:t>Pozivaju se vjerovnici dostaviti stečajnom upravitelju podatke o imovini stečajnog dužnika.</w:t>
      </w:r>
    </w:p>
    <w:p w:rsidRDefault="00383F25" w:rsidP="00E00498" w:rsidR="00383F25">
      <w:pPr>
        <w:ind w:firstLine="708"/>
        <w:jc w:val="both"/>
      </w:pPr>
      <w:r>
        <w:t>Ako se prijavljuju tražbine o kojima se vodi parnica, u prijavi je potrebno navesti oznaku broja spisa i sud pred kojim se parnica vodi.</w:t>
      </w:r>
    </w:p>
    <w:p w:rsidRDefault="00383F25" w:rsidP="00383F25" w:rsidR="00383F25">
      <w:pPr>
        <w:jc w:val="both"/>
      </w:pPr>
    </w:p>
    <w:p w:rsidRDefault="00383F25" w:rsidP="00E00498" w:rsidR="00383F25">
      <w:pPr>
        <w:ind w:firstLine="708"/>
        <w:jc w:val="both"/>
      </w:pPr>
      <w:r>
        <w:t xml:space="preserve">Upozoravaju se </w:t>
      </w:r>
      <w:proofErr w:type="spellStart"/>
      <w:r>
        <w:t>razlučni</w:t>
      </w:r>
      <w:proofErr w:type="spellEnd"/>
      <w:r>
        <w:t xml:space="preserve"> i izlučni vjerovnici na dužnost obavijesti o svojim pravima.</w:t>
      </w:r>
    </w:p>
    <w:p w:rsidRDefault="00383F25" w:rsidP="00383F25" w:rsidR="00383F25">
      <w:pPr>
        <w:jc w:val="both"/>
      </w:pPr>
      <w:r>
        <w:t xml:space="preserve"> </w:t>
      </w:r>
    </w:p>
    <w:p w:rsidRDefault="00383F25" w:rsidP="00383F25" w:rsidR="002E1840">
      <w:pPr>
        <w:ind w:firstLine="708"/>
        <w:jc w:val="both"/>
      </w:pPr>
      <w:r>
        <w:t>V - Pozivaju se dužnikovi dužnici da svoje obveze bez odgode ispunjavaju stečajnom upravitelju za stečajnog dužnika.</w:t>
      </w:r>
    </w:p>
    <w:p w:rsidRDefault="00E00498" w:rsidP="00383F25" w:rsidR="00E00498">
      <w:pPr>
        <w:ind w:firstLine="708"/>
        <w:jc w:val="both"/>
      </w:pPr>
    </w:p>
    <w:p w:rsidRDefault="00864CDC" w:rsidP="00383F25" w:rsidR="00864CDC">
      <w:pPr>
        <w:ind w:firstLine="708"/>
        <w:jc w:val="both"/>
      </w:pPr>
    </w:p>
    <w:p w:rsidRDefault="00864CDC" w:rsidP="00383F25" w:rsidR="00864CDC">
      <w:pPr>
        <w:ind w:firstLine="708"/>
        <w:jc w:val="both"/>
      </w:pPr>
    </w:p>
    <w:p w:rsidRDefault="00864CDC" w:rsidP="00864CDC" w:rsidR="00864CDC">
      <w:pPr>
        <w:ind w:firstLine="708" w:left="5664"/>
        <w:jc w:val="both"/>
      </w:pPr>
      <w:r>
        <w:lastRenderedPageBreak/>
        <w:t>3 St-1741/2016-10</w:t>
      </w:r>
    </w:p>
    <w:p w:rsidRDefault="00383F25" w:rsidP="00383F25" w:rsidR="00383F25">
      <w:pPr>
        <w:ind w:firstLine="708"/>
        <w:jc w:val="both"/>
      </w:pPr>
    </w:p>
    <w:p w:rsidRDefault="00367262" w:rsidP="00367262" w:rsidR="00367262">
      <w:pPr>
        <w:ind w:firstLine="708" w:left="5664"/>
        <w:jc w:val="both"/>
      </w:pPr>
    </w:p>
    <w:p w:rsidRDefault="00383F25" w:rsidP="00383F25" w:rsidR="00383F25">
      <w:pPr>
        <w:ind w:firstLine="708"/>
        <w:jc w:val="both"/>
      </w:pPr>
      <w:r>
        <w:t>VI - Ispitno ročište na kojem će se ispitati prijavljene tražbine određuje se na dan:</w:t>
      </w:r>
    </w:p>
    <w:p w:rsidRDefault="00383F25" w:rsidP="00383F25" w:rsidR="00383F25">
      <w:pPr>
        <w:jc w:val="both"/>
      </w:pPr>
    </w:p>
    <w:p w:rsidRDefault="00E00498" w:rsidP="00383F25" w:rsidR="00E00498">
      <w:pPr>
        <w:jc w:val="both"/>
      </w:pPr>
    </w:p>
    <w:p w:rsidRDefault="0040476B" w:rsidP="00383F25" w:rsidR="00383F25" w:rsidRPr="00383F25">
      <w:pPr>
        <w:jc w:val="center"/>
        <w:rPr>
          <w:b/>
        </w:rPr>
      </w:pPr>
      <w:r>
        <w:rPr>
          <w:b/>
        </w:rPr>
        <w:t>9. studenog</w:t>
      </w:r>
      <w:r w:rsidR="00E00498">
        <w:rPr>
          <w:b/>
        </w:rPr>
        <w:t xml:space="preserve"> 2016. godine u </w:t>
      </w:r>
      <w:r>
        <w:rPr>
          <w:b/>
        </w:rPr>
        <w:t>11</w:t>
      </w:r>
      <w:r w:rsidR="00E00498">
        <w:rPr>
          <w:b/>
        </w:rPr>
        <w:t>:</w:t>
      </w:r>
      <w:r w:rsidR="00367262">
        <w:rPr>
          <w:b/>
        </w:rPr>
        <w:t>0</w:t>
      </w:r>
      <w:r w:rsidR="00383F25" w:rsidRPr="00383F25">
        <w:rPr>
          <w:b/>
        </w:rPr>
        <w:t>0 sati</w:t>
      </w:r>
    </w:p>
    <w:p w:rsidRDefault="00383F25" w:rsidP="00383F25" w:rsidR="00383F25">
      <w:pPr>
        <w:jc w:val="center"/>
        <w:rPr>
          <w:b/>
        </w:rPr>
      </w:pPr>
      <w:r w:rsidRPr="00383F25">
        <w:rPr>
          <w:b/>
        </w:rPr>
        <w:t xml:space="preserve">u prostorijama Trgovačkog suda u Osijeku, Stalna služba </w:t>
      </w:r>
      <w:r w:rsidR="00E00498">
        <w:rPr>
          <w:b/>
        </w:rPr>
        <w:t>u Osijeku</w:t>
      </w:r>
      <w:r w:rsidRPr="00383F25">
        <w:rPr>
          <w:b/>
        </w:rPr>
        <w:t>, Trg pobjede 13, III kat, soba 73, Slavonski Brod.</w:t>
      </w:r>
    </w:p>
    <w:p w:rsidRDefault="00E00498" w:rsidP="00383F25" w:rsidR="00E00498" w:rsidRPr="00383F25">
      <w:pPr>
        <w:jc w:val="center"/>
        <w:rPr>
          <w:b/>
        </w:rPr>
      </w:pPr>
    </w:p>
    <w:p w:rsidRDefault="00383F25" w:rsidP="00383F25" w:rsidR="00383F25">
      <w:pPr>
        <w:jc w:val="both"/>
      </w:pPr>
    </w:p>
    <w:p w:rsidRDefault="00383F25" w:rsidP="00383F25" w:rsidR="00383F25">
      <w:pPr>
        <w:ind w:firstLine="708"/>
        <w:jc w:val="both"/>
      </w:pPr>
      <w:r>
        <w:t>VII - Izvještajno ročište na kojem će se temeljem izvješća stečajnog upravitelja odlučivati o daljnjem tijeku stečajnog postupka održat će se istoga dana u</w:t>
      </w:r>
      <w:r w:rsidR="0040476B">
        <w:t xml:space="preserve"> 11</w:t>
      </w:r>
      <w:r w:rsidR="00E00498">
        <w:t>,</w:t>
      </w:r>
      <w:r w:rsidR="00367262">
        <w:t>3</w:t>
      </w:r>
      <w:r w:rsidR="00E00498">
        <w:t>0</w:t>
      </w:r>
      <w:r>
        <w:t xml:space="preserve"> sati u Slavonskom Brodu.</w:t>
      </w:r>
    </w:p>
    <w:p w:rsidRDefault="00383F25" w:rsidP="00383F25" w:rsidR="00383F25">
      <w:pPr>
        <w:jc w:val="both"/>
      </w:pPr>
    </w:p>
    <w:p w:rsidRDefault="00383F25" w:rsidP="00383F25" w:rsidR="00383F25">
      <w:pPr>
        <w:ind w:firstLine="708"/>
        <w:jc w:val="both"/>
      </w:pPr>
      <w:r>
        <w:t>VIII - Otvaranje stečajnog postupka ima se upisati u sudski registar ovog Suda.</w:t>
      </w:r>
    </w:p>
    <w:p w:rsidRDefault="00383F25" w:rsidP="00383F25" w:rsidR="00383F25">
      <w:pPr>
        <w:jc w:val="both"/>
      </w:pPr>
    </w:p>
    <w:p w:rsidRDefault="00383F25" w:rsidP="00383F25" w:rsidR="00383F25">
      <w:pPr>
        <w:ind w:firstLine="708"/>
        <w:jc w:val="both"/>
      </w:pPr>
      <w:r>
        <w:t>IX - Oglas o otvaranju stečajnog postupka ističe se na E  oglasnu ploču ovoga Suda na dan otvaranja stečajnog postupka.</w:t>
      </w:r>
    </w:p>
    <w:p w:rsidRDefault="00E00498" w:rsidP="00E00498" w:rsidR="00E00498">
      <w:pPr>
        <w:jc w:val="both"/>
      </w:pPr>
    </w:p>
    <w:p w:rsidRDefault="00367262" w:rsidP="00367262" w:rsidR="00897C5A">
      <w:pPr>
        <w:ind w:firstLine="708"/>
        <w:jc w:val="both"/>
      </w:pPr>
      <w:r>
        <w:t xml:space="preserve">X – Nalaže se </w:t>
      </w:r>
      <w:proofErr w:type="spellStart"/>
      <w:r w:rsidR="00897C5A">
        <w:t>zk</w:t>
      </w:r>
      <w:proofErr w:type="spellEnd"/>
      <w:r w:rsidR="00897C5A">
        <w:t xml:space="preserve"> odjelu Općinskog suda u Slavonskom Brodu izvršiti zabilježbu otvaranja stečaja na nekretninama stečajnog dužnika upisanim u </w:t>
      </w:r>
      <w:proofErr w:type="spellStart"/>
      <w:r w:rsidR="00897C5A">
        <w:t>zk</w:t>
      </w:r>
      <w:proofErr w:type="spellEnd"/>
      <w:r w:rsidR="00897C5A">
        <w:t xml:space="preserve"> odjelu Općinskog suda u Slavonskom Brodu i to: </w:t>
      </w:r>
    </w:p>
    <w:p w:rsidRDefault="00897C5A" w:rsidP="00897C5A" w:rsidR="00367262">
      <w:pPr>
        <w:pStyle w:val="Odlomakpopisa"/>
        <w:numPr>
          <w:ilvl w:val="0"/>
          <w:numId w:val="4"/>
        </w:numPr>
        <w:jc w:val="both"/>
      </w:pPr>
      <w:proofErr w:type="spellStart"/>
      <w:r>
        <w:t>zk</w:t>
      </w:r>
      <w:proofErr w:type="spellEnd"/>
      <w:r>
        <w:t xml:space="preserve">. ulošku 1280 k.o. Stari </w:t>
      </w:r>
      <w:proofErr w:type="spellStart"/>
      <w:r>
        <w:t>Slatinik</w:t>
      </w:r>
      <w:proofErr w:type="spellEnd"/>
      <w:r>
        <w:t xml:space="preserve">, pravo građenja na k.č.br. 1915/4, 1915/5, 1915/6, 1915/7, koje su upisane u </w:t>
      </w:r>
      <w:proofErr w:type="spellStart"/>
      <w:r>
        <w:t>zk</w:t>
      </w:r>
      <w:proofErr w:type="spellEnd"/>
      <w:r>
        <w:t xml:space="preserve">. ulošku 1279 k.o. Stari </w:t>
      </w:r>
      <w:proofErr w:type="spellStart"/>
      <w:r>
        <w:t>Slatinik</w:t>
      </w:r>
      <w:proofErr w:type="spellEnd"/>
      <w:r>
        <w:t>,</w:t>
      </w:r>
    </w:p>
    <w:p w:rsidRDefault="00897C5A" w:rsidP="00897C5A" w:rsidR="00897C5A">
      <w:pPr>
        <w:pStyle w:val="Odlomakpopisa"/>
        <w:numPr>
          <w:ilvl w:val="0"/>
          <w:numId w:val="4"/>
        </w:numPr>
        <w:jc w:val="both"/>
      </w:pPr>
      <w:proofErr w:type="spellStart"/>
      <w:r>
        <w:t>zk</w:t>
      </w:r>
      <w:proofErr w:type="spellEnd"/>
      <w:r>
        <w:t>. ulošku 4602 k.o. Slavonski Brod, k.č.br. 6118/1 EKONOMSKO DVORIŠTE BJELIŠ, površine 9770 m2, k.č.br. 6618/2 POSLOVNA ZGRADA BJELIŠ, površine od 151 m2,</w:t>
      </w:r>
    </w:p>
    <w:p w:rsidRDefault="00897C5A" w:rsidP="00897C5A" w:rsidR="00897C5A">
      <w:pPr>
        <w:pStyle w:val="Odlomakpopisa"/>
        <w:numPr>
          <w:ilvl w:val="0"/>
          <w:numId w:val="4"/>
        </w:numPr>
        <w:jc w:val="both"/>
      </w:pPr>
      <w:proofErr w:type="spellStart"/>
      <w:r>
        <w:t>zk.ulošku</w:t>
      </w:r>
      <w:proofErr w:type="spellEnd"/>
      <w:r>
        <w:t xml:space="preserve"> 5324 k.o. Slavonski Brod, k.č.br. 6618/3 POSLOVNA ZGRADA BJELIŠ, površine 2738 m2.</w:t>
      </w:r>
    </w:p>
    <w:p w:rsidRDefault="00897C5A" w:rsidP="00897C5A" w:rsidR="00897C5A">
      <w:pPr>
        <w:ind w:left="708"/>
        <w:jc w:val="both"/>
      </w:pPr>
    </w:p>
    <w:p w:rsidRDefault="00897C5A" w:rsidP="00897C5A" w:rsidR="00897C5A">
      <w:pPr>
        <w:ind w:firstLine="708"/>
        <w:jc w:val="both"/>
      </w:pPr>
      <w:r>
        <w:t xml:space="preserve">XI – Nalaže se stečajnom upravitelju poduzeti radnje radi otkaza i odjave zaposlenika te radi zatvaranja računa dužnika koji isti ima kod ADDIKO BANK d.d., Zagreb, Slavonska avenija 6 kao pravnog slijednika HYPO ALPE-ADRIA-BANK d.d., RAIFFEISEN BANK AUSTRIA d.d., PRIVREDNE BANKE d.d., Zagreb, Zagrebačke banke, </w:t>
      </w:r>
      <w:proofErr w:type="spellStart"/>
      <w:r>
        <w:t>KentBank</w:t>
      </w:r>
      <w:proofErr w:type="spellEnd"/>
      <w:r>
        <w:t xml:space="preserve"> d.d. te poduzeti radnje radi otvaranja novog računa stečajnog dužnika.</w:t>
      </w:r>
    </w:p>
    <w:p w:rsidRDefault="00383F25" w:rsidP="00383F25" w:rsidR="00383F25">
      <w:pPr>
        <w:jc w:val="both"/>
      </w:pPr>
    </w:p>
    <w:p w:rsidRDefault="00383F25" w:rsidP="00383F25" w:rsidR="00383F25">
      <w:pPr>
        <w:jc w:val="center"/>
      </w:pPr>
      <w:r>
        <w:t>Obrazloženje</w:t>
      </w:r>
    </w:p>
    <w:p w:rsidRDefault="00E00498" w:rsidP="00367262" w:rsidR="00E00498"/>
    <w:p w:rsidRDefault="00383F25" w:rsidP="00897C5A" w:rsidR="00C74225">
      <w:pPr>
        <w:ind w:firstLine="708"/>
        <w:jc w:val="both"/>
      </w:pPr>
      <w:r>
        <w:t xml:space="preserve">U postupku povodom prijedloga </w:t>
      </w:r>
      <w:r w:rsidR="00367262">
        <w:t>FINE</w:t>
      </w:r>
      <w:r w:rsidR="00AD07BE">
        <w:t xml:space="preserve"> za otvaranje </w:t>
      </w:r>
      <w:r w:rsidR="00367262">
        <w:t xml:space="preserve">stečajnog </w:t>
      </w:r>
      <w:r w:rsidR="00AD07BE">
        <w:t xml:space="preserve">postupka utvrđeno je da postoji stečajni razlog – nesposobnost za plaćanje u razdoblju </w:t>
      </w:r>
      <w:r w:rsidR="00897C5A">
        <w:t>od 359</w:t>
      </w:r>
      <w:r w:rsidR="00AD07BE">
        <w:t xml:space="preserve"> dana</w:t>
      </w:r>
      <w:r w:rsidR="00C74225">
        <w:t xml:space="preserve"> te da je evidentirano potraživanje zbog postoji blokada na računu dužnika u iznosu od </w:t>
      </w:r>
      <w:r w:rsidR="00897C5A">
        <w:t>262.552,50</w:t>
      </w:r>
      <w:r w:rsidR="00C74225">
        <w:t xml:space="preserve"> kn (u vrijeme podnošenja prijedloga za otvaranje stečaja dana </w:t>
      </w:r>
      <w:r w:rsidR="00897C5A">
        <w:t>25</w:t>
      </w:r>
      <w:r w:rsidR="00C74225">
        <w:t xml:space="preserve">.5.2016.), da dužnik ima </w:t>
      </w:r>
      <w:r w:rsidR="00897C5A">
        <w:t xml:space="preserve">12 </w:t>
      </w:r>
      <w:r w:rsidR="00C74225">
        <w:t>zaposlen</w:t>
      </w:r>
      <w:r w:rsidR="00897C5A">
        <w:t>ika (u vrijeme podnošenja prijedloga za stečaj).</w:t>
      </w:r>
    </w:p>
    <w:p w:rsidRDefault="00864CDC" w:rsidP="00897C5A" w:rsidR="00864CDC">
      <w:pPr>
        <w:ind w:firstLine="708"/>
        <w:jc w:val="both"/>
      </w:pPr>
    </w:p>
    <w:p w:rsidRDefault="00897C5A" w:rsidP="00897C5A" w:rsidR="00897C5A">
      <w:pPr>
        <w:ind w:firstLine="708"/>
        <w:jc w:val="both"/>
      </w:pPr>
      <w:r>
        <w:t xml:space="preserve">U toku postupka utvrđeno je da je dužnik vlasnik nekretnina opisanih u </w:t>
      </w:r>
      <w:proofErr w:type="spellStart"/>
      <w:r>
        <w:t>toč</w:t>
      </w:r>
      <w:proofErr w:type="spellEnd"/>
      <w:r>
        <w:t xml:space="preserve">. X. ovog rješenja, čija vrijednost je dostatna za namirenje troškova vođenje stečaja. </w:t>
      </w:r>
    </w:p>
    <w:p w:rsidRDefault="00383F25" w:rsidP="00383F25" w:rsidR="00383F25">
      <w:pPr>
        <w:ind w:firstLine="708"/>
        <w:jc w:val="both"/>
      </w:pPr>
      <w:r>
        <w:t xml:space="preserve">Stečajni postupak nad dužnikom  je otvoren temeljem čl. 42. st. 3. 54. i 55 Stečajnog zakona NN 71/15. </w:t>
      </w:r>
    </w:p>
    <w:p w:rsidRDefault="00864CDC" w:rsidP="00383F25" w:rsidR="00864CDC">
      <w:pPr>
        <w:ind w:firstLine="708"/>
        <w:jc w:val="both"/>
      </w:pPr>
    </w:p>
    <w:p w:rsidRDefault="00864CDC" w:rsidP="00383F25" w:rsidR="00864CDC">
      <w:pPr>
        <w:ind w:firstLine="708"/>
        <w:jc w:val="both"/>
      </w:pPr>
    </w:p>
    <w:p w:rsidRDefault="00864CDC" w:rsidP="00864CDC" w:rsidR="00864CDC">
      <w:pPr>
        <w:ind w:firstLine="708" w:left="6372"/>
        <w:jc w:val="both"/>
      </w:pPr>
      <w:r>
        <w:t>3 St-1741/2016-10</w:t>
      </w:r>
    </w:p>
    <w:p w:rsidRDefault="00864CDC" w:rsidP="00383F25" w:rsidR="00864CDC">
      <w:pPr>
        <w:ind w:firstLine="708"/>
        <w:jc w:val="both"/>
      </w:pPr>
    </w:p>
    <w:p w:rsidRDefault="00864CDC" w:rsidP="00383F25" w:rsidR="00864CDC">
      <w:pPr>
        <w:ind w:firstLine="708"/>
        <w:jc w:val="both"/>
      </w:pPr>
    </w:p>
    <w:p w:rsidRDefault="00383F25" w:rsidP="00C140BE" w:rsidR="00383F25">
      <w:pPr>
        <w:ind w:firstLine="708"/>
        <w:jc w:val="both"/>
      </w:pPr>
      <w:r>
        <w:t>Prilikom imenovanja stečajnog upravitelja od imenovanja su izuzeti oni stečajni upravitelji koji obavijestili predsjedništvo ovog Suda o tome da ih se ne imenuje zbog prezauzetosti, odnosno zdrav</w:t>
      </w:r>
      <w:r w:rsidR="00AD07BE">
        <w:t xml:space="preserve">stvenih razloga, radi se o stečajnim </w:t>
      </w:r>
      <w:r>
        <w:t>upraviteljima: Branko Penić</w:t>
      </w:r>
      <w:r w:rsidR="00AD07BE">
        <w:t xml:space="preserve">, Zdenko </w:t>
      </w:r>
      <w:proofErr w:type="spellStart"/>
      <w:r w:rsidR="00AD07BE">
        <w:t>Bešlić</w:t>
      </w:r>
      <w:proofErr w:type="spellEnd"/>
      <w:r w:rsidR="00E00498">
        <w:t xml:space="preserve">, </w:t>
      </w:r>
      <w:proofErr w:type="spellStart"/>
      <w:r w:rsidR="00E00498">
        <w:t>Šimo</w:t>
      </w:r>
      <w:proofErr w:type="spellEnd"/>
      <w:r w:rsidR="00E00498">
        <w:t xml:space="preserve"> Bošnjak </w:t>
      </w:r>
      <w:r>
        <w:t>i Slavko Marinac.</w:t>
      </w:r>
    </w:p>
    <w:p w:rsidRDefault="00383F25" w:rsidP="00383F25" w:rsidR="00383F25">
      <w:pPr>
        <w:jc w:val="both"/>
      </w:pPr>
      <w:r>
        <w:t xml:space="preserve"> </w:t>
      </w:r>
    </w:p>
    <w:p w:rsidRDefault="00383F25" w:rsidP="00383F25" w:rsidR="00383F25">
      <w:pPr>
        <w:ind w:firstLine="708"/>
        <w:jc w:val="both"/>
      </w:pPr>
      <w:r>
        <w:t xml:space="preserve">U Slavonskom Brodu </w:t>
      </w:r>
      <w:r w:rsidR="0040476B">
        <w:t>16. kolovoza</w:t>
      </w:r>
      <w:r w:rsidR="00AD07BE">
        <w:t xml:space="preserve"> </w:t>
      </w:r>
      <w:r>
        <w:t xml:space="preserve">2016. </w:t>
      </w:r>
    </w:p>
    <w:p w:rsidRDefault="00C140BE" w:rsidP="00383F25" w:rsidR="00C140BE">
      <w:pPr>
        <w:ind w:firstLine="708"/>
        <w:jc w:val="both"/>
      </w:pPr>
    </w:p>
    <w:p w:rsidRDefault="00C140BE" w:rsidP="00383F25" w:rsidR="00C140BE">
      <w:pPr>
        <w:ind w:firstLine="708"/>
        <w:jc w:val="both"/>
      </w:pPr>
    </w:p>
    <w:p w:rsidRDefault="00AD07BE" w:rsidP="00383F25" w:rsidR="00383F25">
      <w:pPr>
        <w:ind w:left="6372"/>
        <w:jc w:val="both"/>
      </w:pPr>
      <w:r>
        <w:t xml:space="preserve">    </w:t>
      </w:r>
      <w:r w:rsidR="00383F25">
        <w:t>Stečajna sutkinja:</w:t>
      </w:r>
    </w:p>
    <w:p w:rsidRDefault="00BE00D8" w:rsidP="00BE00D8" w:rsidR="00383F25">
      <w:pPr>
        <w:ind w:firstLine="708" w:left="4956"/>
        <w:jc w:val="both"/>
      </w:pPr>
      <w:r>
        <w:t xml:space="preserve">      </w:t>
      </w:r>
      <w:r w:rsidR="00383F25">
        <w:t>Daniela Martini Maoduš</w:t>
      </w:r>
    </w:p>
    <w:p w:rsidRDefault="00E00498" w:rsidP="002E1840" w:rsidR="00E00498">
      <w:pPr>
        <w:ind w:left="6372"/>
        <w:jc w:val="both"/>
      </w:pPr>
    </w:p>
    <w:p w:rsidRDefault="00E00498" w:rsidP="002E1840" w:rsidR="00E00498">
      <w:pPr>
        <w:ind w:left="6372"/>
        <w:jc w:val="both"/>
      </w:pPr>
    </w:p>
    <w:p w:rsidRDefault="00E00498" w:rsidP="002E1840" w:rsidR="00E00498">
      <w:pPr>
        <w:ind w:left="6372"/>
        <w:jc w:val="both"/>
      </w:pPr>
    </w:p>
    <w:p w:rsidRDefault="002E1840" w:rsidP="002E1840" w:rsidR="002E1840">
      <w:pPr>
        <w:ind w:left="6372"/>
        <w:jc w:val="both"/>
      </w:pPr>
    </w:p>
    <w:p w:rsidRDefault="00383F25" w:rsidP="00383F25" w:rsidR="00383F25" w:rsidRPr="00AD07BE">
      <w:pPr>
        <w:jc w:val="both"/>
        <w:rPr>
          <w:sz w:val="20"/>
          <w:szCs w:val="20"/>
        </w:rPr>
      </w:pPr>
      <w:r w:rsidRPr="00AD07BE">
        <w:rPr>
          <w:sz w:val="20"/>
          <w:szCs w:val="20"/>
        </w:rPr>
        <w:t>NAPUTAK O PRAVNOM LIJEKU:</w:t>
      </w:r>
    </w:p>
    <w:p w:rsidRDefault="00383F25" w:rsidP="00383F25" w:rsidR="00383F25" w:rsidRPr="00AD07BE">
      <w:pPr>
        <w:jc w:val="both"/>
        <w:rPr>
          <w:sz w:val="20"/>
          <w:szCs w:val="20"/>
        </w:rPr>
      </w:pPr>
      <w:r w:rsidRPr="00AD07BE">
        <w:rPr>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AD07BE">
      <w:pPr>
        <w:jc w:val="both"/>
        <w:rPr>
          <w:sz w:val="20"/>
          <w:szCs w:val="20"/>
        </w:rPr>
      </w:pPr>
      <w:proofErr w:type="spellStart"/>
      <w:r w:rsidRPr="00AD07BE">
        <w:rPr>
          <w:sz w:val="20"/>
          <w:szCs w:val="20"/>
        </w:rPr>
        <w:t>Rj</w:t>
      </w:r>
      <w:proofErr w:type="spellEnd"/>
      <w:r w:rsidRPr="00AD07BE">
        <w:rPr>
          <w:sz w:val="20"/>
          <w:szCs w:val="20"/>
        </w:rPr>
        <w:t xml:space="preserve">. Rješenje nepravomoćno </w:t>
      </w:r>
    </w:p>
    <w:p w:rsidRDefault="00383F25" w:rsidP="00383F25" w:rsidR="00383F25" w:rsidRPr="00AD07BE">
      <w:pPr>
        <w:jc w:val="both"/>
        <w:rPr>
          <w:sz w:val="20"/>
          <w:szCs w:val="20"/>
        </w:rPr>
      </w:pPr>
    </w:p>
    <w:p w:rsidRDefault="00383F25" w:rsidP="00383F25" w:rsidR="00383F25" w:rsidRPr="00AD07BE">
      <w:pPr>
        <w:jc w:val="both"/>
        <w:rPr>
          <w:sz w:val="20"/>
          <w:szCs w:val="20"/>
        </w:rPr>
      </w:pPr>
      <w:r w:rsidRPr="00AD07BE">
        <w:rPr>
          <w:sz w:val="20"/>
          <w:szCs w:val="20"/>
        </w:rPr>
        <w:t>Dostaviti:</w:t>
      </w:r>
    </w:p>
    <w:p w:rsidRDefault="00383F25" w:rsidP="00383F25" w:rsidR="00383F25" w:rsidRPr="00AD07BE">
      <w:pPr>
        <w:jc w:val="both"/>
        <w:rPr>
          <w:sz w:val="20"/>
          <w:szCs w:val="20"/>
        </w:rPr>
      </w:pPr>
      <w:r w:rsidRPr="00AD07BE">
        <w:rPr>
          <w:sz w:val="20"/>
          <w:szCs w:val="20"/>
        </w:rPr>
        <w:t xml:space="preserve"> </w:t>
      </w:r>
    </w:p>
    <w:p w:rsidRDefault="00383F25" w:rsidP="00383F25" w:rsidR="00383F25" w:rsidRPr="00C140BE">
      <w:pPr>
        <w:pStyle w:val="Odlomakpopisa"/>
        <w:numPr>
          <w:ilvl w:val="0"/>
          <w:numId w:val="3"/>
        </w:numPr>
        <w:jc w:val="both"/>
        <w:rPr>
          <w:sz w:val="20"/>
          <w:szCs w:val="20"/>
        </w:rPr>
      </w:pPr>
      <w:r w:rsidRPr="002E1840">
        <w:rPr>
          <w:sz w:val="20"/>
          <w:szCs w:val="20"/>
        </w:rPr>
        <w:t>stečajnom upravitelju</w:t>
      </w:r>
      <w:r w:rsidR="007328B4">
        <w:rPr>
          <w:sz w:val="20"/>
          <w:szCs w:val="20"/>
        </w:rPr>
        <w:t xml:space="preserve">, </w:t>
      </w:r>
      <w:r w:rsidRPr="002E1840">
        <w:rPr>
          <w:sz w:val="20"/>
          <w:szCs w:val="20"/>
        </w:rPr>
        <w:t xml:space="preserve">ranijem </w:t>
      </w:r>
      <w:proofErr w:type="spellStart"/>
      <w:r w:rsidRPr="002E1840">
        <w:rPr>
          <w:sz w:val="20"/>
          <w:szCs w:val="20"/>
        </w:rPr>
        <w:t>z.z</w:t>
      </w:r>
      <w:proofErr w:type="spellEnd"/>
      <w:r w:rsidRPr="002E1840">
        <w:rPr>
          <w:sz w:val="20"/>
          <w:szCs w:val="20"/>
        </w:rPr>
        <w:t>. dužnika - poštom, e Oglasna, za ostale zainteresirane</w:t>
      </w:r>
    </w:p>
    <w:p w:rsidRDefault="00383F25" w:rsidP="00383F25" w:rsidR="00383F25" w:rsidRPr="00AD07BE">
      <w:pPr>
        <w:jc w:val="both"/>
        <w:rPr>
          <w:sz w:val="16"/>
          <w:szCs w:val="16"/>
        </w:rPr>
      </w:pPr>
    </w:p>
    <w:p w:rsidRDefault="00383F25" w:rsidP="00383F25" w:rsidR="00383F25" w:rsidRPr="00AD07BE">
      <w:pPr>
        <w:jc w:val="both"/>
        <w:rPr>
          <w:sz w:val="16"/>
          <w:szCs w:val="16"/>
        </w:rPr>
      </w:pPr>
    </w:p>
    <w:p w:rsidRDefault="00AA3E1D" w:rsidP="00AA3E1D" w:rsidR="00AA3E1D" w:rsidRPr="00AD07BE">
      <w:pPr>
        <w:jc w:val="both"/>
        <w:rPr>
          <w:sz w:val="16"/>
          <w:szCs w:val="16"/>
        </w:rPr>
      </w:pPr>
    </w:p>
    <w:p w:rsidRDefault="00AA3E1D" w:rsidP="00AA3E1D" w:rsidR="00AA3E1D" w:rsidRPr="00AD07BE">
      <w:pPr>
        <w:jc w:val="both"/>
        <w:rPr>
          <w:sz w:val="16"/>
          <w:szCs w:val="16"/>
        </w:rPr>
      </w:pPr>
      <w:r w:rsidRPr="00AD07BE">
        <w:rPr>
          <w:sz w:val="16"/>
          <w:szCs w:val="16"/>
        </w:rPr>
        <w:t xml:space="preserve"> </w:t>
      </w:r>
    </w:p>
    <w:p w:rsidRDefault="00AA3E1D" w:rsidP="00AA3E1D" w:rsidR="00AA3E1D" w:rsidRPr="00AD07BE">
      <w:pPr>
        <w:jc w:val="both"/>
        <w:rPr>
          <w:sz w:val="16"/>
          <w:szCs w:val="16"/>
        </w:rPr>
      </w:pPr>
      <w:r w:rsidRPr="00AD07BE">
        <w:rPr>
          <w:sz w:val="16"/>
          <w:szCs w:val="16"/>
        </w:rP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r>
        <w:t xml:space="preserve"> </w:t>
      </w:r>
    </w:p>
    <w:p w:rsidRDefault="00AA3E1D" w:rsidP="00AA3E1D" w:rsidR="00AA3E1D">
      <w:pPr>
        <w:jc w:val="both"/>
      </w:pPr>
    </w:p>
    <w:p w:rsidRDefault="00AA3E1D" w:rsidP="00AA3E1D" w:rsidR="00AA3E1D">
      <w:pPr>
        <w:jc w:val="both"/>
      </w:pPr>
    </w:p>
    <w:p w:rsidRDefault="00AA3E1D" w:rsidP="00AA3E1D" w:rsidR="00AA3E1D">
      <w:pPr>
        <w:jc w:val="both"/>
      </w:pPr>
    </w:p>
    <w:p w:rsidRDefault="00DD4C22" w:rsidP="00AA3E1D" w:rsidR="00DD4C22" w:rsidRPr="00521138">
      <w:pPr>
        <w:jc w:val="both"/>
      </w:pPr>
    </w:p>
    <w:sectPr w:rsidR="00DD4C22" w:rsidRPr="0052113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E48EE"/>
    <w:multiLevelType w:val="hybridMultilevel"/>
    <w:tmpl w:val="0C547168"/>
    <w:lvl w:tplc="67C2F9D6" w:ilvl="0">
      <w:start w:val="1"/>
      <w:numFmt w:val="upperRoman"/>
      <w:lvlText w:val="%1."/>
      <w:lvlJc w:val="left"/>
      <w:pPr>
        <w:tabs>
          <w:tab w:pos="1080" w:val="num"/>
        </w:tabs>
        <w:ind w:hanging="720" w:left="108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3B735B6D"/>
    <w:multiLevelType w:val="hybridMultilevel"/>
    <w:tmpl w:val="0254B300"/>
    <w:lvl w:tplc="809200C6"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D026D8F"/>
    <w:multiLevelType w:val="hybridMultilevel"/>
    <w:tmpl w:val="86C0D2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0623C7"/>
    <w:rsid w:val="001A6868"/>
    <w:rsid w:val="00274EB9"/>
    <w:rsid w:val="002A579D"/>
    <w:rsid w:val="002A6B70"/>
    <w:rsid w:val="002E1840"/>
    <w:rsid w:val="00323158"/>
    <w:rsid w:val="003560A3"/>
    <w:rsid w:val="00367262"/>
    <w:rsid w:val="00383F25"/>
    <w:rsid w:val="0040476B"/>
    <w:rsid w:val="004B2B3B"/>
    <w:rsid w:val="004C73D8"/>
    <w:rsid w:val="004E5ABB"/>
    <w:rsid w:val="0050100B"/>
    <w:rsid w:val="00521138"/>
    <w:rsid w:val="005718D0"/>
    <w:rsid w:val="00591105"/>
    <w:rsid w:val="005D3F91"/>
    <w:rsid w:val="005F63A4"/>
    <w:rsid w:val="00700E97"/>
    <w:rsid w:val="007328B4"/>
    <w:rsid w:val="00782A6E"/>
    <w:rsid w:val="00810F60"/>
    <w:rsid w:val="00864CDC"/>
    <w:rsid w:val="00897C5A"/>
    <w:rsid w:val="008E0E44"/>
    <w:rsid w:val="008E4617"/>
    <w:rsid w:val="009130E7"/>
    <w:rsid w:val="009B7DF3"/>
    <w:rsid w:val="00AA3E1D"/>
    <w:rsid w:val="00AD07BE"/>
    <w:rsid w:val="00AF1515"/>
    <w:rsid w:val="00B15262"/>
    <w:rsid w:val="00B92220"/>
    <w:rsid w:val="00BC2C77"/>
    <w:rsid w:val="00BD3536"/>
    <w:rsid w:val="00BD378B"/>
    <w:rsid w:val="00BD5A14"/>
    <w:rsid w:val="00BE00D8"/>
    <w:rsid w:val="00C140BE"/>
    <w:rsid w:val="00C74225"/>
    <w:rsid w:val="00C851A5"/>
    <w:rsid w:val="00CF2FBF"/>
    <w:rsid w:val="00D52A2F"/>
    <w:rsid w:val="00DD4C22"/>
    <w:rsid w:val="00DF2F9A"/>
    <w:rsid w:val="00E00498"/>
    <w:rsid w:val="00E36718"/>
    <w:rsid w:val="00E3731A"/>
    <w:rsid w:val="00EF5837"/>
    <w:rsid w:val="00FA2A55"/>
    <w:rsid w:val="00FA65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3731A"/>
    <w:rPr>
      <w:rFonts w:cs="Tahoma" w:hAnsi="Tahoma" w:ascii="Tahoma"/>
      <w:sz w:val="16"/>
      <w:szCs w:val="16"/>
    </w:rPr>
  </w:style>
  <w:style w:customStyle="true"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4B2B3B"/>
    <w:rPr>
      <w:color w:val="808080"/>
      <w:bdr w:space="0" w:sz="0" w:color="auto" w:val="none"/>
      <w:shd w:fill="auto" w:color="auto" w:val="clear"/>
    </w:rPr>
  </w:style>
  <w:style w:customStyle="true" w:styleId="eSPISCCParagraphDefaultFont" w:type="character">
    <w:name w:val="eSPIS_CC_Paragraph Default Font"/>
    <w:basedOn w:val="Zadanifontodlomka"/>
    <w:rsid w:val="004B2B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2B3B"/>
    <w:rPr>
      <w:bdr w:space="0" w:sz="0" w:color="auto" w:val="none"/>
      <w:shd w:fill="FFFFCC" w:color="auto" w:val="clear"/>
      <w:lang w:val="hr-HR"/>
    </w:rPr>
  </w:style>
  <w:style w:customStyle="true" w:styleId="PozadinaSvijetloCrvena" w:type="character">
    <w:name w:val="Pozadina_SvijetloCrvena"/>
    <w:basedOn w:val="eSPISCCParagraphDefaultFont"/>
    <w:rsid w:val="004B2B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2B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3731A"/>
    <w:rPr>
      <w:rFonts w:ascii="Tahoma" w:cs="Tahoma" w:hAnsi="Tahoma"/>
      <w:sz w:val="16"/>
      <w:szCs w:val="16"/>
    </w:rPr>
  </w:style>
  <w:style w:customStyle="1" w:styleId="st1" w:type="character">
    <w:name w:val="st1"/>
    <w:basedOn w:val="Zadanifontodlomka"/>
    <w:rsid w:val="00E36718"/>
  </w:style>
  <w:style w:styleId="Odlomakpopisa" w:type="paragraph">
    <w:name w:val="List Paragraph"/>
    <w:basedOn w:val="Normal"/>
    <w:uiPriority w:val="34"/>
    <w:qFormat/>
    <w:rsid w:val="002E1840"/>
    <w:pPr>
      <w:ind w:left="720"/>
      <w:contextualSpacing/>
    </w:pPr>
  </w:style>
  <w:style w:styleId="Tekstrezerviranogmjesta" w:type="character">
    <w:name w:val="Placeholder Text"/>
    <w:basedOn w:val="Zadanifontodlomka"/>
    <w:uiPriority w:val="99"/>
    <w:semiHidden/>
    <w:rsid w:val="004B2B3B"/>
    <w:rPr>
      <w:color w:val="808080"/>
      <w:bdr w:color="auto" w:space="0" w:sz="0" w:val="none"/>
      <w:shd w:color="auto" w:fill="auto" w:val="clear"/>
    </w:rPr>
  </w:style>
  <w:style w:customStyle="1" w:styleId="eSPISCCParagraphDefaultFont" w:type="character">
    <w:name w:val="eSPIS_CC_Paragraph Default Font"/>
    <w:basedOn w:val="Zadanifontodlomka"/>
    <w:rsid w:val="004B2B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2B3B"/>
    <w:rPr>
      <w:bdr w:color="auto" w:space="0" w:sz="0" w:val="none"/>
      <w:shd w:color="auto" w:fill="FFFFCC" w:val="clear"/>
      <w:lang w:val="hr-HR"/>
    </w:rPr>
  </w:style>
  <w:style w:customStyle="1" w:styleId="PozadinaSvijetloCrvena" w:type="character">
    <w:name w:val="Pozadina_SvijetloCrvena"/>
    <w:basedOn w:val="eSPISCCParagraphDefaultFont"/>
    <w:rsid w:val="004B2B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2B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275369">
      <w:bodyDiv w:val="true"/>
      <w:marLeft w:val="0"/>
      <w:marRight w:val="0"/>
      <w:marTop w:val="0"/>
      <w:marBottom w:val="0"/>
      <w:divBdr>
        <w:top w:space="0" w:sz="0" w:color="auto" w:val="none"/>
        <w:left w:space="0" w:sz="0" w:color="auto" w:val="none"/>
        <w:bottom w:space="0" w:sz="0" w:color="auto" w:val="none"/>
        <w:right w:space="0" w:sz="0" w:color="auto" w:val="none"/>
      </w:divBdr>
      <w:divsChild>
        <w:div w:id="1819299542">
          <w:marLeft w:val="0"/>
          <w:marRight w:val="0"/>
          <w:marTop w:val="0"/>
          <w:marBottom w:val="0"/>
          <w:divBdr>
            <w:top w:space="0" w:sz="0" w:color="auto" w:val="none"/>
            <w:left w:space="0" w:sz="0" w:color="auto" w:val="none"/>
            <w:bottom w:space="1" w:sz="12" w:color="auto" w:val="single"/>
            <w:right w:space="0" w:sz="0" w:color="auto" w:val="none"/>
          </w:divBdr>
        </w:div>
      </w:divsChild>
    </w:div>
    <w:div w:id="602038557">
      <w:bodyDiv w:val="true"/>
      <w:marLeft w:val="0"/>
      <w:marRight w:val="0"/>
      <w:marTop w:val="0"/>
      <w:marBottom w:val="0"/>
      <w:divBdr>
        <w:top w:space="0" w:sz="0" w:color="auto" w:val="none"/>
        <w:left w:space="0" w:sz="0" w:color="auto" w:val="none"/>
        <w:bottom w:space="0" w:sz="0" w:color="auto" w:val="none"/>
        <w:right w:space="0" w:sz="0" w:color="auto" w:val="none"/>
      </w:divBdr>
    </w:div>
    <w:div w:id="15260981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BIROTEHNA d. o. o. proizvodnja i održavanje birotehničke opreme, promet roba</izvorni_sadrzaj>
    <derivirana_varijabla naziv="DomainObject.Predmet.ProtustrankaFormated_1">  BIROTEHNA d. o. o. proizvodnja i održavanje birotehničke opreme, promet roba</derivirana_varijabla>
  </DomainObject.Predmet.ProtustrankaFormated>
  <DomainObject.Predmet.ProtustrankaFormatedOIB>
    <izvorni_sadrzaj>  BIROTEHNA d. o. o. proizvodnja i održavanje birotehničke opreme, promet roba, OIB 59009735630</izvorni_sadrzaj>
    <derivirana_varijabla naziv="DomainObject.Predmet.ProtustrankaFormatedOIB_1">  BIROTEHNA d. o. o. proizvodnja i održavanje birotehničke opreme, promet roba, OIB 59009735630</derivirana_varijabla>
  </DomainObject.Predmet.ProtustrankaFormatedOIB>
  <DomainObject.Predmet.ProtustrankaFormatedWithAdress>
    <izvorni_sadrzaj> BIROTEHNA d. o. o. proizvodnja i održavanje birotehničke opreme, promet roba, Ferde Filipovića 50/d, 35000 Slavonski Brod</izvorni_sadrzaj>
    <derivirana_varijabla naziv="DomainObject.Predmet.ProtustrankaFormatedWithAdress_1"> BIROTEHNA d. o. o. proizvodnja i održavanje birotehničke opreme, promet roba, Ferde Filipovića 50/d, 35000 Slavonski Brod</derivirana_varijabla>
  </DomainObject.Predmet.ProtustrankaFormatedWithAdress>
  <DomainObject.Predmet.ProtustrankaFormatedWithAdressOIB>
    <izvorni_sadrzaj> BIROTEHNA d. o. o. proizvodnja i održavanje birotehničke opreme, promet roba, OIB 59009735630, Ferde Filipovića 50/d, 35000 Slavonski Brod</izvorni_sadrzaj>
    <derivirana_varijabla naziv="DomainObject.Predmet.ProtustrankaFormatedWithAdressOIB_1"> BIROTEHNA d. o. o. proizvodnja i održavanje birotehničke opreme, promet roba, OIB 59009735630, Ferde Filipovića 50/d, 35000 Slavonski Brod</derivirana_varijabla>
  </DomainObject.Predmet.ProtustrankaFormatedWithAdressOIB>
  <DomainObject.Predmet.ProtustrankaWithAdress>
    <izvorni_sadrzaj>BIROTEHNA d. o. o. proizvodnja i održavanje birotehničke opreme, promet roba Ferde Filipovića 50/d, 35000 Slavonski Brod</izvorni_sadrzaj>
    <derivirana_varijabla naziv="DomainObject.Predmet.ProtustrankaWithAdress_1">BIROTEHNA d. o. o. proizvodnja i održavanje birotehničke opreme, promet roba Ferde Filipovića 50/d, 35000 Slavonski Brod</derivirana_varijabla>
  </DomainObject.Predmet.ProtustrankaWithAdress>
  <DomainObject.Predmet.ProtustrankaWithAdressOIB>
    <izvorni_sadrzaj>BIROTEHNA d. o. o. proizvodnja i održavanje birotehničke opreme, promet roba, OIB 59009735630, Ferde Filipovića 50/d, 35000 Slavonski Brod</izvorni_sadrzaj>
    <derivirana_varijabla naziv="DomainObject.Predmet.ProtustrankaWithAdressOIB_1">BIROTEHNA d. o. o. proizvodnja i održavanje birotehničke opreme, promet roba, OIB 59009735630, Ferde Filipovića 50/d, 35000 Slavonski Brod</derivirana_varijabla>
  </DomainObject.Predmet.ProtustrankaWithAdressOIB>
  <DomainObject.Predmet.ProtustrankaNazivFormated>
    <izvorni_sadrzaj>BIROTEHNA d. o. o. proizvodnja i održavanje birotehničke opreme, promet roba</izvorni_sadrzaj>
    <derivirana_varijabla naziv="DomainObject.Predmet.ProtustrankaNazivFormated_1">BIROTEHNA d. o. o. proizvodnja i održavanje birotehničke opreme, promet roba</derivirana_varijabla>
  </DomainObject.Predmet.ProtustrankaNazivFormated>
  <DomainObject.Predmet.ProtustrankaNazivFormatedOIB>
    <izvorni_sadrzaj>BIROTEHNA d. o. o. proizvodnja i održavanje birotehničke opreme, promet roba, OIB 59009735630</izvorni_sadrzaj>
    <derivirana_varijabla naziv="DomainObject.Predmet.ProtustrankaNazivFormatedOIB_1">BIROTEHNA d. o. o. proizvodnja i održavanje birotehničke opreme, promet roba, OIB 59009735630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262552.50</izvorni_sadrzaj>
    <derivirana_varijabla naziv="DomainObject.Predmet.TrenutnaVrijednost_1">262552.50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BIROTEHNA d. o. o. proizvodnja i održavanje birotehničke opreme, promet roba</item>
    </izvorni_sadrzaj>
    <derivirana_varijabla naziv="DomainObject.Predmet.ProtuStrankaListFormated_1">
      <item>BIROTEHNA d. o. o. proizvodnja i održavanje birotehničke opreme, promet roba</item>
    </derivirana_varijabla>
  </DomainObject.Predmet.ProtuStrankaListFormated>
  <DomainObject.Predmet.ProtuStrankaListFormatedOIB>
    <izvorni_sadrzaj>
      <item>BIROTEHNA d. o. o. proizvodnja i održavanje birotehničke opreme, promet roba, OIB 59009735630</item>
    </izvorni_sadrzaj>
    <derivirana_varijabla naziv="DomainObject.Predmet.ProtuStrankaListFormatedOIB_1">
      <item>BIROTEHNA d. o. o. proizvodnja i održavanje birotehničke opreme, promet roba, OIB 59009735630</item>
    </derivirana_varijabla>
  </DomainObject.Predmet.ProtuStrankaListFormatedOIB>
  <DomainObject.Predmet.ProtuStrankaListFormatedWithAdress>
    <izvorni_sadrzaj>
      <item>BIROTEHNA d. o. o. proizvodnja i održavanje birotehničke opreme, promet roba, Ferde Filipovića 50/d, 35000 Slavonski Brod</item>
    </izvorni_sadrzaj>
    <derivirana_varijabla naziv="DomainObject.Predmet.ProtuStrankaListFormatedWithAdress_1">
      <item>BIROTEHNA d. o. o. proizvodnja i održavanje birotehničke opreme, promet roba, Ferde Filipovića 50/d, 35000 Slavonski Brod</item>
    </derivirana_varijabla>
  </DomainObject.Predmet.ProtuStrankaListFormatedWithAdress>
  <DomainObject.Predmet.ProtuStrankaListFormatedWithAdressOIB>
    <izvorni_sadrzaj>
      <item>BIROTEHNA d. o. o. proizvodnja i održavanje birotehničke opreme, promet roba, OIB 59009735630, Ferde Filipovića 50/d, 35000 Slavonski Brod</item>
    </izvorni_sadrzaj>
    <derivirana_varijabla naziv="DomainObject.Predmet.ProtuStrankaListFormatedWithAdressOIB_1">
      <item>BIROTEHNA d. o. o. proizvodnja i održavanje birotehničke opreme, promet roba, OIB 59009735630, Ferde Filipovića 50/d, 35000 Slavonski Brod</item>
    </derivirana_varijabla>
  </DomainObject.Predmet.ProtuStrankaListFormatedWithAdressOIB>
  <DomainObject.Predmet.ProtuStrankaListNazivFormated>
    <izvorni_sadrzaj>
      <item>BIROTEHNA d. o. o. proizvodnja i održavanje birotehničke opreme, promet roba</item>
    </izvorni_sadrzaj>
    <derivirana_varijabla naziv="DomainObject.Predmet.ProtuStrankaListNazivFormated_1">
      <item>BIROTEHNA d. o. o. proizvodnja i održavanje birotehničke opreme, promet roba</item>
    </derivirana_varijabla>
  </DomainObject.Predmet.ProtuStrankaListNazivFormated>
  <DomainObject.Predmet.ProtuStrankaListNazivFormatedOIB>
    <izvorni_sadrzaj>
      <item>BIROTEHNA d. o. o. proizvodnja i održavanje birotehničke opreme, promet roba, OIB 59009735630</item>
    </izvorni_sadrzaj>
    <derivirana_varijabla naziv="DomainObject.Predmet.ProtuStrankaListNazivFormatedOIB_1">
      <item>BIROTEHNA d. o. o. proizvodnja i održavanje birotehničke opreme, promet roba, OIB 59009735630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BIROTEHNA d. o. o. proizvodnja i održavanje birotehničke opreme, promet roba</izvorni_sadrzaj>
    <derivirana_varijabla naziv="DomainObject.Predmet.ProtustrankaIDrugi_1">BIROTEHNA d. o. o. proizvodnja i održavanje birotehničke opreme, promet roba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BIROTEHNA d. o. o. proizvodnja i održavanje birotehničke opreme, promet roba, OIB 59009735630, Ferde Filipovića 50/d, 35000 Slavonski Brod</izvorni_sadrzaj>
    <derivirana_varijabla naziv="DomainObject.Predmet.ProtustrankaIDrugiAdressOIB_1">BIROTEHNA d. o. o. proizvodnja i održavanje birotehničke opreme, promet roba, OIB 59009735630, Ferde Filipovića 50/d,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BIROTEHNA d. o. o. proizvodnja i održavanje birotehničke opreme, promet roba</item>
    </izvorni_sadrzaj>
    <derivirana_varijabla naziv="DomainObject.Predmet.SudioniciListNaziv_1">
      <item>Financijska agencija</item>
      <item>BIROTEHNA d. o. o. proizvodnja i održavanje birotehničke opreme, promet roba</item>
    </derivirana_varijabla>
  </DomainObject.Predmet.SudioniciListNaziv>
  <DomainObject.Predmet.SudioniciListAdressOIB>
    <izvorni_sadrzaj>
      <item>Financijska agencija, OIB 85821130368, Ulica grada Vukovara 70,10000 Zagreb</item>
      <item>BIROTEHNA d. o. o. proizvodnja i održavanje birotehničke opreme, promet roba, OIB 59009735630, Ferde Filipovića 50/d,35000 Slavonski Brod</item>
    </izvorni_sadrzaj>
    <derivirana_varijabla naziv="DomainObject.Predmet.SudioniciListAdressOIB_1">
      <item>Financijska agencija, OIB 85821130368, Ulica grada Vukovara 70,10000 Zagreb</item>
      <item>BIROTEHNA d. o. o. proizvodnja i održavanje birotehničke opreme, promet roba, OIB 59009735630, Ferde Filipovića 50/d,35000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59009735630</item>
    </izvorni_sadrzaj>
    <derivirana_varijabla naziv="DomainObject.Predmet.SudioniciListNazivOIB_1">
      <item>, OIB 85821130368</item>
      <item>, OIB 59009735630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838</properties:Words>
  <properties:Characters>4546</properties:Characters>
  <properties:Lines>142</properties:Lines>
  <properties:Paragraphs>42</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2016-05-30T12:28:00Z</dcterms:created>
  <dc:creator>mjankovic3</dc:creator>
  <cp:lastModifiedBy>wsadmin</cp:lastModifiedBy>
  <cp:lastPrinted>2016-07-07T12:38:00Z</cp:lastPrinted>
  <dcterms:modified xmlns:xsi="http://www.w3.org/2001/XMLSchema-instance" xsi:type="dcterms:W3CDTF">2016-08-16T11:02:00Z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