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1641" w14:paraId="f141641" w:rsidRDefault="009351A4" w:rsidP="009351A4" w:rsidR="009351A4" w:rsidRPr="00947883">
      <w:pPr>
        <w15:collapsed w:val="false"/>
      </w:pPr>
      <w:bookmarkStart w:name="_GoBack" w:id="0"/>
      <w:bookmarkEnd w:id="0"/>
    </w:p>
    <w:p w:rsidRDefault="009351A4" w:rsidP="009351A4" w:rsidR="009351A4" w:rsidRPr="00947883"/>
    <w:p w:rsidRDefault="005D269D" w:rsidP="005D269D" w:rsidR="005D269D" w:rsidRPr="00947883">
      <w:pPr>
        <w:ind w:firstLine="708"/>
      </w:pPr>
      <w:r w:rsidRPr="00947883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947883">
      <w:r w:rsidRPr="00947883">
        <w:rPr>
          <w:rFonts w:eastAsia="MS Mincho"/>
        </w:rPr>
        <w:t>REPUBLIKA HRVATSKA</w:t>
      </w:r>
    </w:p>
    <w:p w:rsidRDefault="005D269D" w:rsidP="005D269D" w:rsidR="005D269D" w:rsidRPr="00947883">
      <w:r w:rsidRPr="00947883">
        <w:rPr>
          <w:rFonts w:eastAsia="MS Mincho"/>
        </w:rPr>
        <w:t>TRGOVAČKI SUD U RIJECI</w:t>
      </w:r>
    </w:p>
    <w:p w:rsidRDefault="005D269D" w:rsidP="005D269D" w:rsidR="005D269D" w:rsidRPr="00947883">
      <w:pPr>
        <w:rPr>
          <w:rFonts w:eastAsia="MS Mincho"/>
        </w:rPr>
      </w:pPr>
      <w:r w:rsidRPr="00947883">
        <w:rPr>
          <w:rFonts w:eastAsia="MS Mincho"/>
        </w:rPr>
        <w:t xml:space="preserve">      Rijeka, Zadarska 1 i 3</w:t>
      </w:r>
    </w:p>
    <w:p w:rsidRDefault="005D269D" w:rsidP="009351A4" w:rsidR="005D269D" w:rsidRPr="00947883"/>
    <w:p w:rsidRDefault="005D269D" w:rsidP="009351A4" w:rsidR="005D269D" w:rsidRPr="00947883"/>
    <w:p w:rsidRDefault="004029BA" w:rsidP="009351A4" w:rsidR="004029BA" w:rsidRPr="00947883"/>
    <w:p w:rsidRDefault="008131FE" w:rsidP="00EC146E" w:rsidR="00832EEF" w:rsidRPr="00947883">
      <w:pPr>
        <w:jc w:val="both"/>
      </w:pPr>
      <w:r w:rsidRPr="00947883">
        <w:t xml:space="preserve">Trgovački sud u Rijeci, </w:t>
      </w:r>
      <w:r w:rsidR="00123726" w:rsidRPr="00947883">
        <w:t xml:space="preserve">u </w:t>
      </w:r>
      <w:r w:rsidRPr="00947883">
        <w:t xml:space="preserve">stečajnom postupku nad </w:t>
      </w:r>
      <w:r w:rsidR="00B8620C" w:rsidRPr="00947883">
        <w:t xml:space="preserve">dužnikom </w:t>
      </w:r>
      <w:r w:rsidR="00E708FB">
        <w:rPr>
          <w:bCs/>
        </w:rPr>
        <w:t>AKOLIT</w:t>
      </w:r>
      <w:r w:rsidR="00E708FB">
        <w:t xml:space="preserve"> Društvo s ograničenom odgovornošću za građevinarstvo Rijeka, Rakovca 11 ( MBS </w:t>
      </w:r>
      <w:hyperlink r:id="rId10" w:history="true">
        <w:r w:rsidR="00E708FB" w:rsidRPr="00710E7A">
          <w:rPr>
            <w:rStyle w:val="Hiperveza"/>
            <w:color w:val="auto"/>
            <w:u w:val="none"/>
          </w:rPr>
          <w:t>040062745</w:t>
        </w:r>
      </w:hyperlink>
      <w:r w:rsidR="00E708FB">
        <w:t xml:space="preserve"> - OIB 46795290739 ) </w:t>
      </w:r>
      <w:r w:rsidRPr="00947883">
        <w:t>koji se vodi pod posl. br. 7 St-</w:t>
      </w:r>
      <w:r w:rsidR="00E708FB">
        <w:t>323</w:t>
      </w:r>
      <w:r w:rsidRPr="00947883">
        <w:t>/</w:t>
      </w:r>
      <w:r w:rsidR="00E126AB" w:rsidRPr="00947883">
        <w:t>1</w:t>
      </w:r>
      <w:r w:rsidR="00FB4ECA" w:rsidRPr="00947883">
        <w:t>3</w:t>
      </w:r>
      <w:r w:rsidRPr="00947883">
        <w:t xml:space="preserve">, objavljuje:   </w:t>
      </w:r>
    </w:p>
    <w:p w:rsidRDefault="004029BA" w:rsidP="00711CD9" w:rsidR="004029BA" w:rsidRPr="00947883">
      <w:pPr>
        <w:jc w:val="both"/>
      </w:pPr>
    </w:p>
    <w:p w:rsidRDefault="00B91A75" w:rsidP="00B91A75" w:rsidR="00B91A75" w:rsidRPr="00947883">
      <w:pPr>
        <w:jc w:val="both"/>
        <w:rPr>
          <w:rFonts w:eastAsia="MS Mincho"/>
        </w:rPr>
      </w:pPr>
    </w:p>
    <w:p w:rsidRDefault="00710E7A" w:rsidP="00710E7A" w:rsidR="00710E7A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 xml:space="preserve">O t v a r a   s e  stečajni postupak nad dužnikom </w:t>
      </w:r>
      <w:r>
        <w:rPr>
          <w:bCs/>
        </w:rPr>
        <w:t>AKOLIT</w:t>
      </w:r>
      <w:r>
        <w:t xml:space="preserve"> Društvo s ograničenom odgovornošću za građevinarstvo Rijeka, Rakovca 11 ( MBS </w:t>
      </w:r>
      <w:hyperlink r:id="rId11" w:history="true">
        <w:r w:rsidRPr="00710E7A">
          <w:rPr>
            <w:rStyle w:val="Hiperveza"/>
            <w:color w:val="auto"/>
            <w:u w:val="none"/>
          </w:rPr>
          <w:t>040062745</w:t>
        </w:r>
      </w:hyperlink>
      <w:r>
        <w:t xml:space="preserve"> - OIB 46795290739 ).</w:t>
      </w:r>
    </w:p>
    <w:p w:rsidRDefault="00710E7A" w:rsidP="00710E7A" w:rsidR="00710E7A">
      <w:pPr>
        <w:jc w:val="both"/>
        <w:rPr>
          <w:rFonts w:eastAsia="MS Mincho"/>
        </w:rPr>
      </w:pPr>
    </w:p>
    <w:p w:rsidRDefault="00710E7A" w:rsidP="00710E7A" w:rsidR="00710E7A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t>Višnja Rosenberg Volarić ( OIB 15817119198 ) iz Rijeke, Ciottina 24</w:t>
      </w:r>
      <w:r>
        <w:rPr>
          <w:color w:val="000000"/>
        </w:rPr>
        <w:t>.</w:t>
      </w:r>
    </w:p>
    <w:p w:rsidRDefault="00710E7A" w:rsidP="00710E7A" w:rsidR="00710E7A">
      <w:pPr>
        <w:jc w:val="both"/>
      </w:pPr>
    </w:p>
    <w:p w:rsidRDefault="00710E7A" w:rsidP="00710E7A" w:rsidR="00710E7A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710E7A" w:rsidP="00710E7A" w:rsidR="00710E7A">
      <w:pPr>
        <w:jc w:val="both"/>
      </w:pPr>
    </w:p>
    <w:p w:rsidRDefault="00710E7A" w:rsidP="00710E7A" w:rsidR="00710E7A">
      <w:pPr>
        <w:jc w:val="both"/>
      </w:pPr>
      <w:r>
        <w:t>IV.</w:t>
      </w:r>
      <w:r>
        <w:tab/>
        <w:t xml:space="preserve">Z a k l j u č u j e   s e  stečajni postupak nad dužnikom </w:t>
      </w:r>
      <w:r>
        <w:rPr>
          <w:bCs/>
        </w:rPr>
        <w:t>AKOLIT</w:t>
      </w:r>
      <w:r>
        <w:t xml:space="preserve"> Društvo s ograničenom odgovornošću za građevinarstvo Rijeka, Rakovca 11 ( MBS </w:t>
      </w:r>
      <w:hyperlink r:id="rId12" w:history="true">
        <w:r w:rsidRPr="00710E7A">
          <w:rPr>
            <w:rStyle w:val="Hiperveza"/>
            <w:color w:val="auto"/>
            <w:u w:val="none"/>
          </w:rPr>
          <w:t>040062745</w:t>
        </w:r>
      </w:hyperlink>
      <w:r>
        <w:t xml:space="preserve"> -  OIB 46795290739 ).</w:t>
      </w:r>
    </w:p>
    <w:p w:rsidRDefault="00710E7A" w:rsidP="00710E7A" w:rsidR="00710E7A">
      <w:pPr>
        <w:jc w:val="both"/>
      </w:pPr>
    </w:p>
    <w:p w:rsidRDefault="00710E7A" w:rsidP="00710E7A" w:rsidR="00710E7A">
      <w:pPr>
        <w:jc w:val="both"/>
      </w:pPr>
      <w:r>
        <w:t>V.</w:t>
      </w:r>
      <w:r>
        <w:tab/>
        <w:t xml:space="preserve">Troškovi postupka namirit će se iz Fonda za pokriće troška stečajnog postupka.  </w:t>
      </w:r>
    </w:p>
    <w:p w:rsidRDefault="00710E7A" w:rsidP="00710E7A" w:rsidR="00710E7A">
      <w:pPr>
        <w:jc w:val="both"/>
      </w:pPr>
    </w:p>
    <w:p w:rsidRDefault="00710E7A" w:rsidP="00710E7A" w:rsidR="00710E7A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2C3995" w:rsidP="00710E7A" w:rsidR="002C3995" w:rsidRPr="00947883">
      <w:pPr>
        <w:jc w:val="both"/>
      </w:pPr>
    </w:p>
    <w:sectPr w:rsidR="002C3995" w:rsidRPr="00947883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13AD" w:rsidR="002813AD">
      <w:r>
        <w:separator/>
      </w:r>
    </w:p>
  </w:endnote>
  <w:endnote w:id="0" w:type="continuationSeparator">
    <w:p w:rsidRDefault="002813AD" w:rsidR="00281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13AD" w:rsidR="002813AD">
      <w:r>
        <w:separator/>
      </w:r>
    </w:p>
  </w:footnote>
  <w:footnote w:id="0" w:type="continuationSeparator">
    <w:p w:rsidRDefault="002813AD" w:rsidR="002813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710E7A">
      <w:t>323</w:t>
    </w:r>
    <w:r w:rsidRPr="00911ADC">
      <w:t>/</w:t>
    </w:r>
    <w:r w:rsidR="00FB4ECA">
      <w:t>13</w:t>
    </w:r>
    <w:r w:rsidRPr="00911ADC">
      <w:t>-</w:t>
    </w:r>
    <w:r w:rsidR="00710E7A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17AF0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24CF"/>
    <w:rsid w:val="00074C9A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19C1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3B25"/>
    <w:rsid w:val="00165342"/>
    <w:rsid w:val="001704E9"/>
    <w:rsid w:val="00192B3E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5F33"/>
    <w:rsid w:val="001E7217"/>
    <w:rsid w:val="0020498A"/>
    <w:rsid w:val="0021093B"/>
    <w:rsid w:val="00215B95"/>
    <w:rsid w:val="00220A2E"/>
    <w:rsid w:val="00220CE9"/>
    <w:rsid w:val="002229A2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4F73"/>
    <w:rsid w:val="0027796B"/>
    <w:rsid w:val="002811A2"/>
    <w:rsid w:val="002813AD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688B"/>
    <w:rsid w:val="002F7C41"/>
    <w:rsid w:val="002F7F8A"/>
    <w:rsid w:val="00300A71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87950"/>
    <w:rsid w:val="00393473"/>
    <w:rsid w:val="00394313"/>
    <w:rsid w:val="00395BCF"/>
    <w:rsid w:val="003961A6"/>
    <w:rsid w:val="003964C5"/>
    <w:rsid w:val="003A0363"/>
    <w:rsid w:val="003A6A3B"/>
    <w:rsid w:val="003A7AEE"/>
    <w:rsid w:val="003B2617"/>
    <w:rsid w:val="003B3BE7"/>
    <w:rsid w:val="003B7DBF"/>
    <w:rsid w:val="003C1275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358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10FC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1A8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657DA"/>
    <w:rsid w:val="00575ECC"/>
    <w:rsid w:val="005764A6"/>
    <w:rsid w:val="00577D70"/>
    <w:rsid w:val="00580799"/>
    <w:rsid w:val="0058666E"/>
    <w:rsid w:val="0059097B"/>
    <w:rsid w:val="005A00DF"/>
    <w:rsid w:val="005A38D5"/>
    <w:rsid w:val="005B0030"/>
    <w:rsid w:val="005B35FB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1EE"/>
    <w:rsid w:val="005E2CAD"/>
    <w:rsid w:val="005F0876"/>
    <w:rsid w:val="005F5707"/>
    <w:rsid w:val="005F69D3"/>
    <w:rsid w:val="006058A9"/>
    <w:rsid w:val="00610773"/>
    <w:rsid w:val="00611430"/>
    <w:rsid w:val="0061741E"/>
    <w:rsid w:val="00626BBF"/>
    <w:rsid w:val="00627177"/>
    <w:rsid w:val="00627A9F"/>
    <w:rsid w:val="0063515C"/>
    <w:rsid w:val="00650BC2"/>
    <w:rsid w:val="006539B7"/>
    <w:rsid w:val="00656E86"/>
    <w:rsid w:val="006607A5"/>
    <w:rsid w:val="00661AD2"/>
    <w:rsid w:val="006631A3"/>
    <w:rsid w:val="00664A26"/>
    <w:rsid w:val="00664DF4"/>
    <w:rsid w:val="006660D9"/>
    <w:rsid w:val="00667CBA"/>
    <w:rsid w:val="00667E3F"/>
    <w:rsid w:val="0067590C"/>
    <w:rsid w:val="0069031A"/>
    <w:rsid w:val="00690AFC"/>
    <w:rsid w:val="00694D06"/>
    <w:rsid w:val="006A3B16"/>
    <w:rsid w:val="006B2144"/>
    <w:rsid w:val="006B348E"/>
    <w:rsid w:val="006B4182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52A2"/>
    <w:rsid w:val="0070668E"/>
    <w:rsid w:val="00710E7A"/>
    <w:rsid w:val="00711CD9"/>
    <w:rsid w:val="007203D5"/>
    <w:rsid w:val="0072435F"/>
    <w:rsid w:val="00732289"/>
    <w:rsid w:val="00737B0F"/>
    <w:rsid w:val="00742325"/>
    <w:rsid w:val="0074642C"/>
    <w:rsid w:val="0075150C"/>
    <w:rsid w:val="00760470"/>
    <w:rsid w:val="0076151F"/>
    <w:rsid w:val="00762357"/>
    <w:rsid w:val="0077292D"/>
    <w:rsid w:val="00774C7F"/>
    <w:rsid w:val="007766F1"/>
    <w:rsid w:val="00777EA1"/>
    <w:rsid w:val="00780A69"/>
    <w:rsid w:val="00783FA0"/>
    <w:rsid w:val="00784233"/>
    <w:rsid w:val="00787BF7"/>
    <w:rsid w:val="00791781"/>
    <w:rsid w:val="00793CEF"/>
    <w:rsid w:val="007942B2"/>
    <w:rsid w:val="007A2B67"/>
    <w:rsid w:val="007A5DD1"/>
    <w:rsid w:val="007A5EEC"/>
    <w:rsid w:val="007B032A"/>
    <w:rsid w:val="007B03CC"/>
    <w:rsid w:val="007B6783"/>
    <w:rsid w:val="007B6C41"/>
    <w:rsid w:val="007D113D"/>
    <w:rsid w:val="007D1E43"/>
    <w:rsid w:val="007D6679"/>
    <w:rsid w:val="007E5E32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33E4"/>
    <w:rsid w:val="008145A9"/>
    <w:rsid w:val="00814DC6"/>
    <w:rsid w:val="00832EEF"/>
    <w:rsid w:val="0084007A"/>
    <w:rsid w:val="0084642B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3BC6"/>
    <w:rsid w:val="008A5FEA"/>
    <w:rsid w:val="008B174D"/>
    <w:rsid w:val="008B4949"/>
    <w:rsid w:val="008B6196"/>
    <w:rsid w:val="008C23D6"/>
    <w:rsid w:val="008C2540"/>
    <w:rsid w:val="008C46D5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5741"/>
    <w:rsid w:val="00937282"/>
    <w:rsid w:val="00937B7A"/>
    <w:rsid w:val="00942886"/>
    <w:rsid w:val="00942A0B"/>
    <w:rsid w:val="00944E8E"/>
    <w:rsid w:val="0094618A"/>
    <w:rsid w:val="0094686E"/>
    <w:rsid w:val="00947883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865C9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B4272"/>
    <w:rsid w:val="009C51A3"/>
    <w:rsid w:val="009C6770"/>
    <w:rsid w:val="009D10F3"/>
    <w:rsid w:val="009D178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71"/>
    <w:rsid w:val="00A720FA"/>
    <w:rsid w:val="00A73CD2"/>
    <w:rsid w:val="00A745D7"/>
    <w:rsid w:val="00A74750"/>
    <w:rsid w:val="00A815C3"/>
    <w:rsid w:val="00A83BAE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1170"/>
    <w:rsid w:val="00AD4003"/>
    <w:rsid w:val="00AD4B9B"/>
    <w:rsid w:val="00AD4C1E"/>
    <w:rsid w:val="00AD4F6E"/>
    <w:rsid w:val="00AD6D02"/>
    <w:rsid w:val="00AD73D5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37556"/>
    <w:rsid w:val="00B454DE"/>
    <w:rsid w:val="00B521C9"/>
    <w:rsid w:val="00B603E3"/>
    <w:rsid w:val="00B62BF4"/>
    <w:rsid w:val="00B67F13"/>
    <w:rsid w:val="00B70191"/>
    <w:rsid w:val="00B75955"/>
    <w:rsid w:val="00B8620C"/>
    <w:rsid w:val="00B91A75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6233C"/>
    <w:rsid w:val="00C64D86"/>
    <w:rsid w:val="00C71AAF"/>
    <w:rsid w:val="00C8102E"/>
    <w:rsid w:val="00C819DA"/>
    <w:rsid w:val="00C872C5"/>
    <w:rsid w:val="00C9378E"/>
    <w:rsid w:val="00C947DE"/>
    <w:rsid w:val="00CA4101"/>
    <w:rsid w:val="00CB2E3D"/>
    <w:rsid w:val="00CC1E5C"/>
    <w:rsid w:val="00CC6077"/>
    <w:rsid w:val="00CC6C3E"/>
    <w:rsid w:val="00CD3F8F"/>
    <w:rsid w:val="00CE173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515AB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6FE6"/>
    <w:rsid w:val="00D878A6"/>
    <w:rsid w:val="00D91C8A"/>
    <w:rsid w:val="00D92763"/>
    <w:rsid w:val="00D92B89"/>
    <w:rsid w:val="00D92BCC"/>
    <w:rsid w:val="00D955A0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04A5F"/>
    <w:rsid w:val="00E126AB"/>
    <w:rsid w:val="00E374C6"/>
    <w:rsid w:val="00E408A7"/>
    <w:rsid w:val="00E44925"/>
    <w:rsid w:val="00E50023"/>
    <w:rsid w:val="00E601E2"/>
    <w:rsid w:val="00E63C94"/>
    <w:rsid w:val="00E708FB"/>
    <w:rsid w:val="00E74756"/>
    <w:rsid w:val="00E83617"/>
    <w:rsid w:val="00E8545B"/>
    <w:rsid w:val="00EA21CD"/>
    <w:rsid w:val="00EA2E04"/>
    <w:rsid w:val="00EA68D9"/>
    <w:rsid w:val="00EA70AE"/>
    <w:rsid w:val="00EA750A"/>
    <w:rsid w:val="00EB6B1E"/>
    <w:rsid w:val="00EC146E"/>
    <w:rsid w:val="00EC384F"/>
    <w:rsid w:val="00EC463B"/>
    <w:rsid w:val="00ED08A2"/>
    <w:rsid w:val="00EE14D6"/>
    <w:rsid w:val="00EF5561"/>
    <w:rsid w:val="00F0283C"/>
    <w:rsid w:val="00F04883"/>
    <w:rsid w:val="00F072B1"/>
    <w:rsid w:val="00F07422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6056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074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74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4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4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4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074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74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4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4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4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5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3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87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21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01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0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02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79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68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548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53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4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56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075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719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356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udreg.pravosudje.hr/registar/f?p=150:28:0::NO:28:P28_SBT_MBS:04006274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062745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06274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2015.</izvorni_sadrzaj>
    <derivirana_varijabla naziv="DomainObject.Predmet.DatumRjesavanja_1">29.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St-323/2013</izvorni_sadrzaj>
    <derivirana_varijabla naziv="DomainObject.Predmet.OznakaBroj_1">St-323/2013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AKOLIT d.o.o.  Rijeka</izvorni_sadrzaj>
    <derivirana_varijabla naziv="DomainObject.Predmet.ProtustrankaFormated_1">  AKOLIT d.o.o.  Rijeka</derivirana_varijabla>
  </DomainObject.Predmet.ProtustrankaFormated>
  <DomainObject.Predmet.ProtustrankaFormatedOIB>
    <izvorni_sadrzaj>  AKOLIT d.o.o.  Rijeka, OIB 46795290739</izvorni_sadrzaj>
    <derivirana_varijabla naziv="DomainObject.Predmet.ProtustrankaFormatedOIB_1">  AKOLIT d.o.o.  Rijeka, OIB 46795290739</derivirana_varijabla>
  </DomainObject.Predmet.ProtustrankaFormatedOIB>
  <DomainObject.Predmet.ProtustrankaFormatedWithAdress>
    <izvorni_sadrzaj> AKOLIT d.o.o.  Rijeka, Joakima Rakovca 11, 51 000 Rijeka</izvorni_sadrzaj>
    <derivirana_varijabla naziv="DomainObject.Predmet.ProtustrankaFormatedWithAdress_1"> AKOLIT d.o.o.  Rijeka, Joakima Rakovca 11, 51 000 Rijeka</derivirana_varijabla>
  </DomainObject.Predmet.ProtustrankaFormatedWithAdress>
  <DomainObject.Predmet.ProtustrankaFormatedWithAdressOIB>
    <izvorni_sadrzaj> AKOLIT d.o.o.  Rijeka, OIB 46795290739, Joakima Rakovca 11, 51 000 Rijeka</izvorni_sadrzaj>
    <derivirana_varijabla naziv="DomainObject.Predmet.ProtustrankaFormatedWithAdressOIB_1"> AKOLIT d.o.o.  Rijeka, OIB 46795290739, Joakima Rakovca 11, 51 000 Rijeka</derivirana_varijabla>
  </DomainObject.Predmet.ProtustrankaFormatedWithAdressOIB>
  <DomainObject.Predmet.ProtustrankaWithAdress>
    <izvorni_sadrzaj>AKOLIT d.o.o.  Rijeka Joakima Rakovca 11, 51 000 Rijeka</izvorni_sadrzaj>
    <derivirana_varijabla naziv="DomainObject.Predmet.ProtustrankaWithAdress_1">AKOLIT d.o.o.  Rijeka Joakima Rakovca 11, 51 000 Rijeka</derivirana_varijabla>
  </DomainObject.Predmet.ProtustrankaWithAdress>
  <DomainObject.Predmet.ProtustrankaWithAdressOIB>
    <izvorni_sadrzaj>AKOLIT d.o.o.  Rijeka, OIB 46795290739, Joakima Rakovca 11, 51 000 Rijeka</izvorni_sadrzaj>
    <derivirana_varijabla naziv="DomainObject.Predmet.ProtustrankaWithAdressOIB_1">AKOLIT d.o.o.  Rijeka, OIB 46795290739, Joakima Rakovca 11, 51 000 Rijeka</derivirana_varijabla>
  </DomainObject.Predmet.ProtustrankaWithAdressOIB>
  <DomainObject.Predmet.ProtustrankaNazivFormated>
    <izvorni_sadrzaj>AKOLIT d.o.o.  Rijeka</izvorni_sadrzaj>
    <derivirana_varijabla naziv="DomainObject.Predmet.ProtustrankaNazivFormated_1">AKOLIT d.o.o.  Rijeka</derivirana_varijabla>
  </DomainObject.Predmet.ProtustrankaNazivFormated>
  <DomainObject.Predmet.ProtustrankaNazivFormatedOIB>
    <izvorni_sadrzaj>AKOLIT d.o.o.  Rijeka, OIB 46795290739</izvorni_sadrzaj>
    <derivirana_varijabla naziv="DomainObject.Predmet.ProtustrankaNazivFormatedOIB_1">AKOLIT d.o.o.  Rijeka, OIB 46795290739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ŠIME VRKIĆ  Rijeka</izvorni_sadrzaj>
    <derivirana_varijabla naziv="DomainObject.Predmet.StrankaFormated_1">  ŠIME VRKIĆ  Rijeka</derivirana_varijabla>
  </DomainObject.Predmet.StrankaFormated>
  <DomainObject.Predmet.StrankaFormatedOIB>
    <izvorni_sadrzaj>  ŠIME VRKIĆ  Rijeka</izvorni_sadrzaj>
    <derivirana_varijabla naziv="DomainObject.Predmet.StrankaFormatedOIB_1">  ŠIME VRKIĆ  Rijeka</derivirana_varijabla>
  </DomainObject.Predmet.StrankaFormatedOIB>
  <DomainObject.Predmet.StrankaFormatedWithAdress>
    <izvorni_sadrzaj> ŠIME VRKIĆ  Rijeka, Oktavijana Valića 36, 51 000 Rijeka</izvorni_sadrzaj>
    <derivirana_varijabla naziv="DomainObject.Predmet.StrankaFormatedWithAdress_1"> ŠIME VRKIĆ  Rijeka, Oktavijana Valića 36, 51 000 Rijeka</derivirana_varijabla>
  </DomainObject.Predmet.StrankaFormatedWithAdress>
  <DomainObject.Predmet.StrankaFormatedWithAdressOIB>
    <izvorni_sadrzaj> ŠIME VRKIĆ  Rijeka, Oktavijana Valića 36, 51 000 Rijeka</izvorni_sadrzaj>
    <derivirana_varijabla naziv="DomainObject.Predmet.StrankaFormatedWithAdressOIB_1"> ŠIME VRKIĆ  Rijeka, Oktavijana Valića 36, 51 000 Rijeka</derivirana_varijabla>
  </DomainObject.Predmet.StrankaFormatedWithAdressOIB>
  <DomainObject.Predmet.StrankaWithAdress>
    <izvorni_sadrzaj>ŠIME VRKIĆ  Rijeka Oktavijana Valića 36,51 000 Rijeka</izvorni_sadrzaj>
    <derivirana_varijabla naziv="DomainObject.Predmet.StrankaWithAdress_1">ŠIME VRKIĆ  Rijeka Oktavijana Valića 36,51 000 Rijeka</derivirana_varijabla>
  </DomainObject.Predmet.StrankaWithAdress>
  <DomainObject.Predmet.StrankaWithAdressOIB>
    <izvorni_sadrzaj>ŠIME VRKIĆ  Rijeka, Oktavijana Valića 36,51 000 Rijeka</izvorni_sadrzaj>
    <derivirana_varijabla naziv="DomainObject.Predmet.StrankaWithAdressOIB_1">ŠIME VRKIĆ  Rijeka, Oktavijana Valića 36,51 000 Rijeka</derivirana_varijabla>
  </DomainObject.Predmet.StrankaWithAdressOIB>
  <DomainObject.Predmet.StrankaNazivFormated>
    <izvorni_sadrzaj>ŠIME VRKIĆ  Rijeka</izvorni_sadrzaj>
    <derivirana_varijabla naziv="DomainObject.Predmet.StrankaNazivFormated_1">ŠIME VRKIĆ  Rijeka</derivirana_varijabla>
  </DomainObject.Predmet.StrankaNazivFormated>
  <DomainObject.Predmet.StrankaNazivFormatedOIB>
    <izvorni_sadrzaj>ŠIME VRKIĆ  Rijeka</izvorni_sadrzaj>
    <derivirana_varijabla naziv="DomainObject.Predmet.StrankaNazivFormatedOIB_1">ŠIME VRKIĆ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ŠIME VRKIĆ  Rijeka</item>
    </izvorni_sadrzaj>
    <derivirana_varijabla naziv="DomainObject.Predmet.StrankaListFormated_1">
      <item>ŠIME VRKIĆ  Rijeka</item>
    </derivirana_varijabla>
  </DomainObject.Predmet.StrankaListFormated>
  <DomainObject.Predmet.StrankaListFormatedOIB>
    <izvorni_sadrzaj>
      <item>ŠIME VRKIĆ  Rijeka</item>
    </izvorni_sadrzaj>
    <derivirana_varijabla naziv="DomainObject.Predmet.StrankaListFormatedOIB_1">
      <item>ŠIME VRKIĆ  Rijeka</item>
    </derivirana_varijabla>
  </DomainObject.Predmet.StrankaListFormatedOIB>
  <DomainObject.Predmet.StrankaListFormatedWithAdress>
    <izvorni_sadrzaj>
      <item>ŠIME VRKIĆ  Rijeka, Oktavijana Valića 36, 51 000 Rijeka</item>
    </izvorni_sadrzaj>
    <derivirana_varijabla naziv="DomainObject.Predmet.StrankaListFormatedWithAdress_1">
      <item>ŠIME VRKIĆ  Rijeka, Oktavijana Valića 36, 51 000 Rijeka</item>
    </derivirana_varijabla>
  </DomainObject.Predmet.StrankaListFormatedWithAdress>
  <DomainObject.Predmet.StrankaListFormatedWithAdressOIB>
    <izvorni_sadrzaj>
      <item>ŠIME VRKIĆ  Rijeka, Oktavijana Valića 36, 51 000 Rijeka</item>
    </izvorni_sadrzaj>
    <derivirana_varijabla naziv="DomainObject.Predmet.StrankaListFormatedWithAdressOIB_1">
      <item>ŠIME VRKIĆ  Rijeka, Oktavijana Valića 36, 51 000 Rijeka</item>
    </derivirana_varijabla>
  </DomainObject.Predmet.StrankaListFormatedWithAdressOIB>
  <DomainObject.Predmet.StrankaListNazivFormated>
    <izvorni_sadrzaj>
      <item>ŠIME VRKIĆ  Rijeka</item>
    </izvorni_sadrzaj>
    <derivirana_varijabla naziv="DomainObject.Predmet.StrankaListNazivFormated_1">
      <item>ŠIME VRKIĆ  Rijeka</item>
    </derivirana_varijabla>
  </DomainObject.Predmet.StrankaListNazivFormated>
  <DomainObject.Predmet.StrankaListNazivFormatedOIB>
    <izvorni_sadrzaj>
      <item>ŠIME VRKIĆ  Rijeka</item>
    </izvorni_sadrzaj>
    <derivirana_varijabla naziv="DomainObject.Predmet.StrankaListNazivFormatedOIB_1">
      <item>ŠIME VRKIĆ  Rijeka</item>
    </derivirana_varijabla>
  </DomainObject.Predmet.StrankaListNazivFormatedOIB>
  <DomainObject.Predmet.ProtuStrankaListFormated>
    <izvorni_sadrzaj>
      <item>AKOLIT d.o.o.  Rijeka</item>
    </izvorni_sadrzaj>
    <derivirana_varijabla naziv="DomainObject.Predmet.ProtuStrankaListFormated_1">
      <item>AKOLIT d.o.o.  Rijeka</item>
    </derivirana_varijabla>
  </DomainObject.Predmet.ProtuStrankaListFormated>
  <DomainObject.Predmet.ProtuStrankaListFormatedOIB>
    <izvorni_sadrzaj>
      <item>AKOLIT d.o.o.  Rijeka, OIB 46795290739</item>
    </izvorni_sadrzaj>
    <derivirana_varijabla naziv="DomainObject.Predmet.ProtuStrankaListFormatedOIB_1">
      <item>AKOLIT d.o.o.  Rijeka, OIB 46795290739</item>
    </derivirana_varijabla>
  </DomainObject.Predmet.ProtuStrankaListFormatedOIB>
  <DomainObject.Predmet.ProtuStrankaListFormatedWithAdress>
    <izvorni_sadrzaj>
      <item>AKOLIT d.o.o.  Rijeka, Joakima Rakovca 11, 51 000 Rijeka</item>
    </izvorni_sadrzaj>
    <derivirana_varijabla naziv="DomainObject.Predmet.ProtuStrankaListFormatedWithAdress_1">
      <item>AKOLIT d.o.o.  Rijeka, Joakima Rakovca 11, 51 000 Rijeka</item>
    </derivirana_varijabla>
  </DomainObject.Predmet.ProtuStrankaListFormatedWithAdress>
  <DomainObject.Predmet.ProtuStrankaListFormatedWithAdressOIB>
    <izvorni_sadrzaj>
      <item>AKOLIT d.o.o.  Rijeka, OIB 46795290739, Joakima Rakovca 11, 51 000 Rijeka</item>
    </izvorni_sadrzaj>
    <derivirana_varijabla naziv="DomainObject.Predmet.ProtuStrankaListFormatedWithAdressOIB_1">
      <item>AKOLIT d.o.o.  Rijeka, OIB 46795290739, Joakima Rakovca 11, 51 000 Rijeka</item>
    </derivirana_varijabla>
  </DomainObject.Predmet.ProtuStrankaListFormatedWithAdressOIB>
  <DomainObject.Predmet.ProtuStrankaListNazivFormated>
    <izvorni_sadrzaj>
      <item>AKOLIT d.o.o.  Rijeka</item>
    </izvorni_sadrzaj>
    <derivirana_varijabla naziv="DomainObject.Predmet.ProtuStrankaListNazivFormated_1">
      <item>AKOLIT d.o.o.  Rijeka</item>
    </derivirana_varijabla>
  </DomainObject.Predmet.ProtuStrankaListNazivFormated>
  <DomainObject.Predmet.ProtuStrankaListNazivFormatedOIB>
    <izvorni_sadrzaj>
      <item>AKOLIT d.o.o.  Rijeka, OIB 46795290739</item>
    </izvorni_sadrzaj>
    <derivirana_varijabla naziv="DomainObject.Predmet.ProtuStrankaListNazivFormatedOIB_1">
      <item>AKOLIT d.o.o.  Rijeka, OIB 46795290739</item>
    </derivirana_varijabla>
  </DomainObject.Predmet.ProtuStrankaListNazivFormatedOIB>
  <DomainObject.Predmet.OstaliListFormated>
    <izvorni_sadrzaj>
      <item>Šime Vrkić</item>
    </izvorni_sadrzaj>
    <derivirana_varijabla naziv="DomainObject.Predmet.OstaliListFormated_1">
      <item>Šime Vrkić</item>
    </derivirana_varijabla>
  </DomainObject.Predmet.OstaliListFormated>
  <DomainObject.Predmet.OstaliListFormatedOIB>
    <izvorni_sadrzaj>
      <item>Šime Vrkić, OIB 23419198790</item>
    </izvorni_sadrzaj>
    <derivirana_varijabla naziv="DomainObject.Predmet.OstaliListFormatedOIB_1">
      <item>Šime Vrkić, OIB 23419198790</item>
    </derivirana_varijabla>
  </DomainObject.Predmet.OstaliListFormatedOIB>
  <DomainObject.Predmet.OstaliListFormatedWithAdress>
    <izvorni_sadrzaj>
      <item>Šime Vrkić, Oktavijana Valića 36, 51000 Rijeka</item>
    </izvorni_sadrzaj>
    <derivirana_varijabla naziv="DomainObject.Predmet.OstaliListFormatedWithAdress_1">
      <item>Šime Vrkić, Oktavijana Valića 36, 51000 Rijeka</item>
    </derivirana_varijabla>
  </DomainObject.Predmet.OstaliListFormatedWithAdress>
  <DomainObject.Predmet.OstaliListFormatedWithAdressOIB>
    <izvorni_sadrzaj>
      <item>Šime Vrkić, OIB 23419198790, Oktavijana Valića 36, 51000 Rijeka</item>
    </izvorni_sadrzaj>
    <derivirana_varijabla naziv="DomainObject.Predmet.OstaliListFormatedWithAdressOIB_1">
      <item>Šime Vrkić, OIB 23419198790, Oktavijana Valića 36, 51000 Rijeka</item>
    </derivirana_varijabla>
  </DomainObject.Predmet.OstaliListFormatedWithAdressOIB>
  <DomainObject.Predmet.OstaliListNazivFormated>
    <izvorni_sadrzaj>
      <item>Šime Vrkić</item>
    </izvorni_sadrzaj>
    <derivirana_varijabla naziv="DomainObject.Predmet.OstaliListNazivFormated_1">
      <item>Šime Vrkić</item>
    </derivirana_varijabla>
  </DomainObject.Predmet.OstaliListNazivFormated>
  <DomainObject.Predmet.OstaliListNazivFormatedOIB>
    <izvorni_sadrzaj>
      <item>Šime Vrkić, OIB 23419198790</item>
    </izvorni_sadrzaj>
    <derivirana_varijabla naziv="DomainObject.Predmet.OstaliListNazivFormatedOIB_1">
      <item>Šime Vrkić, OIB 23419198790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ŠIME VRKIĆ  Rijeka</izvorni_sadrzaj>
    <derivirana_varijabla naziv="DomainObject.Predmet.StrankaIDrugi_1">ŠIME VRKIĆ  Rijeka</derivirana_varijabla>
  </DomainObject.Predmet.StrankaIDrugi>
  <DomainObject.Predmet.ProtustrankaIDrugi>
    <izvorni_sadrzaj>AKOLIT d.o.o.  Rijeka</izvorni_sadrzaj>
    <derivirana_varijabla naziv="DomainObject.Predmet.ProtustrankaIDrugi_1">AKOLIT d.o.o.  Rijeka</derivirana_varijabla>
  </DomainObject.Predmet.ProtustrankaIDrugi>
  <DomainObject.Predmet.StrankaIDrugiAdressOIB>
    <izvorni_sadrzaj>ŠIME VRKIĆ  Rijeka, Oktavijana Valića 36, 51 000 Rijeka</izvorni_sadrzaj>
    <derivirana_varijabla naziv="DomainObject.Predmet.StrankaIDrugiAdressOIB_1">ŠIME VRKIĆ  Rijeka, Oktavijana Valića 36, 51 000 Rijeka</derivirana_varijabla>
  </DomainObject.Predmet.StrankaIDrugiAdressOIB>
  <DomainObject.Predmet.ProtustrankaIDrugiAdressOIB>
    <izvorni_sadrzaj>AKOLIT d.o.o.  Rijeka, OIB 46795290739, Joakima Rakovca 11, 51 000 Rijeka</izvorni_sadrzaj>
    <derivirana_varijabla naziv="DomainObject.Predmet.ProtustrankaIDrugiAdressOIB_1">AKOLIT d.o.o.  Rijeka, OIB 46795290739, Joakima Rakovca 11,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lipnja 2015.</izvorni_sadrzaj>
    <derivirana_varijabla naziv="DomainObject.Predmet.OdlukaRjesenje.DatumDonosenjaOdluke_1">29.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St-323/2013-17</izvorni_sadrzaj>
    <derivirana_varijabla naziv="DomainObject.Predmet.OdlukaRjesenje.Oznaka_1">St-323/2013-17</derivirana_varijabla>
  </DomainObject.Predmet.OdlukaRjesenje.Oznaka>
  <DomainObject.Predmet.SudioniciListNaziv>
    <izvorni_sadrzaj>
      <item>ŠIME VRKIĆ  Rijeka</item>
      <item>AKOLIT d.o.o.  Rijeka</item>
      <item>Šime Vrkić</item>
    </izvorni_sadrzaj>
    <derivirana_varijabla naziv="DomainObject.Predmet.SudioniciListNaziv_1">
      <item>ŠIME VRKIĆ  Rijeka</item>
      <item>AKOLIT d.o.o.  Rijeka</item>
      <item>Šime Vrkić</item>
    </derivirana_varijabla>
  </DomainObject.Predmet.SudioniciListNaziv>
  <DomainObject.Predmet.SudioniciListAdressOIB>
    <izvorni_sadrzaj>
      <item>ŠIME VRKIĆ  Rijeka, Oktavijana Valića 36,51 000 Rijeka</item>
      <item>AKOLIT d.o.o.  Rijeka, OIB 46795290739, Joakima Rakovca 11,51 000 Rijeka</item>
      <item>Šime Vrkić, OIB 23419198790, Oktavijana Valića 36,51000 Rijeka</item>
    </izvorni_sadrzaj>
    <derivirana_varijabla naziv="DomainObject.Predmet.SudioniciListAdressOIB_1">
      <item>ŠIME VRKIĆ  Rijeka, Oktavijana Valića 36,51 000 Rijeka</item>
      <item>AKOLIT d.o.o.  Rijeka, OIB 46795290739, Joakima Rakovca 11,51 000 Rijeka</item>
      <item>Šime Vrkić, OIB 23419198790, Oktavijana Valića 36,51000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46795290739</item>
      <item>, OIB 23419198790</item>
    </izvorni_sadrzaj>
    <derivirana_varijabla naziv="DomainObject.Predmet.SudioniciListNazivOIB_1">
      <item>, OIB null</item>
      <item>, OIB 46795290739</item>
      <item>, OIB 23419198790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183</properties:Words>
  <properties:Characters>908</properties:Characters>
  <properties:Lines>32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2015-10-01T08:15:00Z</dcterms:created>
  <dc:creator>skrapic</dc:creator>
  <cp:lastModifiedBy>Sonja Krapić</cp:lastModifiedBy>
  <cp:lastPrinted>2015-10-01T07:25:00Z</cp:lastPrinted>
  <dcterms:modified xmlns:xsi="http://www.w3.org/2001/XMLSchema-instance" xsi:type="dcterms:W3CDTF">2015-10-01T08:17:00Z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