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924" w:rsidR="00864D44" w:rsidRPr="007F4B3E">
        <w:tc>
          <w:tcPr>
            <w:tcW w:type="dxa" w:w="2985"/>
            <w:shd w:fill="auto" w:color="auto" w:val="clear"/>
          </w:tcPr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7F4B3E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864D44" w:rsidP="00767924" w:rsidR="00864D44" w:rsidRPr="007F4B3E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7F4B3E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dfe8761" w14:paraId="dfe8761" w:rsidRDefault="00864D44" w:rsidP="00864D44" w:rsidR="00864D44" w:rsidRPr="007F4B3E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924" w:rsidR="00864D44" w:rsidRPr="007F4B3E">
        <w:trPr>
          <w:jc w:val="right"/>
        </w:trPr>
        <w:tc>
          <w:tcPr>
            <w:tcW w:type="dxa" w:w="4320"/>
          </w:tcPr>
          <w:p w:rsidRDefault="00864D44" w:rsidP="00C67ACB" w:rsidR="00864D44" w:rsidRPr="007F4B3E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2F379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738/2016-55</w:t>
            </w:r>
            <w:r w:rsidRPr="007F4B3E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697217" w:rsidP="00864D44" w:rsidR="00697217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4B7C4F">
        <w:rPr>
          <w:rFonts w:cs="Times New Roman" w:hAnsi="Times New Roman" w:ascii="Times New Roman"/>
          <w:b/>
          <w:sz w:val="24"/>
          <w:szCs w:val="24"/>
        </w:rPr>
        <w:t>A PRODAJU NEKRETNINA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C67ACB">
        <w:rPr>
          <w:color w:val="000000"/>
        </w:rPr>
        <w:t>738/16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4B7C4F">
        <w:rPr>
          <w:color w:val="000000"/>
        </w:rPr>
        <w:t>ZAHTJ</w:t>
      </w:r>
      <w:r w:rsidR="00CE5F88">
        <w:rPr>
          <w:color w:val="000000"/>
        </w:rPr>
        <w:t xml:space="preserve">EVA ZA PRODAJU : </w:t>
      </w:r>
      <w:r w:rsidR="002F3791">
        <w:rPr>
          <w:color w:val="000000"/>
        </w:rPr>
        <w:t>4. veljače 2019</w:t>
      </w:r>
      <w:r w:rsidR="00CE5F88">
        <w:rPr>
          <w:color w:val="000000"/>
        </w:rPr>
        <w:t>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0B0DE5">
        <w:t>Imovina dužnika pojedinca MLADENA BRATINŠČAK, vlasnika obrta "MB" Završni građevinski obrtnički radovi u stečaju, OIB: 09880376426, Savska Ves, Radnička 128</w:t>
      </w:r>
    </w:p>
    <w:p w:rsidRDefault="008042D3" w:rsidR="00C5108A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0B0DE5">
        <w:rPr>
          <w:color w:val="000000"/>
        </w:rPr>
        <w:t>Zlatko Kosec</w:t>
      </w:r>
      <w:r w:rsidR="00864D44">
        <w:rPr>
          <w:color w:val="000000"/>
        </w:rPr>
        <w:t xml:space="preserve">, </w:t>
      </w:r>
      <w:r w:rsidR="000B0DE5">
        <w:rPr>
          <w:color w:val="000000"/>
        </w:rPr>
        <w:t>Mali Bukovec,</w:t>
      </w:r>
      <w:r w:rsidR="007C7D6C">
        <w:rPr>
          <w:color w:val="000000"/>
        </w:rPr>
        <w:t xml:space="preserve"> Dubovica 4, </w:t>
      </w:r>
      <w:r w:rsidR="007C7D6C">
        <w:t>OIB: 09880376426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R="008042D3" w:rsidRPr="00864D44">
        <w:trPr>
          <w:cantSplit/>
          <w:trHeight w:val="851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95541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1142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7C7D6C" w:rsidP="00A95541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134/2 i 134/1, suvlasnički dio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95541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Totovec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95541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508 čhv i 938 čhv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95541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Totovec</w:t>
            </w:r>
            <w:r w:rsidR="002F3791">
              <w:rPr>
                <w:rFonts w:cs="Times New Roman" w:hAnsi="Times New Roman" w:ascii="Times New Roman"/>
              </w:rPr>
              <w:t>, Čakovečka 1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95541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Za ove informacije potrebno je upitati stečajnog upravitelja sa dolje navedenim podacima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-------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Za ove informacije potrebno je upitati stečajnog upravitelja sa dolje navedenim podacima 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95541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79.226,27</w:t>
            </w:r>
            <w:r w:rsidR="00CE5F88" w:rsidRPr="00864D44">
              <w:rPr>
                <w:rFonts w:cs="Times New Roman" w:hAnsi="Times New Roman" w:ascii="Times New Roman"/>
              </w:rPr>
              <w:t xml:space="preserve"> kn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Minimalna zakonska cijena ispod koje se nekretnina ne može prodati</w:t>
            </w: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-na prvoj dražbi nekretnina i pokretnine se ne mogu prodati ispod ¾ utvrđene vrijednosti , tj. ispod iznosa od </w:t>
            </w:r>
            <w:r w:rsidR="00A95541">
              <w:rPr>
                <w:rFonts w:cs="Times New Roman" w:hAnsi="Times New Roman" w:ascii="Times New Roman"/>
              </w:rPr>
              <w:t xml:space="preserve">59.419,70 </w:t>
            </w:r>
            <w:r w:rsidRPr="00864D44">
              <w:rPr>
                <w:rFonts w:cs="Times New Roman" w:hAnsi="Times New Roman" w:ascii="Times New Roman"/>
              </w:rPr>
              <w:t xml:space="preserve">kn; </w:t>
            </w:r>
          </w:p>
          <w:p w:rsidRDefault="00864D44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</w:t>
            </w:r>
            <w:r w:rsidR="008042D3" w:rsidRPr="00864D44">
              <w:rPr>
                <w:rFonts w:cs="Times New Roman" w:hAnsi="Times New Roman" w:ascii="Times New Roman"/>
              </w:rPr>
              <w:t xml:space="preserve">na drugoj dražbi nekretnina se ne može prodati ispod ½ utvrđene vrijednosti </w:t>
            </w:r>
            <w:r w:rsidR="00EF48CF" w:rsidRPr="00864D44">
              <w:rPr>
                <w:rFonts w:cs="Times New Roman" w:hAnsi="Times New Roman" w:ascii="Times New Roman"/>
              </w:rPr>
              <w:t xml:space="preserve">, </w:t>
            </w:r>
            <w:r w:rsidR="00CE5F88" w:rsidRPr="00864D44">
              <w:rPr>
                <w:rFonts w:cs="Times New Roman" w:hAnsi="Times New Roman" w:ascii="Times New Roman"/>
              </w:rPr>
              <w:t xml:space="preserve">tj. ispod iznosa od </w:t>
            </w:r>
            <w:r w:rsidR="00A95541">
              <w:rPr>
                <w:rFonts w:cs="Times New Roman" w:hAnsi="Times New Roman" w:ascii="Times New Roman"/>
              </w:rPr>
              <w:t xml:space="preserve">39.613,14 </w:t>
            </w:r>
            <w:r w:rsidR="008042D3" w:rsidRPr="00864D44">
              <w:rPr>
                <w:rFonts w:cs="Times New Roman" w:hAnsi="Times New Roman" w:ascii="Times New Roman"/>
              </w:rPr>
              <w:t>kn;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-na trećoj dražbi ispod ¼ utvrđene vrijednost</w:t>
            </w:r>
            <w:r w:rsidR="00A72906" w:rsidRPr="00864D44">
              <w:rPr>
                <w:rFonts w:cs="Times New Roman" w:hAnsi="Times New Roman" w:ascii="Times New Roman"/>
              </w:rPr>
              <w:t>i, tj. ispod iznos</w:t>
            </w:r>
            <w:r w:rsidR="00CE5F88" w:rsidRPr="00864D44">
              <w:rPr>
                <w:rFonts w:cs="Times New Roman" w:hAnsi="Times New Roman" w:ascii="Times New Roman"/>
              </w:rPr>
              <w:t xml:space="preserve">a od </w:t>
            </w:r>
            <w:r w:rsidR="00A95541">
              <w:rPr>
                <w:rFonts w:cs="Times New Roman" w:hAnsi="Times New Roman" w:ascii="Times New Roman"/>
              </w:rPr>
              <w:t>19.806,56</w:t>
            </w:r>
            <w:r w:rsidRPr="00864D44">
              <w:rPr>
                <w:rFonts w:cs="Times New Roman" w:hAnsi="Times New Roman" w:ascii="Times New Roman"/>
              </w:rPr>
              <w:t xml:space="preserve"> kn; 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-na četvrtoj dražbi nekretnina se prodaje po početnoj prodajnoj cijeni od 1,00 kune. 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</w:t>
            </w:r>
            <w:r w:rsidR="00EF48CF" w:rsidRPr="00864D44">
              <w:rPr>
                <w:rFonts w:cs="Times New Roman" w:hAnsi="Times New Roman" w:ascii="Times New Roman"/>
              </w:rPr>
              <w:t xml:space="preserve">na prvoj dražbi </w:t>
            </w:r>
            <w:r w:rsidR="00A95541">
              <w:rPr>
                <w:rFonts w:cs="Times New Roman" w:hAnsi="Times New Roman" w:ascii="Times New Roman"/>
              </w:rPr>
              <w:t xml:space="preserve">59.419,70 </w:t>
            </w:r>
            <w:r w:rsidRPr="00864D44">
              <w:rPr>
                <w:rFonts w:cs="Times New Roman" w:hAnsi="Times New Roman" w:ascii="Times New Roman"/>
              </w:rPr>
              <w:t xml:space="preserve">kn; </w:t>
            </w:r>
          </w:p>
          <w:p w:rsidRDefault="00864D44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</w:t>
            </w:r>
            <w:r w:rsidR="00CE5F88" w:rsidRPr="00864D44">
              <w:rPr>
                <w:rFonts w:cs="Times New Roman" w:hAnsi="Times New Roman" w:ascii="Times New Roman"/>
              </w:rPr>
              <w:t xml:space="preserve">na drugoj dražbi </w:t>
            </w:r>
            <w:r w:rsidR="00A95541">
              <w:rPr>
                <w:rFonts w:cs="Times New Roman" w:hAnsi="Times New Roman" w:ascii="Times New Roman"/>
              </w:rPr>
              <w:t xml:space="preserve">39.613,14 </w:t>
            </w:r>
            <w:r w:rsidR="008042D3" w:rsidRPr="00864D44">
              <w:rPr>
                <w:rFonts w:cs="Times New Roman" w:hAnsi="Times New Roman" w:ascii="Times New Roman"/>
              </w:rPr>
              <w:t>kn;</w:t>
            </w:r>
          </w:p>
          <w:p w:rsidRDefault="00CE5F88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-na trećoj dražbi </w:t>
            </w:r>
            <w:r w:rsidR="00A95541">
              <w:rPr>
                <w:rFonts w:cs="Times New Roman" w:hAnsi="Times New Roman" w:ascii="Times New Roman"/>
              </w:rPr>
              <w:t>19.806,56</w:t>
            </w:r>
            <w:r w:rsidR="00A95541" w:rsidRPr="00864D44">
              <w:rPr>
                <w:rFonts w:cs="Times New Roman" w:hAnsi="Times New Roman" w:ascii="Times New Roman"/>
              </w:rPr>
              <w:t xml:space="preserve"> </w:t>
            </w:r>
            <w:r w:rsidR="008042D3" w:rsidRPr="00864D44">
              <w:rPr>
                <w:rFonts w:cs="Times New Roman" w:hAnsi="Times New Roman" w:ascii="Times New Roman"/>
              </w:rPr>
              <w:t xml:space="preserve">kn; 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-na četvrtoj dražbi  1,00 kn.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95541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500</w:t>
            </w:r>
            <w:r w:rsidR="00CE5F88" w:rsidRPr="00864D44">
              <w:rPr>
                <w:rFonts w:cs="Times New Roman" w:hAnsi="Times New Roman" w:ascii="Times New Roman"/>
              </w:rPr>
              <w:t>,00</w:t>
            </w:r>
            <w:r w:rsidR="00EF48CF" w:rsidRPr="00864D44">
              <w:rPr>
                <w:rFonts w:cs="Times New Roman" w:hAnsi="Times New Roman" w:ascii="Times New Roman"/>
              </w:rPr>
              <w:t xml:space="preserve"> </w:t>
            </w:r>
            <w:r w:rsidR="00382D96" w:rsidRPr="00864D44">
              <w:rPr>
                <w:rFonts w:cs="Times New Roman" w:hAnsi="Times New Roman" w:ascii="Times New Roman"/>
              </w:rPr>
              <w:t>kn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Prva dražba, Druga dražba, Treća dražba, Četvrta dražba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Redni broj održavanja elektroničke javne    dražbe</w:t>
            </w: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1., 2., 3., 4.,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A95541" w:rsidP="00C5108A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1.500,00 kn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U roku od</w:t>
            </w:r>
            <w:r w:rsidR="00CE5F88" w:rsidRPr="00864D44">
              <w:rPr>
                <w:rFonts w:cs="Times New Roman" w:hAnsi="Times New Roman" w:ascii="Times New Roman"/>
              </w:rPr>
              <w:t xml:space="preserve"> 30 dana od pravomoćnosti rješenja o dosudi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042D3" w:rsidR="008042D3" w:rsidRPr="00864D44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Podaci o mj</w:t>
            </w:r>
            <w:r w:rsidR="00864D44">
              <w:rPr>
                <w:rFonts w:cs="Times New Roman" w:hAnsi="Times New Roman" w:ascii="Times New Roman"/>
              </w:rPr>
              <w:t>estu i vremenu razgledavanja te</w:t>
            </w:r>
            <w:r w:rsidRPr="00864D44">
              <w:rPr>
                <w:rFonts w:cs="Times New Roman" w:hAnsi="Times New Roman" w:ascii="Times New Roman"/>
              </w:rPr>
              <w:t xml:space="preserve"> osobi zaduženoj za kontakt</w:t>
            </w:r>
          </w:p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C5108A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 xml:space="preserve">Razgledavanje uz prethodni dogovor sa stečajnim </w:t>
            </w:r>
            <w:r w:rsidR="00CE5F88" w:rsidRPr="00864D44">
              <w:rPr>
                <w:rFonts w:cs="Times New Roman" w:hAnsi="Times New Roman" w:ascii="Times New Roman"/>
              </w:rPr>
              <w:t>upravitel</w:t>
            </w:r>
            <w:r w:rsidR="00A95541">
              <w:rPr>
                <w:rFonts w:cs="Times New Roman" w:hAnsi="Times New Roman" w:ascii="Times New Roman"/>
              </w:rPr>
              <w:t xml:space="preserve">jem na telefon broj </w:t>
            </w:r>
            <w:r w:rsidR="00A95541">
              <w:rPr>
                <w:rFonts w:cs="Times New Roman" w:hAnsi="Times New Roman" w:ascii="Times New Roman"/>
                <w:sz w:val="24"/>
                <w:szCs w:val="24"/>
              </w:rPr>
              <w:t>098 9625 891</w:t>
            </w:r>
            <w:r w:rsidR="00CE5F88" w:rsidRPr="00864D44">
              <w:rPr>
                <w:rFonts w:cs="Times New Roman" w:hAnsi="Times New Roman" w:ascii="Times New Roman"/>
              </w:rPr>
              <w:t>, radnim danom od 8,00 do 15,00 sati</w:t>
            </w:r>
          </w:p>
        </w:tc>
      </w:tr>
      <w:tr w:rsidR="008042D3" w:rsidRPr="00864D44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864D44">
              <w:rPr>
                <w:rFonts w:cs="Times New Roman" w:hAnsi="Times New Roman" w:ascii="Times New Roman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864D44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</w:tr>
    </w:tbl>
    <w:p w:rsidRDefault="00864D44" w:rsidR="00864D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E5F88" w:rsidR="008042D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F3791">
        <w:rPr>
          <w:rFonts w:cs="Times New Roman" w:hAnsi="Times New Roman" w:ascii="Times New Roman"/>
          <w:sz w:val="24"/>
          <w:szCs w:val="24"/>
        </w:rPr>
        <w:t>4. veljače 2019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042D3" w:rsidP="00864D44" w:rsidR="00864D4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042D3" w:rsidP="008042D3" w:rsidR="008042D3" w:rsidRPr="008042D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697217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CD7" w:rsidP="00697217" w:rsidR="00F03CD7">
      <w:pPr>
        <w:spacing w:lineRule="auto" w:line="240" w:after="0"/>
      </w:pPr>
      <w:r>
        <w:separator/>
      </w:r>
    </w:p>
  </w:endnote>
  <w:endnote w:id="0" w:type="continuationSeparator">
    <w:p w:rsidRDefault="00F03CD7" w:rsidP="00697217" w:rsidR="00F03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CD7" w:rsidP="00697217" w:rsidR="00F03CD7">
      <w:pPr>
        <w:spacing w:lineRule="auto" w:line="240" w:after="0"/>
      </w:pPr>
      <w:r>
        <w:separator/>
      </w:r>
    </w:p>
  </w:footnote>
  <w:footnote w:id="0" w:type="continuationSeparator">
    <w:p w:rsidRDefault="00F03CD7" w:rsidP="00697217" w:rsidR="00F03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223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697217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A95541">
          <w:rPr>
            <w:rFonts w:cs="Times New Roman" w:hAnsi="Times New Roman" w:ascii="Times New Roman"/>
            <w:sz w:val="24"/>
            <w:szCs w:val="24"/>
          </w:rPr>
          <w:t>738/</w:t>
        </w:r>
        <w:r w:rsidR="002F3791">
          <w:rPr>
            <w:rFonts w:cs="Times New Roman" w:hAnsi="Times New Roman" w:ascii="Times New Roman"/>
            <w:sz w:val="24"/>
            <w:szCs w:val="24"/>
          </w:rPr>
          <w:t>2016-55</w:t>
        </w: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697217">
      <w:rPr>
        <w:rFonts w:cs="Times New Roman" w:hAnsi="Times New Roman" w:ascii="Times New Roman"/>
        <w:sz w:val="24"/>
        <w:szCs w:val="24"/>
      </w:rPr>
      <w:t xml:space="preserve"> </w:t>
    </w: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B0DE5"/>
    <w:rsid w:val="000B2A42"/>
    <w:rsid w:val="001A3432"/>
    <w:rsid w:val="00226798"/>
    <w:rsid w:val="0024223D"/>
    <w:rsid w:val="002F3791"/>
    <w:rsid w:val="003225C0"/>
    <w:rsid w:val="00382D96"/>
    <w:rsid w:val="00395723"/>
    <w:rsid w:val="004B7C4F"/>
    <w:rsid w:val="005E46AF"/>
    <w:rsid w:val="00697217"/>
    <w:rsid w:val="006F351A"/>
    <w:rsid w:val="00707CF7"/>
    <w:rsid w:val="00745E8D"/>
    <w:rsid w:val="00755A0A"/>
    <w:rsid w:val="007B38E7"/>
    <w:rsid w:val="007C7D6C"/>
    <w:rsid w:val="008042D3"/>
    <w:rsid w:val="00864D44"/>
    <w:rsid w:val="008E2F2C"/>
    <w:rsid w:val="009E3B0F"/>
    <w:rsid w:val="00A32110"/>
    <w:rsid w:val="00A72906"/>
    <w:rsid w:val="00A95541"/>
    <w:rsid w:val="00AB1465"/>
    <w:rsid w:val="00B31D2D"/>
    <w:rsid w:val="00B432FB"/>
    <w:rsid w:val="00B561C8"/>
    <w:rsid w:val="00C5108A"/>
    <w:rsid w:val="00C67ACB"/>
    <w:rsid w:val="00CB34DE"/>
    <w:rsid w:val="00CE5F88"/>
    <w:rsid w:val="00CF47E6"/>
    <w:rsid w:val="00E30A90"/>
    <w:rsid w:val="00EF48CF"/>
    <w:rsid w:val="00F03CD7"/>
    <w:rsid w:val="00F7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D44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4D44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42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23D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223D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223D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223D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4D44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4D44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42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23D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223D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223D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223D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Bratinšćak</izvorni_sadrzaj>
    <derivirana_varijabla naziv="DomainObject.Predmet.StrankaFormated_1">  Mladen Bratinšćak</derivirana_varijabla>
  </DomainObject.Predmet.StrankaFormated>
  <DomainObject.Predmet.StrankaFormatedOIB>
    <izvorni_sadrzaj>  Mladen Bratinšćak, OIB 09880376426</izvorni_sadrzaj>
    <derivirana_varijabla naziv="DomainObject.Predmet.StrankaFormatedOIB_1">  Mladen Bratinšćak, OIB 09880376426</derivirana_varijabla>
  </DomainObject.Predmet.StrankaFormatedOIB>
  <DomainObject.Predmet.StrankaFormatedWithAdress>
    <izvorni_sadrzaj> Mladen Bratinšćak, Radnička 128, 40000 Savska Ves</izvorni_sadrzaj>
    <derivirana_varijabla naziv="DomainObject.Predmet.StrankaFormatedWithAdress_1"> Mladen Bratinšćak, Radnička 128, 40000 Savska Ves</derivirana_varijabla>
  </DomainObject.Predmet.StrankaFormatedWithAdress>
  <DomainObject.Predmet.StrankaFormatedWithAdressOIB>
    <izvorni_sadrzaj> Mladen Bratinšćak, OIB 09880376426, Radnička 128, 40000 Savska Ves</izvorni_sadrzaj>
    <derivirana_varijabla naziv="DomainObject.Predmet.StrankaFormatedWithAdressOIB_1"> Mladen Bratinšćak, OIB 09880376426, Radnička 128, 40000 Savska Ves</derivirana_varijabla>
  </DomainObject.Predmet.StrankaFormatedWithAdressOIB>
  <DomainObject.Predmet.StrankaWithAdress>
    <izvorni_sadrzaj>Mladen Bratinšćak Radnička 128,40000 Savska Ves</izvorni_sadrzaj>
    <derivirana_varijabla naziv="DomainObject.Predmet.StrankaWithAdress_1">Mladen Bratinšćak Radnička 128,40000 Savska Ves</derivirana_varijabla>
  </DomainObject.Predmet.StrankaWithAdress>
  <DomainObject.Predmet.StrankaWithAdressOIB>
    <izvorni_sadrzaj>Mladen Bratinšćak, OIB 09880376426, Radnička 128,40000 Savska Ves</izvorni_sadrzaj>
    <derivirana_varijabla naziv="DomainObject.Predmet.StrankaWithAdressOIB_1">Mladen Bratinšćak, OIB 09880376426, Radnička 128,40000 Savska Ves</derivirana_varijabla>
  </DomainObject.Predmet.StrankaWithAdressOIB>
  <DomainObject.Predmet.StrankaNazivFormated>
    <izvorni_sadrzaj>Mladen Bratinšćak</izvorni_sadrzaj>
    <derivirana_varijabla naziv="DomainObject.Predmet.StrankaNazivFormated_1">Mladen Bratinšćak</derivirana_varijabla>
  </DomainObject.Predmet.StrankaNazivFormated>
  <DomainObject.Predmet.StrankaNazivFormatedOIB>
    <izvorni_sadrzaj>Mladen Bratinšćak, OIB 09880376426</izvorni_sadrzaj>
    <derivirana_varijabla naziv="DomainObject.Predmet.StrankaNazivFormatedOIB_1">Mladen Bratinšćak, OIB 09880376426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323720.63</izvorni_sadrzaj>
    <derivirana_varijabla naziv="DomainObject.Predmet.TrenutnaVrijednost_1">323720.63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Mladen Bratinšćak</item>
    </izvorni_sadrzaj>
    <derivirana_varijabla naziv="DomainObject.Predmet.StrankaListFormated_1">
      <item>Mladen Bratinšćak</item>
    </derivirana_varijabla>
  </DomainObject.Predmet.StrankaListFormated>
  <DomainObject.Predmet.StrankaListFormatedOIB>
    <izvorni_sadrzaj>
      <item>Mladen Bratinšćak, OIB 09880376426</item>
    </izvorni_sadrzaj>
    <derivirana_varijabla naziv="DomainObject.Predmet.StrankaListFormatedOIB_1">
      <item>Mladen Bratinšćak, OIB 09880376426</item>
    </derivirana_varijabla>
  </DomainObject.Predmet.StrankaListFormatedOIB>
  <DomainObject.Predmet.StrankaListFormatedWithAdress>
    <izvorni_sadrzaj>
      <item>Mladen Bratinšćak, Radnička 128, 40000 Savska Ves</item>
    </izvorni_sadrzaj>
    <derivirana_varijabla naziv="DomainObject.Predmet.StrankaListFormatedWithAdress_1">
      <item>Mladen Bratinšćak, Radnička 128, 40000 Savska Ves</item>
    </derivirana_varijabla>
  </DomainObject.Predmet.StrankaListFormatedWithAdress>
  <DomainObject.Predmet.StrankaListFormatedWithAdressOIB>
    <izvorni_sadrzaj>
      <item>Mladen Bratinšćak, OIB 09880376426, Radnička 128, 40000 Savska Ves</item>
    </izvorni_sadrzaj>
    <derivirana_varijabla naziv="DomainObject.Predmet.StrankaListFormatedWithAdressOIB_1">
      <item>Mladen Bratinšćak, OIB 09880376426, Radnička 128, 40000 Savska Ves</item>
    </derivirana_varijabla>
  </DomainObject.Predmet.StrankaListFormatedWithAdressOIB>
  <DomainObject.Predmet.StrankaListNazivFormated>
    <izvorni_sadrzaj>
      <item>Mladen Bratinšćak</item>
    </izvorni_sadrzaj>
    <derivirana_varijabla naziv="DomainObject.Predmet.StrankaListNazivFormated_1">
      <item>Mladen Bratinšćak</item>
    </derivirana_varijabla>
  </DomainObject.Predmet.StrankaListNazivFormated>
  <DomainObject.Predmet.StrankaListNazivFormatedOIB>
    <izvorni_sadrzaj>
      <item>Mladen Bratinšćak, OIB 09880376426</item>
    </izvorni_sadrzaj>
    <derivirana_varijabla naziv="DomainObject.Predmet.StrankaListNazivFormatedOIB_1">
      <item>Mladen Bratinšćak, OIB 09880376426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Bratinšćak</izvorni_sadrzaj>
    <derivirana_varijabla naziv="DomainObject.Predmet.StrankaIDrugi_1">Mladen Bratinšćak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Bratinšćak, OIB 09880376426, Radnička 128, 40000 Savska Ves</izvorni_sadrzaj>
    <derivirana_varijabla naziv="DomainObject.Predmet.StrankaIDrugiAdressOIB_1">Mladen Bratinšćak, OIB 09880376426, Radnička 128, 40000 Savska Ves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Bratinšćak</item>
    </izvorni_sadrzaj>
    <derivirana_varijabla naziv="DomainObject.Predmet.SudioniciListNaziv_1">
      <item>Mladen Bratinšćak</item>
    </derivirana_varijabla>
  </DomainObject.Predmet.SudioniciListNaziv>
  <DomainObject.Predmet.SudioniciListAdressOIB>
    <izvorni_sadrzaj>
      <item>Mladen Bratinšćak, OIB 09880376426, Radnička 128,40000 Savska Ves</item>
    </izvorni_sadrzaj>
    <derivirana_varijabla naziv="DomainObject.Predmet.SudioniciListAdressOIB_1">
      <item>Mladen Bratinšćak, OIB 09880376426, Radnička 128,40000 Savska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09880376426</item>
    </izvorni_sadrzaj>
    <derivirana_varijabla naziv="DomainObject.Predmet.SudioniciListNazivOIB_1">
      <item>, OIB 09880376426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St-738/2016-53</izvorni_sadrzaj>
    <derivirana_varijabla naziv="DomainObject.PredzadnjaOdlukaIzPredmeta.Oznaka_1">St-738/2016-53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2381</properties:Characters>
  <properties:Lines>95</properties:Lines>
  <properties:Paragraphs>59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2017-09-12T08:42:00Z</dcterms:created>
  <dc:creator>Tea Janjiš Šabić</dc:creator>
  <cp:lastModifiedBy>Lea Rogina</cp:lastModifiedBy>
  <cp:lastPrinted>2019-02-04T12:39:00Z</cp:lastPrinted>
  <dcterms:modified xmlns:xsi="http://www.w3.org/2001/XMLSchema-instance" xsi:type="dcterms:W3CDTF">2019-02-04T12:43:00Z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Nova odluka (St-738-16-55 (1) zahtjev FINI dražba Obrazac 3. - cl.62.st.5. SP.docx)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