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e0da" w14:paraId="ef0e0da" w:rsidRDefault="0087622F" w:rsidP="0087622F" w:rsidR="0087622F">
      <w:pPr>
        <w:spacing w:after="0"/>
        <w15:collapsed w:val="false"/>
      </w:pPr>
      <w:bookmarkStart w:name="_GoBack" w:id="0"/>
      <w:bookmarkEnd w:id="0"/>
    </w:p>
    <w:p w:rsidRDefault="0087622F" w:rsidP="0087622F" w:rsidR="0087622F">
      <w:pPr>
        <w:spacing w:after="0"/>
      </w:pPr>
      <w:r>
        <w:t>REPUBLIKA HRVATSKA</w:t>
      </w:r>
    </w:p>
    <w:p w:rsidRDefault="0087622F" w:rsidP="0087622F" w:rsidR="0087622F" w:rsidRPr="0087622F">
      <w:pPr>
        <w:spacing w:after="0"/>
      </w:pPr>
      <w:r>
        <w:t>TRGOVAČKI SUD U VARAŽDINU</w:t>
      </w:r>
    </w:p>
    <w:p w:rsidRDefault="008762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778B" w:rsidP="0037778B" w:rsidR="0037778B">
      <w:pPr>
        <w:spacing w:after="0"/>
        <w:rPr>
          <w:rFonts w:eastAsia="Times New Roman"/>
          <w:bCs/>
          <w:lang w:eastAsia="hr-HR"/>
        </w:rPr>
      </w:pPr>
    </w:p>
    <w:p w:rsidRDefault="0037778B" w:rsidP="0037778B" w:rsidR="0037778B">
      <w:pPr>
        <w:jc w:val="center"/>
        <w:rPr>
          <w:rFonts w:eastAsia="Calibri"/>
        </w:rPr>
      </w:pPr>
      <w:r>
        <w:t>REPUBLIKA HRVATSKA</w:t>
      </w:r>
    </w:p>
    <w:p w:rsidRDefault="0037778B" w:rsidP="0037778B" w:rsidR="0037778B">
      <w:pPr>
        <w:jc w:val="center"/>
      </w:pPr>
      <w:r>
        <w:t>R  J  E  Š  E  N  J  E</w:t>
      </w:r>
    </w:p>
    <w:p w:rsidRDefault="0037778B" w:rsidP="0037778B" w:rsidR="0037778B">
      <w:pPr>
        <w:jc w:val="both"/>
      </w:pPr>
      <w:r>
        <w:tab/>
        <w:t>Trgovački sud u Varaždinu, po sucu tog suda Mariji Levanić-Škerbić, u stečajnom postupku nad stečajnim dužnikom UNIVEL-COMMERCE d.o.o. "u stečaju" Varaždin, Franje Račkog 17, OIB: 19823069361, MBS: 070018891, na prijedlog stečajnog upravitelja (ranije privremenog stečajnog upravitelja), 30. kolovoza 2016.,</w:t>
      </w:r>
    </w:p>
    <w:p w:rsidRDefault="0037778B" w:rsidP="0037778B" w:rsidR="0037778B">
      <w:pPr>
        <w:jc w:val="center"/>
      </w:pPr>
      <w:r>
        <w:t>r i j e š i o    j e</w:t>
      </w:r>
    </w:p>
    <w:p w:rsidRDefault="0037778B" w:rsidP="0037778B" w:rsidR="0037778B">
      <w:pPr>
        <w:ind w:hanging="705" w:left="1413"/>
        <w:jc w:val="both"/>
        <w:rPr>
          <w:color w:val="000000"/>
        </w:rPr>
      </w:pPr>
      <w:r>
        <w:t>I</w:t>
      </w:r>
      <w:r>
        <w:tab/>
        <w:t xml:space="preserve">Privremenom stečajnom upravitelju Slavici </w:t>
      </w:r>
      <w:proofErr w:type="spellStart"/>
      <w:r>
        <w:t>Orehovec</w:t>
      </w:r>
      <w:proofErr w:type="spellEnd"/>
      <w:r>
        <w:t xml:space="preserve"> iz Čakovca, France </w:t>
      </w:r>
      <w:proofErr w:type="spellStart"/>
      <w:r>
        <w:t>Prešerna</w:t>
      </w:r>
      <w:proofErr w:type="spellEnd"/>
      <w:r>
        <w:t xml:space="preserve"> 11b, OIB: 69855771162 određuje se nagrada i </w:t>
      </w:r>
      <w:r>
        <w:rPr>
          <w:color w:val="000000"/>
        </w:rPr>
        <w:t>naknada troškova</w:t>
      </w:r>
      <w:r>
        <w:t xml:space="preserve"> u ukupnom </w:t>
      </w:r>
      <w:r>
        <w:rPr>
          <w:color w:val="000000"/>
        </w:rPr>
        <w:t>iznosu od 6.249,65 kn bruto.</w:t>
      </w:r>
    </w:p>
    <w:p w:rsidRDefault="0037778B" w:rsidP="0037778B" w:rsidR="0037778B">
      <w:pPr>
        <w:ind w:hanging="705" w:left="1413"/>
        <w:jc w:val="both"/>
      </w:pPr>
      <w:r>
        <w:t>II</w:t>
      </w:r>
      <w:r>
        <w:tab/>
        <w:t>Nalaže se računovodstvu ovoga suda iznos iz točke I izreke privremenom stečajnom upravitelju isplatiti iz Fonda za pokriće troškova stečajnog postupka.</w:t>
      </w:r>
    </w:p>
    <w:p w:rsidRDefault="0037778B" w:rsidP="0037778B" w:rsidR="0037778B">
      <w:pPr>
        <w:jc w:val="center"/>
      </w:pPr>
      <w:r>
        <w:t>Obrazloženje</w:t>
      </w:r>
    </w:p>
    <w:p w:rsidRDefault="0037778B" w:rsidP="0037778B" w:rsidR="0037778B">
      <w:pPr>
        <w:spacing w:after="0"/>
        <w:jc w:val="both"/>
      </w:pPr>
      <w:r>
        <w:tab/>
        <w:t xml:space="preserve">Rješenjem od 25.05.2015. postavljena je u ovome predmetu Slavica </w:t>
      </w:r>
      <w:proofErr w:type="spellStart"/>
      <w:r>
        <w:t>Orehovec</w:t>
      </w:r>
      <w:proofErr w:type="spellEnd"/>
      <w:r>
        <w:t xml:space="preserve"> iz Čakovca za privremenog stečajnog upravitelja, koja je ispitala razloge za otvaranje stečajnog postupka nad dužnikom i stanje imovine dužnika, te sačinila izvješće o financijsko-gospodarskom stanju dužnika od 31.07.2015. (listovi 117-123 spisa).</w:t>
      </w:r>
    </w:p>
    <w:p w:rsidRDefault="0037778B" w:rsidP="0037778B" w:rsidR="0037778B">
      <w:pPr>
        <w:spacing w:after="0"/>
        <w:ind w:firstLine="708"/>
        <w:jc w:val="both"/>
      </w:pPr>
      <w:r>
        <w:t xml:space="preserve">Za obavljeni posao dostavila je obračun (list 235 spisa) kojim traži nagradu u iznosu od 2.500,00 kn neto, te naknadu troškova od 652,00 kn neto, odnosno ukupno 3.152,00 kn neto, što iznosi </w:t>
      </w:r>
      <w:r>
        <w:rPr>
          <w:color w:val="000000"/>
        </w:rPr>
        <w:t>6.249,65 kn bruto.</w:t>
      </w:r>
    </w:p>
    <w:p w:rsidRDefault="0037778B" w:rsidP="0037778B" w:rsidR="0037778B">
      <w:pPr>
        <w:spacing w:after="0"/>
        <w:ind w:firstLine="708"/>
        <w:jc w:val="both"/>
      </w:pPr>
      <w:r>
        <w:t xml:space="preserve">S obzirom na navedeno, a uzimajući u obzir poslove koje je privremena stečajna upraviteljica obavila, te radnje i mjere koje su poduzete od strane privremene stečajne upraviteljice, a što se vidi iz njezinog izvješća i cjelokupnog činjeničnog stanja spisa, sud je, primjenom čl. 7. Uredbe o kriterijima i načinu obračuna i plaćanja nagrada stečajnim upraviteljima („Narodne novine“ broj 189/03), vezano uz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2. Stečajnog zakona, riješio kao u točki I izreke, te privremenoj stečajnoj upraviteljici priznao zatraženu nagradu i </w:t>
      </w:r>
      <w:r>
        <w:rPr>
          <w:color w:val="000000"/>
        </w:rPr>
        <w:t>naknadu troškova</w:t>
      </w:r>
      <w:r>
        <w:t>.</w:t>
      </w:r>
    </w:p>
    <w:p w:rsidRDefault="0037778B" w:rsidP="0037778B" w:rsidR="0037778B">
      <w:pPr>
        <w:spacing w:after="0"/>
        <w:jc w:val="center"/>
      </w:pPr>
      <w:r>
        <w:t xml:space="preserve">U Varaždinu 30. kolovoza 2016. </w:t>
      </w:r>
    </w:p>
    <w:p w:rsidRDefault="0037778B" w:rsidP="0037778B" w:rsidR="0037778B">
      <w:pPr>
        <w:spacing w:after="0"/>
        <w:jc w:val="center"/>
      </w:pPr>
    </w:p>
    <w:p w:rsidRDefault="0037778B" w:rsidP="0037778B" w:rsidR="0037778B">
      <w:pPr>
        <w:spacing w:after="0"/>
        <w:jc w:val="both"/>
      </w:pPr>
      <w:r>
        <w:t xml:space="preserve">                                                                                             STEČAJNI SUDAC:</w:t>
      </w:r>
    </w:p>
    <w:p w:rsidRDefault="0037778B" w:rsidP="0037778B" w:rsidR="0037778B">
      <w:pPr>
        <w:spacing w:after="0"/>
        <w:jc w:val="both"/>
      </w:pPr>
    </w:p>
    <w:p w:rsidRDefault="0037778B" w:rsidP="0037778B" w:rsidR="0037778B">
      <w:pPr>
        <w:spacing w:after="0"/>
        <w:jc w:val="both"/>
      </w:pPr>
      <w:r>
        <w:t xml:space="preserve">                                                                                           Marija Levanić-Škerbić</w:t>
      </w:r>
    </w:p>
    <w:p w:rsidRDefault="0037778B" w:rsidP="0037778B" w:rsidR="0037778B">
      <w:pPr>
        <w:spacing w:after="0"/>
        <w:jc w:val="both"/>
      </w:pPr>
    </w:p>
    <w:p w:rsidRDefault="0037778B" w:rsidP="0037778B" w:rsidR="0087622F">
      <w:pPr>
        <w:spacing w:after="0"/>
        <w:jc w:val="both"/>
      </w:pPr>
      <w:r>
        <w:tab/>
      </w:r>
      <w:r>
        <w:tab/>
      </w:r>
      <w:r>
        <w:tab/>
      </w:r>
    </w:p>
    <w:p w:rsidRDefault="0087622F" w:rsidP="0037778B" w:rsidR="0087622F">
      <w:pPr>
        <w:spacing w:after="0"/>
        <w:jc w:val="both"/>
      </w:pPr>
    </w:p>
    <w:p w:rsidRDefault="0087622F" w:rsidP="0037778B" w:rsidR="0087622F">
      <w:pPr>
        <w:spacing w:after="0"/>
        <w:jc w:val="both"/>
      </w:pPr>
    </w:p>
    <w:p w:rsidRDefault="0087622F" w:rsidP="0037778B" w:rsidR="0087622F">
      <w:pPr>
        <w:spacing w:after="0"/>
        <w:jc w:val="both"/>
      </w:pPr>
    </w:p>
    <w:p w:rsidRDefault="0037778B" w:rsidP="0037778B" w:rsidR="0037778B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</w:r>
    </w:p>
    <w:p w:rsidRDefault="0037778B" w:rsidP="0037778B" w:rsidR="0037778B">
      <w:pPr>
        <w:spacing w:after="0"/>
        <w:jc w:val="both"/>
      </w:pPr>
      <w:r>
        <w:t>POUKA O PRAVNOM LIJEKU:</w:t>
      </w:r>
    </w:p>
    <w:p w:rsidRDefault="0037778B" w:rsidP="0037778B" w:rsidR="0037778B">
      <w:pPr>
        <w:spacing w:after="0"/>
        <w:jc w:val="both"/>
      </w:pPr>
      <w:r>
        <w:tab/>
        <w:t>Protiv ovog rješenja dopuštena je žalba u roku od osam (8) dana od primitka ovog rješenja. Žalba se podnosi pisano u četiri (4) primjerka, putem ovog suda, a o žalbi odlučuje Visoki trgovački sud Republike Hrvatske u Zagrebu.</w:t>
      </w:r>
    </w:p>
    <w:p w:rsidRDefault="0037778B" w:rsidP="0037778B" w:rsidR="0037778B">
      <w:pPr>
        <w:spacing w:after="0"/>
        <w:jc w:val="both"/>
      </w:pPr>
    </w:p>
    <w:p w:rsidRDefault="0037778B" w:rsidP="0037778B" w:rsidR="0037778B">
      <w:pPr>
        <w:spacing w:after="0"/>
        <w:jc w:val="both"/>
      </w:pPr>
      <w:r>
        <w:t>DNA:</w:t>
      </w:r>
    </w:p>
    <w:p w:rsidRDefault="0037778B" w:rsidP="0037778B" w:rsidR="0037778B">
      <w:pPr>
        <w:spacing w:after="0"/>
        <w:jc w:val="both"/>
      </w:pPr>
      <w:r>
        <w:t>1. Privremeni stečajni upravitelj, putem e-</w:t>
      </w:r>
      <w:proofErr w:type="spellStart"/>
      <w:r>
        <w:t>maila</w:t>
      </w:r>
      <w:proofErr w:type="spellEnd"/>
      <w:r>
        <w:t>.</w:t>
      </w:r>
    </w:p>
    <w:p w:rsidRDefault="0037778B" w:rsidP="0037778B" w:rsidR="0037778B">
      <w:pPr>
        <w:tabs>
          <w:tab w:pos="720" w:val="left"/>
        </w:tabs>
        <w:spacing w:after="0"/>
        <w:jc w:val="both"/>
      </w:pPr>
      <w:r>
        <w:t xml:space="preserve">3.  e- oglasna ploča </w:t>
      </w:r>
    </w:p>
    <w:p w:rsidRDefault="0037778B" w:rsidP="0037778B" w:rsidR="0037778B">
      <w:pPr>
        <w:tabs>
          <w:tab w:pos="720" w:val="left"/>
        </w:tabs>
        <w:spacing w:after="0"/>
        <w:jc w:val="both"/>
      </w:pPr>
      <w:r>
        <w:t>3. Računovodstvo suda, uz račun.</w:t>
      </w:r>
    </w:p>
    <w:p w:rsidRDefault="0037778B" w:rsidP="0037778B" w:rsidR="0037778B">
      <w:pPr>
        <w:spacing w:after="0"/>
        <w:jc w:val="both"/>
      </w:pPr>
    </w:p>
    <w:p w:rsidRDefault="0037778B" w:rsidP="0037778B" w:rsidR="0037778B">
      <w:pPr>
        <w:spacing w:after="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78B" w:rsidR="008333A9">
    <w:pPr>
      <w:pStyle w:val="Zaglavlje"/>
    </w:pPr>
    <w:r>
      <w:rPr>
        <w:rStyle w:val="PozadinaSvijetloCrvena"/>
        <w:shd w:fill="auto" w:color="auto" w:val="clear"/>
      </w:rPr>
      <w:t>Poslovni broj: 7 St-28/15-</w:t>
    </w:r>
    <w:r w:rsidR="0087622F">
      <w:rPr>
        <w:rStyle w:val="PozadinaSvijetloCrvena"/>
        <w:shd w:fill="auto" w:color="auto" w:val="clear"/>
      </w:rPr>
      <w:t>57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78B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22F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St-28/2015-37</izvorni_sadrzaj>
    <derivirana_varijabla naziv="DomainObject.Oznaka_1">St-28/2015-37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Ešpić, OIB 98296751036</izvorni_sadrzaj>
    <derivirana_varijabla naziv="DomainObject.Predmet.StrankaFormatedOIB_1">  Suljo Ešpić, OIB 98296751036</derivirana_varijabla>
  </DomainObject.Predmet.StrankaFormatedOIB>
  <DomainObject.Predmet.StrankaFormatedWithAdress>
    <izvorni_sadrzaj> Suljo Ešpić, Leštakovec 80 G, 42203 Leštakovec</izvorni_sadrzaj>
    <derivirana_varijabla naziv="DomainObject.Predmet.StrankaFormatedWithAdress_1"> Suljo Ešpić, Leštakovec 80 G, 42203 Leštakovec</derivirana_varijabla>
  </DomainObject.Predmet.StrankaFormatedWithAdress>
  <DomainObject.Predmet.StrankaFormatedWithAdressOIB>
    <izvorni_sadrzaj> Suljo Ešpić, OIB 98296751036, Leštakovec 80 G, 42203 Leštakovec</izvorni_sadrzaj>
    <derivirana_varijabla naziv="DomainObject.Predmet.StrankaFormatedWithAdressOIB_1"> Suljo Ešpić, OIB 98296751036, Leštakovec 80 G, 42203 Leštakovec</derivirana_varijabla>
  </DomainObject.Predmet.StrankaFormatedWithAdressOIB>
  <DomainObject.Predmet.StrankaWithAdress>
    <izvorni_sadrzaj>Suljo Ešpić Leštakovec 80 G,42203 Leštakovec</izvorni_sadrzaj>
    <derivirana_varijabla naziv="DomainObject.Predmet.StrankaWithAdress_1">Suljo Ešpić Leštakovec 80 G,42203 Leštakovec</derivirana_varijabla>
  </DomainObject.Predmet.StrankaWithAdress>
  <DomainObject.Predmet.StrankaWithAdressOIB>
    <izvorni_sadrzaj>Suljo Ešpić, OIB 98296751036, Leštakovec 80 G,42203 Leštakovec</izvorni_sadrzaj>
    <derivirana_varijabla naziv="DomainObject.Predmet.StrankaWithAdressOIB_1">Suljo Ešpić, OIB 98296751036, Leštakovec 80 G,42203 Leštakovec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Ešpić, OIB 98296751036</izvorni_sadrzaj>
    <derivirana_varijabla naziv="DomainObject.Predmet.StrankaNazivFormatedOIB_1">Suljo Ešpić, OIB 98296751036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Ešpić, OIB 98296751036</item>
    </izvorni_sadrzaj>
    <derivirana_varijabla naziv="DomainObject.Predmet.StrankaListFormatedOIB_1">
      <item>Suljo Ešpić, OIB 98296751036</item>
    </derivirana_varijabla>
  </DomainObject.Predmet.StrankaListFormatedOIB>
  <DomainObject.Predmet.StrankaListFormatedWithAdress>
    <izvorni_sadrzaj>
      <item>Suljo Ešpić, Leštakovec 80 G, 42203 Leštakovec</item>
    </izvorni_sadrzaj>
    <derivirana_varijabla naziv="DomainObject.Predmet.StrankaListFormatedWithAdress_1">
      <item>Suljo Ešpić, Leštakovec 80 G, 42203 Leštakovec</item>
    </derivirana_varijabla>
  </DomainObject.Predmet.StrankaListFormatedWithAdress>
  <DomainObject.Predmet.StrankaListFormatedWithAdressOIB>
    <izvorni_sadrzaj>
      <item>Suljo Ešpić, OIB 98296751036, Leštakovec 80 G, 42203 Leštakovec</item>
    </izvorni_sadrzaj>
    <derivirana_varijabla naziv="DomainObject.Predmet.StrankaListFormatedWithAdressOIB_1">
      <item>Suljo Ešpić, OIB 98296751036, Leštakovec 80 G, 42203 Leštakovec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Ešpić, OIB 98296751036</item>
    </izvorni_sadrzaj>
    <derivirana_varijabla naziv="DomainObject.Predmet.StrankaListNazivFormatedOIB_1">
      <item>Suljo Ešpić, OIB 98296751036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St-28/2015-37</izvorni_sadrzaj>
    <derivirana_varijabla naziv="DomainObject.PoslovniBrojDokumenta_1">St-28/2015-37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OIB 98296751036, Leštakovec 80 G, 42203 Leštakovec</izvorni_sadrzaj>
    <derivirana_varijabla naziv="DomainObject.Predmet.StrankaIDrugiAdressOIB_1">Suljo Ešpić, OIB 98296751036, Leštakovec 80 G, 42203 Leštakovec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OIB 98296751036, Leštakovec 80 G,42203 Leštakovec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OIB 98296751036, Leštakovec 80 G,42203 Leštakovec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E84B0-07AE-4471-98A4-DC07EC877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1928</properties:Characters>
  <properties:Lines>57</properties:Lines>
  <properties:Paragraphs>21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2016-08-30T10:02:00Z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St-28/2015-37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