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92bb" w14:paraId="c2492bb" w:rsidRDefault="004B2BF3" w:rsidP="004B2BF3" w:rsidR="004B2B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BF3" w:rsidP="004B2BF3" w:rsidR="004B2B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2BF3" w:rsidP="004B2BF3" w:rsidR="004B2B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2BF3" w:rsidP="004B2BF3" w:rsidR="004B2B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2BF3" w:rsidP="004B2BF3" w:rsidR="004B2B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2BF3" w:rsidP="004B2BF3" w:rsidR="004B2B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2BF3" w:rsidP="004B2BF3" w:rsidR="004B2BF3" w:rsidRPr="005D578C">
      <w:pPr>
        <w:jc w:val="center"/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10499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VINKOMAR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98999595800, MBS 040112991, </w:t>
      </w:r>
      <w:r w:rsidR="008C433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E0B3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VINKOMAR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98999595800, MBS 040112991,</w:t>
      </w:r>
      <w:r w:rsidRPr="005D578C">
        <w:rPr>
          <w:rFonts w:cs="Times New Roman" w:eastAsia="Times New Roman"/>
          <w:szCs w:val="24"/>
        </w:rPr>
        <w:t xml:space="preserve"> s danom </w:t>
      </w:r>
      <w:r w:rsidR="008C433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E0B3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CD255F"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B2BF3" w:rsidP="004B2BF3" w:rsidR="004B2BF3">
      <w:pPr>
        <w:ind w:firstLine="708"/>
        <w:rPr>
          <w:rFonts w:cs="Times New Roman" w:eastAsia="Times New Roman"/>
          <w:szCs w:val="20"/>
        </w:rPr>
      </w:pPr>
    </w:p>
    <w:p w:rsidRDefault="004B2BF3" w:rsidP="004B2BF3" w:rsidR="004B2B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VINKOMAR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98999595800, MBS 040112991.</w:t>
      </w:r>
    </w:p>
    <w:p w:rsidRDefault="004B2BF3" w:rsidP="004B2BF3" w:rsidR="004B2BF3">
      <w:pPr>
        <w:rPr>
          <w:rFonts w:cs="Times New Roman" w:eastAsia="Times New Roman"/>
          <w:szCs w:val="24"/>
        </w:rPr>
      </w:pPr>
    </w:p>
    <w:p w:rsidRDefault="004B2BF3" w:rsidP="004B2BF3" w:rsidR="004B2B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VINKOMAR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98999595800, MBS 040112991.</w:t>
      </w:r>
    </w:p>
    <w:p w:rsidRDefault="004B2BF3" w:rsidP="004B2BF3" w:rsidR="004B2BF3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2BF3" w:rsidP="004B2BF3" w:rsidR="004B2BF3">
      <w:pPr>
        <w:ind w:firstLine="708"/>
        <w:rPr>
          <w:rFonts w:cs="Times New Roman" w:eastAsia="Times New Roman"/>
          <w:szCs w:val="24"/>
        </w:rPr>
      </w:pPr>
    </w:p>
    <w:p w:rsidRDefault="004B2BF3" w:rsidP="004B2BF3" w:rsidR="004B2B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VINKOMAR</w:t>
      </w:r>
      <w:r w:rsidRPr="005D578C">
        <w:rPr>
          <w:rFonts w:cs="Times New Roman" w:eastAsia="Times New Roman"/>
          <w:szCs w:val="24"/>
        </w:rPr>
        <w:t xml:space="preserve">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St-221/2015-3 od 17. studenog 2015. pokrenuo skraćeni stečajni postupak nad dužnikom VINKOMAR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2BF3" w:rsidP="004B2BF3" w:rsidR="004B2B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4E0B30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C433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E0B3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2BF3" w:rsidP="004B2BF3" w:rsidR="004B2BF3" w:rsidRPr="005D578C">
      <w:pPr>
        <w:jc w:val="center"/>
        <w:rPr>
          <w:rFonts w:cs="Times New Roman" w:eastAsia="Times New Roman"/>
          <w:szCs w:val="24"/>
        </w:rPr>
      </w:pPr>
    </w:p>
    <w:p w:rsidRDefault="004B2BF3" w:rsidP="00CD255F" w:rsidR="004B2BF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B2BF3" w:rsidP="00CD255F" w:rsidR="004B2BF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C433F">
        <w:rPr>
          <w:rFonts w:cs="Times New Roman" w:eastAsia="Times New Roman"/>
          <w:szCs w:val="24"/>
        </w:rPr>
        <w:t xml:space="preserve">, v. r. </w:t>
      </w:r>
    </w:p>
    <w:p w:rsidRDefault="004B2BF3" w:rsidP="004B2BF3" w:rsidR="004B2BF3">
      <w:pPr>
        <w:jc w:val="left"/>
        <w:rPr>
          <w:rFonts w:cs="Times New Roman" w:eastAsia="Times New Roman"/>
          <w:szCs w:val="24"/>
        </w:rPr>
      </w:pPr>
    </w:p>
    <w:p w:rsidRDefault="00CD255F" w:rsidP="004B2BF3" w:rsidR="00CD255F" w:rsidRPr="005D578C">
      <w:pPr>
        <w:jc w:val="left"/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2BF3" w:rsidP="004B2BF3" w:rsidR="004B2BF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2BF3" w:rsidP="004B2BF3" w:rsidR="004B2BF3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rPr>
          <w:rFonts w:cs="Times New Roman" w:eastAsia="Times New Roman"/>
          <w:szCs w:val="24"/>
        </w:rPr>
      </w:pPr>
    </w:p>
    <w:p w:rsidRDefault="004B2BF3" w:rsidP="004B2BF3" w:rsidR="004B2B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E0B30">
        <w:rPr>
          <w:rFonts w:cs="Times New Roman" w:eastAsia="Times New Roman"/>
          <w:szCs w:val="24"/>
        </w:rPr>
        <w:t>VINKOMAR</w:t>
      </w:r>
      <w:r w:rsidR="004E0B30" w:rsidRPr="005D578C">
        <w:rPr>
          <w:rFonts w:cs="Times New Roman" w:eastAsia="Times New Roman"/>
          <w:szCs w:val="24"/>
        </w:rPr>
        <w:t xml:space="preserve"> d. o. o. Pula, </w:t>
      </w:r>
      <w:r w:rsidR="004E0B30">
        <w:rPr>
          <w:rFonts w:cs="Times New Roman" w:eastAsia="Times New Roman"/>
          <w:szCs w:val="24"/>
        </w:rPr>
        <w:t>Riva bb</w:t>
      </w:r>
      <w:r>
        <w:rPr>
          <w:rFonts w:cs="Times New Roman" w:eastAsia="Times New Roman"/>
          <w:szCs w:val="24"/>
        </w:rPr>
        <w:t>,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Mladen Vinko, Pula, Lina Mariania 37,</w:t>
      </w:r>
    </w:p>
    <w:p w:rsidRDefault="004B2BF3" w:rsidP="004B2BF3" w:rsidR="004B2B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294EF3">
        <w:rPr>
          <w:rFonts w:cs="Times New Roman" w:eastAsia="Times New Roman"/>
          <w:szCs w:val="20"/>
        </w:rPr>
        <w:t>Pula – Pola, Pula, Carrarina 5</w:t>
      </w:r>
      <w:r>
        <w:rPr>
          <w:rFonts w:cs="Times New Roman" w:eastAsia="Times New Roman"/>
          <w:szCs w:val="20"/>
        </w:rPr>
        <w:t>,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4"/>
        </w:rPr>
        <w:t>,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B2BF3" w:rsidP="004B2BF3" w:rsidR="004B2B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B2BF3" w:rsidP="004B2BF3" w:rsidR="004B2BF3" w:rsidRPr="00EB7ECC"/>
    <w:p w:rsidRDefault="004B2BF3" w:rsidP="004B2BF3" w:rsidR="004B2BF3"/>
    <w:p w:rsidRDefault="004B2BF3" w:rsidP="004B2BF3" w:rsidR="004B2BF3"/>
    <w:p w:rsidRDefault="004B2BF3" w:rsidP="004B2BF3" w:rsidR="004B2BF3" w:rsidRPr="00B34EA4">
      <w:pPr>
        <w:jc w:val="left"/>
        <w:rPr>
          <w:rFonts w:eastAsiaTheme="minorHAnsi"/>
          <w:lang w:eastAsia="en-US"/>
        </w:rPr>
      </w:pPr>
    </w:p>
    <w:p w:rsidRDefault="006D1CC3" w:rsidP="00926FF4" w:rsidR="006D1CC3">
      <w:pPr>
        <w:jc w:val="left"/>
        <w:rPr>
          <w:rFonts w:cs="Times New Roman" w:eastAsia="Times New Roman"/>
          <w:szCs w:val="24"/>
        </w:rPr>
      </w:pPr>
    </w:p>
    <w:sectPr w:rsidSect="00A074C3" w:rsidR="006D1CC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FF4" w:rsidP="00926FF4" w:rsidR="00926FF4">
      <w:r>
        <w:separator/>
      </w:r>
    </w:p>
  </w:endnote>
  <w:endnote w:id="0" w:type="continuationSeparator">
    <w:p w:rsidRDefault="00926FF4" w:rsidP="00926FF4" w:rsidR="00926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FF4" w:rsidP="00926FF4" w:rsidR="00926FF4">
      <w:r>
        <w:separator/>
      </w:r>
    </w:p>
  </w:footnote>
  <w:footnote w:id="0" w:type="continuationSeparator">
    <w:p w:rsidRDefault="00926FF4" w:rsidP="00926FF4" w:rsidR="00926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FF4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C0C2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FF4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308"/>
    <w:rsid w:val="000C0C24"/>
    <w:rsid w:val="00294EF3"/>
    <w:rsid w:val="004B2BF3"/>
    <w:rsid w:val="004E0B30"/>
    <w:rsid w:val="006A144F"/>
    <w:rsid w:val="006D1CC3"/>
    <w:rsid w:val="008C433F"/>
    <w:rsid w:val="00926FF4"/>
    <w:rsid w:val="00BE3308"/>
    <w:rsid w:val="00C13AD5"/>
    <w:rsid w:val="00CD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F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6F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26F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6F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6F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F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F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C2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0C2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0C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0C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F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6F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26F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6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6F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F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F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C2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C2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C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C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VINKOMAR d.o.o. PULA</izvorni_sadrzaj>
    <derivirana_varijabla naziv="DomainObject.Predmet.ProtustrankaFormated_1">  VINKOMAR d.o.o. PULA</derivirana_varijabla>
  </DomainObject.Predmet.ProtustrankaFormated>
  <DomainObject.Predmet.ProtustrankaFormatedOIB>
    <izvorni_sadrzaj>  VINKOMAR d.o.o. PULA, OIB 98999595800</izvorni_sadrzaj>
    <derivirana_varijabla naziv="DomainObject.Predmet.ProtustrankaFormatedOIB_1">  VINKOMAR d.o.o. PULA, OIB 98999595800</derivirana_varijabla>
  </DomainObject.Predmet.ProtustrankaFormatedOIB>
  <DomainObject.Predmet.ProtustrankaFormatedWithAdress>
    <izvorni_sadrzaj> VINKOMAR d.o.o. PULA, Riva/bb, 52100 Pula</izvorni_sadrzaj>
    <derivirana_varijabla naziv="DomainObject.Predmet.ProtustrankaFormatedWithAdress_1"> VINKOMAR d.o.o. PULA, Riva/bb, 52100 Pula</derivirana_varijabla>
  </DomainObject.Predmet.ProtustrankaFormatedWithAdress>
  <DomainObject.Predmet.ProtustrankaFormatedWithAdressOIB>
    <izvorni_sadrzaj> VINKOMAR d.o.o. PULA, OIB 98999595800, Riva/bb, 52100 Pula</izvorni_sadrzaj>
    <derivirana_varijabla naziv="DomainObject.Predmet.ProtustrankaFormatedWithAdressOIB_1"> VINKOMAR d.o.o. PULA, OIB 98999595800, Riva/bb, 52100 Pula</derivirana_varijabla>
  </DomainObject.Predmet.ProtustrankaFormatedWithAdressOIB>
  <DomainObject.Predmet.ProtustrankaWithAdress>
    <izvorni_sadrzaj>VINKOMAR d.o.o. PULA Riva/bb, 52100 Pula</izvorni_sadrzaj>
    <derivirana_varijabla naziv="DomainObject.Predmet.ProtustrankaWithAdress_1">VINKOMAR d.o.o. PULA Riva/bb, 52100 Pula</derivirana_varijabla>
  </DomainObject.Predmet.ProtustrankaWithAdress>
  <DomainObject.Predmet.ProtustrankaWithAdressOIB>
    <izvorni_sadrzaj>VINKOMAR d.o.o. PULA, OIB 98999595800, Riva/bb, 52100 Pula</izvorni_sadrzaj>
    <derivirana_varijabla naziv="DomainObject.Predmet.ProtustrankaWithAdressOIB_1">VINKOMAR d.o.o. PULA, OIB 98999595800, Riva/bb, 52100 Pula</derivirana_varijabla>
  </DomainObject.Predmet.ProtustrankaWithAdressOIB>
  <DomainObject.Predmet.ProtustrankaNazivFormated>
    <izvorni_sadrzaj>VINKOMAR d.o.o. PULA</izvorni_sadrzaj>
    <derivirana_varijabla naziv="DomainObject.Predmet.ProtustrankaNazivFormated_1">VINKOMAR d.o.o. PULA</derivirana_varijabla>
  </DomainObject.Predmet.ProtustrankaNazivFormated>
  <DomainObject.Predmet.ProtustrankaNazivFormatedOIB>
    <izvorni_sadrzaj>VINKOMAR d.o.o. PULA, OIB 98999595800</izvorni_sadrzaj>
    <derivirana_varijabla naziv="DomainObject.Predmet.ProtustrankaNazivFormatedOIB_1">VINKOMAR d.o.o. PULA, OIB 98999595800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38887.36</izvorni_sadrzaj>
    <derivirana_varijabla naziv="DomainObject.Predmet.TrenutnaVrijednost_1">38887.36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VINKOMAR d.o.o. PULA</item>
    </izvorni_sadrzaj>
    <derivirana_varijabla naziv="DomainObject.Predmet.ProtuStrankaListFormated_1">
      <item>VINKOMAR d.o.o. PULA</item>
    </derivirana_varijabla>
  </DomainObject.Predmet.ProtuStrankaListFormated>
  <DomainObject.Predmet.ProtuStrankaListFormatedOIB>
    <izvorni_sadrzaj>
      <item>VINKOMAR d.o.o. PULA, OIB 98999595800</item>
    </izvorni_sadrzaj>
    <derivirana_varijabla naziv="DomainObject.Predmet.ProtuStrankaListFormatedOIB_1">
      <item>VINKOMAR d.o.o. PULA, OIB 98999595800</item>
    </derivirana_varijabla>
  </DomainObject.Predmet.ProtuStrankaListFormatedOIB>
  <DomainObject.Predmet.ProtuStrankaListFormatedWithAdress>
    <izvorni_sadrzaj>
      <item>VINKOMAR d.o.o. PULA, Riva/bb, 52100 Pula</item>
    </izvorni_sadrzaj>
    <derivirana_varijabla naziv="DomainObject.Predmet.ProtuStrankaListFormatedWithAdress_1">
      <item>VINKOMAR d.o.o. PULA, Riva/bb, 52100 Pula</item>
    </derivirana_varijabla>
  </DomainObject.Predmet.ProtuStrankaListFormatedWithAdress>
  <DomainObject.Predmet.ProtuStrankaListFormatedWithAdressOIB>
    <izvorni_sadrzaj>
      <item>VINKOMAR d.o.o. PULA, OIB 98999595800, Riva/bb, 52100 Pula</item>
    </izvorni_sadrzaj>
    <derivirana_varijabla naziv="DomainObject.Predmet.ProtuStrankaListFormatedWithAdressOIB_1">
      <item>VINKOMAR d.o.o. PULA, OIB 98999595800, Riva/bb, 52100 Pula</item>
    </derivirana_varijabla>
  </DomainObject.Predmet.ProtuStrankaListFormatedWithAdressOIB>
  <DomainObject.Predmet.ProtuStrankaListNazivFormated>
    <izvorni_sadrzaj>
      <item>VINKOMAR d.o.o. PULA</item>
    </izvorni_sadrzaj>
    <derivirana_varijabla naziv="DomainObject.Predmet.ProtuStrankaListNazivFormated_1">
      <item>VINKOMAR d.o.o. PULA</item>
    </derivirana_varijabla>
  </DomainObject.Predmet.ProtuStrankaListNazivFormated>
  <DomainObject.Predmet.ProtuStrankaListNazivFormatedOIB>
    <izvorni_sadrzaj>
      <item>VINKOMAR d.o.o. PULA, OIB 98999595800</item>
    </izvorni_sadrzaj>
    <derivirana_varijabla naziv="DomainObject.Predmet.ProtuStrankaListNazivFormatedOIB_1">
      <item>VINKOMAR d.o.o. PULA, OIB 98999595800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VINKOMAR d.o.o. PULA</izvorni_sadrzaj>
    <derivirana_varijabla naziv="DomainObject.Predmet.ProtustrankaIDrugi_1">VINKOMAR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VINKOMAR d.o.o. PULA, OIB 98999595800, Riva/bb, 52100 Pula</izvorni_sadrzaj>
    <derivirana_varijabla naziv="DomainObject.Predmet.ProtustrankaIDrugiAdressOIB_1">VINKOMAR d.o.o. PULA, OIB 98999595800, Riva/bb,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VINKOMAR d.o.o. PULA</item>
    </izvorni_sadrzaj>
    <derivirana_varijabla naziv="DomainObject.Predmet.SudioniciListNaziv_1">
      <item>FINANCIJSKA AGENCIJA, RC RIJEKA, PODRUŽNICA PULA, PULA</item>
      <item>VINKOMAR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VINKOMAR d.o.o. PULA, OIB 98999595800, Riva/bb,52100 Pula</item>
    </izvorni_sadrzaj>
    <derivirana_varijabla naziv="DomainObject.Predmet.SudioniciListAdressOIB_1">
      <item>FINANCIJSKA AGENCIJA, RC RIJEKA, PODRUŽNICA PULA, PULA, OIB 85821130368, Giardini 5,52100 Pula</item>
      <item>VINKOMAR d.o.o. PULA, OIB 98999595800, Riva/bb,52100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98999595800</item>
    </izvorni_sadrzaj>
    <derivirana_varijabla naziv="DomainObject.Predmet.SudioniciListNazivOIB_1">
      <item>, OIB 85821130368</item>
      <item>, OIB 98999595800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3185</properties:Characters>
  <properties:Lines>81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2016-01-22T08:44:00Z</dcterms:created>
  <dc:creator>Mihaela Kaligari</dc:creator>
  <dc:description/>
  <cp:keywords/>
  <cp:lastModifiedBy>Jasmina Matika</cp:lastModifiedBy>
  <cp:lastPrinted>2016-02-02T07:00:00Z</cp:lastPrinted>
  <dcterms:modified xmlns:xsi="http://www.w3.org/2001/XMLSchema-instance" xsi:type="dcterms:W3CDTF">2016-02-02T11:35:00Z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