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7874" w14:paraId="732787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6B2863" w:rsidR="006B2863">
      <w:pPr>
        <w:pStyle w:val="Bezproreda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863">
        <w:rPr>
          <w:b/>
          <w:bCs/>
        </w:rPr>
        <w:t xml:space="preserve">     REPUBLIKA HRVATSKA                                               </w:t>
      </w:r>
      <w:r w:rsidR="006B2863">
        <w:rPr>
          <w:b/>
        </w:rPr>
        <w:t>Broj: 14. St-186/2017.</w:t>
      </w:r>
    </w:p>
    <w:p w:rsidRDefault="006B2863" w:rsidP="006B2863" w:rsidR="006B2863">
      <w:pPr>
        <w:pStyle w:val="Bezproreda"/>
      </w:pPr>
      <w:r>
        <w:rPr>
          <w:b/>
          <w:bCs/>
        </w:rPr>
        <w:t xml:space="preserve">  TRGOVAČKI SUD U SPLITU</w:t>
      </w:r>
    </w:p>
    <w:p w:rsidRDefault="006B2863" w:rsidP="006B2863" w:rsidR="006B2863">
      <w:pPr>
        <w:pStyle w:val="Bezproreda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6B2863" w:rsidP="006B2863" w:rsidR="006B2863">
      <w:pPr>
        <w:pStyle w:val="Bezproreda"/>
      </w:pPr>
    </w:p>
    <w:p w:rsidRDefault="006B2863" w:rsidP="006B2863" w:rsidR="006B2863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6B2863" w:rsidP="006B2863" w:rsidR="006B2863">
      <w:pPr>
        <w:jc w:val="center"/>
        <w:rPr>
          <w:b/>
        </w:rPr>
      </w:pPr>
      <w:r>
        <w:rPr>
          <w:b/>
        </w:rPr>
        <w:t>R J E Š E NJ E</w:t>
      </w:r>
    </w:p>
    <w:p w:rsidRDefault="006B2863" w:rsidP="006B2863" w:rsidR="006B2863">
      <w:pPr>
        <w:jc w:val="both"/>
      </w:pPr>
      <w:r>
        <w:rPr>
          <w:b/>
        </w:rPr>
        <w:tab/>
      </w:r>
      <w: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DOMAĆA JELA j.d.o.o. za ugostiteljstvo i turizam, Kaštel Stari, Ante </w:t>
      </w:r>
      <w:proofErr w:type="spellStart"/>
      <w:r>
        <w:t>Kužića</w:t>
      </w:r>
      <w:proofErr w:type="spellEnd"/>
      <w:r>
        <w:t xml:space="preserve"> 26, OIB: 25778942339, MBS: 060329338, dana 24. travnja 201. godine</w:t>
      </w:r>
    </w:p>
    <w:p w:rsidRDefault="006B2863" w:rsidP="006B2863" w:rsidR="006B2863">
      <w:pPr>
        <w:jc w:val="center"/>
      </w:pPr>
      <w:r>
        <w:t>r i j e š i o  j e</w:t>
      </w:r>
    </w:p>
    <w:p w:rsidRDefault="006B2863" w:rsidP="006B2863" w:rsidR="006B286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Otvara se skraćeni stečajni postupak nad Dužnikom: DOMAĆA JELA j.d.o.o. za ugostiteljstvo i turizam, Kaštel Stari, Ante </w:t>
      </w:r>
      <w:proofErr w:type="spellStart"/>
      <w:r>
        <w:t>Kužića</w:t>
      </w:r>
      <w:proofErr w:type="spellEnd"/>
      <w:r>
        <w:t xml:space="preserve"> 26, OIB: 25778942339, MBS: 060329338. Skraćeni stečajni postupak je otvoren dana 24. travnja 2017. godine u 12,20 sati, kada je ovo rješenje objavljeno na mrežnoj stranici e-Oglasna ploča sudova.</w:t>
      </w:r>
    </w:p>
    <w:p w:rsidRDefault="006B2863" w:rsidP="006B2863" w:rsidR="006B2863">
      <w:pPr>
        <w:ind w:left="851"/>
        <w:jc w:val="both"/>
      </w:pPr>
    </w:p>
    <w:p w:rsidRDefault="006B2863" w:rsidP="006B2863" w:rsidR="006B286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 stečajnog upravitelja imenuje se Ada Rajković, Matice hrvatske 10, Split, OIB: </w:t>
      </w:r>
      <w:r>
        <w:rPr>
          <w:rFonts w:eastAsiaTheme="minorHAnsi"/>
          <w:lang w:eastAsia="en-US"/>
        </w:rPr>
        <w:t xml:space="preserve"> 27195964864.</w:t>
      </w:r>
    </w:p>
    <w:p w:rsidRDefault="006B2863" w:rsidP="006B2863" w:rsidR="006B2863">
      <w:pPr>
        <w:ind w:left="851"/>
        <w:jc w:val="both"/>
      </w:pPr>
    </w:p>
    <w:p w:rsidRDefault="006B2863" w:rsidP="006B2863" w:rsidR="006B286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DOMAĆA JELA j.d.o.o. za ugostiteljstvo i turizam, Kaštel Stari, Ante </w:t>
      </w:r>
      <w:proofErr w:type="spellStart"/>
      <w:r>
        <w:t>Kužića</w:t>
      </w:r>
      <w:proofErr w:type="spellEnd"/>
      <w:r>
        <w:t xml:space="preserve"> 26, OIB: 25778942339, MBS: 060329338.</w:t>
      </w:r>
    </w:p>
    <w:p w:rsidRDefault="006B2863" w:rsidP="006B2863" w:rsidR="006B2863">
      <w:pPr>
        <w:pStyle w:val="Odlomakpopisa"/>
      </w:pPr>
    </w:p>
    <w:p w:rsidRDefault="006B2863" w:rsidP="006B2863" w:rsidR="006B286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6B2863" w:rsidP="006B2863" w:rsidR="006B2863" w:rsidRPr="006B2863">
      <w:pPr>
        <w:pStyle w:val="ListaeSPIS"/>
      </w:pPr>
    </w:p>
    <w:p w:rsidRDefault="006B2863" w:rsidP="006B2863" w:rsidR="006B2863">
      <w:pPr>
        <w:jc w:val="center"/>
      </w:pPr>
      <w:r>
        <w:t>Obrazloženje</w:t>
      </w:r>
    </w:p>
    <w:p w:rsidRDefault="006B2863" w:rsidP="006B2863" w:rsidR="006B2863">
      <w:pPr>
        <w:jc w:val="both"/>
      </w:pPr>
      <w:r>
        <w:tab/>
        <w:t xml:space="preserve">Financijska agencija, Regionalni centar Split podnijela je ovom sudu poštom preporučeno, fizički zaprimljeno dana 17. veljače 2017. godine Zahtjev za provedbu skraćenog stečajnog postupka (Zahtjev) nad Dužnikom: DOMAĆA JELA j.d.o.o. za ugostiteljstvo i turizam, Kaštel Stari, Ante </w:t>
      </w:r>
      <w:proofErr w:type="spellStart"/>
      <w:r>
        <w:t>Kužića</w:t>
      </w:r>
      <w:proofErr w:type="spellEnd"/>
      <w:r>
        <w:t xml:space="preserve"> 26.</w:t>
      </w:r>
    </w:p>
    <w:p w:rsidRDefault="006B2863" w:rsidP="006B2863" w:rsidR="006B2863">
      <w:pPr>
        <w:jc w:val="both"/>
      </w:pPr>
      <w:r>
        <w:tab/>
        <w:t>U podnesenom Zahtjevu navedeno je kako Dužnik na dan 16. veljače. 2017. godine, u Očevidniku redoslijeda osnova za plaćanje, ima evidentirane neizvršene osnove za plaćanje u neprekinutom razdoblju od 120. dana, u ukupnom iznosu od: 24.170,57 kn, kao i da prema podacima koji su dostavljeni od Hrvatskog zavoda za mirovinskog osiguranje, Dužnik nema zaposlenih.</w:t>
      </w:r>
    </w:p>
    <w:p w:rsidRDefault="006B2863" w:rsidP="006B2863" w:rsidR="006B2863">
      <w:pPr>
        <w:jc w:val="both"/>
        <w:rPr>
          <w:b/>
          <w:szCs w:val="20"/>
        </w:rPr>
      </w:pPr>
      <w:r>
        <w:lastRenderedPageBreak/>
        <w:tab/>
        <w:t xml:space="preserve">                                                             </w:t>
      </w:r>
      <w:r>
        <w:rPr>
          <w:b/>
        </w:rPr>
        <w:t xml:space="preserve">- 2 -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St-186/2017.</w:t>
      </w:r>
    </w:p>
    <w:p w:rsidRDefault="006B2863" w:rsidP="006B2863" w:rsidR="006B2863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6B2863" w:rsidP="006B2863" w:rsidR="006B2863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24. veljače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6B2863" w:rsidP="006B2863" w:rsidR="006B2863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B2863" w:rsidP="006B2863" w:rsidR="006B2863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B2863" w:rsidP="006B2863" w:rsidR="006B2863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B2863" w:rsidP="006B2863" w:rsidR="006B2863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6B2863" w:rsidP="006B2863" w:rsidR="006B2863">
      <w:pPr>
        <w:jc w:val="both"/>
      </w:pPr>
      <w:r>
        <w:tab/>
        <w:t>Slijedom svega navedenog a temeljem odredbi čl. 431. i čl. 432. SZ-a, odlučeno je kao u izreci ovog rješenja.</w:t>
      </w:r>
    </w:p>
    <w:p w:rsidRDefault="006B2863" w:rsidP="006B2863" w:rsidR="006B2863">
      <w:pPr>
        <w:ind w:firstLine="708"/>
        <w:jc w:val="both"/>
      </w:pPr>
    </w:p>
    <w:p w:rsidRDefault="006B2863" w:rsidP="006B2863" w:rsidR="006B2863">
      <w:pPr>
        <w:ind w:firstLine="708"/>
        <w:jc w:val="center"/>
      </w:pPr>
      <w:r>
        <w:t>U Splitu, 24. travnja 2017. godine</w:t>
      </w:r>
    </w:p>
    <w:p w:rsidRDefault="006B2863" w:rsidP="006B2863" w:rsidR="006B2863">
      <w:pPr>
        <w:pStyle w:val="Bezproreda"/>
        <w:jc w:val="right"/>
      </w:pPr>
      <w:r>
        <w:t>S U D A C</w:t>
      </w:r>
    </w:p>
    <w:p w:rsidRDefault="006B2863" w:rsidP="006B2863" w:rsidR="006B2863">
      <w:pPr>
        <w:pStyle w:val="Bezproreda"/>
        <w:jc w:val="right"/>
      </w:pPr>
    </w:p>
    <w:p w:rsidRDefault="006B2863" w:rsidP="006B2863" w:rsidR="006B2863">
      <w:pPr>
        <w:pStyle w:val="Bezproreda"/>
        <w:jc w:val="right"/>
      </w:pPr>
      <w:r>
        <w:t>Jozo Ćaleta</w:t>
      </w:r>
    </w:p>
    <w:p w:rsidRDefault="006B2863" w:rsidP="006B2863" w:rsidR="006B2863">
      <w:pPr>
        <w:ind w:firstLine="708"/>
        <w:jc w:val="right"/>
      </w:pPr>
    </w:p>
    <w:p w:rsidRDefault="006B2863" w:rsidP="006B2863" w:rsidR="006B2863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St-186/2017.</w:t>
      </w:r>
    </w:p>
    <w:p w:rsidRDefault="006B2863" w:rsidP="006B2863" w:rsidR="006B2863">
      <w:pPr>
        <w:jc w:val="both"/>
      </w:pPr>
    </w:p>
    <w:p w:rsidRDefault="006B2863" w:rsidP="006B2863" w:rsidR="006B2863">
      <w:pPr>
        <w:jc w:val="both"/>
      </w:pPr>
      <w:r>
        <w:t>POUKA O PRAVNOM LIJEKU:</w:t>
      </w:r>
    </w:p>
    <w:p w:rsidRDefault="006B2863" w:rsidP="006B2863" w:rsidR="006B2863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6B2863" w:rsidP="006B2863" w:rsidR="006B2863">
      <w:pPr>
        <w:jc w:val="both"/>
      </w:pPr>
    </w:p>
    <w:p w:rsidRDefault="006B2863" w:rsidP="006B2863" w:rsidR="006B2863">
      <w:pPr>
        <w:jc w:val="both"/>
      </w:pPr>
      <w:r>
        <w:t>DNA: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Dužniku,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stečajnom upravitelju  Ada Rajković, Matice hrvatske 10, Split, 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6B2863" w:rsidP="006B2863" w:rsidR="006B2863">
      <w:pPr>
        <w:pStyle w:val="Odlomakpopisa"/>
        <w:numPr>
          <w:ilvl w:val="0"/>
          <w:numId w:val="48"/>
        </w:numPr>
        <w:tabs>
          <w:tab w:pos="851" w:val="clear"/>
          <w:tab w:pos="1418" w:val="left"/>
        </w:tabs>
        <w:spacing w:after="0"/>
        <w:contextualSpacing/>
      </w:pPr>
      <w:r>
        <w:t>u spis.</w:t>
      </w: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6B2863" w:rsidP="006B2863" w:rsidR="006B2863">
      <w:pPr>
        <w:tabs>
          <w:tab w:pos="1418" w:val="left"/>
        </w:tabs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863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09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St-186/2017-7</izvorni_sadrzaj>
    <derivirana_varijabla naziv="DomainObject.Oznaka_1">St-186/2017-7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DOMAĆA JELA j.d.o.o. za ugostiteljstvo i turizam</izvorni_sadrzaj>
    <derivirana_varijabla naziv="DomainObject.Predmet.ProtustrankaFormated_1">  DOMAĆA JELA j.d.o.o. za ugostiteljstvo i turizam</derivirana_varijabla>
  </DomainObject.Predmet.ProtustrankaFormated>
  <DomainObject.Predmet.ProtustrankaFormatedOIB>
    <izvorni_sadrzaj>  DOMAĆA JELA j.d.o.o. za ugostiteljstvo i turizam, OIB 25778942339</izvorni_sadrzaj>
    <derivirana_varijabla naziv="DomainObject.Predmet.ProtustrankaFormatedOIB_1">  DOMAĆA JELA j.d.o.o. za ugostiteljstvo i turizam, OIB 25778942339</derivirana_varijabla>
  </DomainObject.Predmet.ProtustrankaFormatedOIB>
  <DomainObject.Predmet.ProtustrankaFormatedWithAdress>
    <izvorni_sadrzaj> DOMAĆA JELA j.d.o.o. za ugostiteljstvo i turizam, Ante Kužića 26, 21217 Kaštel Stari</izvorni_sadrzaj>
    <derivirana_varijabla naziv="DomainObject.Predmet.ProtustrankaFormatedWithAdress_1"> DOMAĆA JELA j.d.o.o. za ugostiteljstvo i turizam, Ante Kužića 26, 21217 Kaštel Stari</derivirana_varijabla>
  </DomainObject.Predmet.ProtustrankaFormatedWithAdress>
  <DomainObject.Predmet.ProtustrankaFormatedWithAdressOIB>
    <izvorni_sadrzaj> DOMAĆA JELA j.d.o.o. za ugostiteljstvo i turizam, OIB 25778942339, Ante Kužića 26, 21217 Kaštel Stari</izvorni_sadrzaj>
    <derivirana_varijabla naziv="DomainObject.Predmet.ProtustrankaFormatedWithAdressOIB_1"> DOMAĆA JELA j.d.o.o. za ugostiteljstvo i turizam, OIB 25778942339, Ante Kužića 26, 21217 Kaštel Stari</derivirana_varijabla>
  </DomainObject.Predmet.ProtustrankaFormatedWithAdressOIB>
  <DomainObject.Predmet.ProtustrankaWithAdress>
    <izvorni_sadrzaj>DOMAĆA JELA j.d.o.o. za ugostiteljstvo i turizam Ante Kužića 26, 21217 Kaštel Stari</izvorni_sadrzaj>
    <derivirana_varijabla naziv="DomainObject.Predmet.ProtustrankaWithAdress_1">DOMAĆA JELA j.d.o.o. za ugostiteljstvo i turizam Ante Kužića 26, 21217 Kaštel Stari</derivirana_varijabla>
  </DomainObject.Predmet.ProtustrankaWithAdress>
  <DomainObject.Predmet.ProtustrankaWithAdressOIB>
    <izvorni_sadrzaj>DOMAĆA JELA j.d.o.o. za ugostiteljstvo i turizam, OIB 25778942339, Ante Kužića 26, 21217 Kaštel Stari</izvorni_sadrzaj>
    <derivirana_varijabla naziv="DomainObject.Predmet.ProtustrankaWithAdressOIB_1">DOMAĆA JELA j.d.o.o. za ugostiteljstvo i turizam, OIB 25778942339, Ante Kužića 26, 21217 Kaštel Stari</derivirana_varijabla>
  </DomainObject.Predmet.ProtustrankaWithAdressOIB>
  <DomainObject.Predmet.ProtustrankaNazivFormated>
    <izvorni_sadrzaj>DOMAĆA JELA j.d.o.o. za ugostiteljstvo i turizam</izvorni_sadrzaj>
    <derivirana_varijabla naziv="DomainObject.Predmet.ProtustrankaNazivFormated_1">DOMAĆA JELA j.d.o.o. za ugostiteljstvo i turizam</derivirana_varijabla>
  </DomainObject.Predmet.ProtustrankaNazivFormated>
  <DomainObject.Predmet.ProtustrankaNazivFormatedOIB>
    <izvorni_sadrzaj>DOMAĆA JELA j.d.o.o. za ugostiteljstvo i turizam, OIB 25778942339</izvorni_sadrzaj>
    <derivirana_varijabla naziv="DomainObject.Predmet.ProtustrankaNazivFormatedOIB_1">DOMAĆA JELA j.d.o.o. za ugostiteljstvo i turizam, OIB 25778942339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24170.57</izvorni_sadrzaj>
    <derivirana_varijabla naziv="DomainObject.Predmet.TrenutnaVrijednost_1">24170.57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DOMAĆA JELA j.d.o.o. za ugostiteljstvo i turizam</item>
    </izvorni_sadrzaj>
    <derivirana_varijabla naziv="DomainObject.Predmet.ProtuStrankaListFormated_1">
      <item>DOMAĆA JELA j.d.o.o. za ugostiteljstvo i turizam</item>
    </derivirana_varijabla>
  </DomainObject.Predmet.ProtuStrankaListFormated>
  <DomainObject.Predmet.ProtuStrankaListFormatedOIB>
    <izvorni_sadrzaj>
      <item>DOMAĆA JELA j.d.o.o. za ugostiteljstvo i turizam, OIB 25778942339</item>
    </izvorni_sadrzaj>
    <derivirana_varijabla naziv="DomainObject.Predmet.ProtuStrankaListFormatedOIB_1">
      <item>DOMAĆA JELA j.d.o.o. za ugostiteljstvo i turizam, OIB 25778942339</item>
    </derivirana_varijabla>
  </DomainObject.Predmet.ProtuStrankaListFormatedOIB>
  <DomainObject.Predmet.ProtuStrankaListFormatedWithAdress>
    <izvorni_sadrzaj>
      <item>DOMAĆA JELA j.d.o.o. za ugostiteljstvo i turizam, Ante Kužića 26, 21217 Kaštel Stari</item>
    </izvorni_sadrzaj>
    <derivirana_varijabla naziv="DomainObject.Predmet.ProtuStrankaListFormatedWithAdress_1">
      <item>DOMAĆA JELA j.d.o.o. za ugostiteljstvo i turizam, Ante Kužića 26, 21217 Kaštel Stari</item>
    </derivirana_varijabla>
  </DomainObject.Predmet.ProtuStrankaListFormatedWithAdress>
  <DomainObject.Predmet.ProtuStrankaListFormatedWithAdressOIB>
    <izvorni_sadrzaj>
      <item>DOMAĆA JELA j.d.o.o. za ugostiteljstvo i turizam, OIB 25778942339, Ante Kužića 26, 21217 Kaštel Stari</item>
    </izvorni_sadrzaj>
    <derivirana_varijabla naziv="DomainObject.Predmet.ProtuStrankaListFormatedWithAdressOIB_1">
      <item>DOMAĆA JELA j.d.o.o. za ugostiteljstvo i turizam, OIB 25778942339, Ante Kužića 26, 21217 Kaštel Stari</item>
    </derivirana_varijabla>
  </DomainObject.Predmet.ProtuStrankaListFormatedWithAdressOIB>
  <DomainObject.Predmet.ProtuStrankaListNazivFormated>
    <izvorni_sadrzaj>
      <item>DOMAĆA JELA j.d.o.o. za ugostiteljstvo i turizam</item>
    </izvorni_sadrzaj>
    <derivirana_varijabla naziv="DomainObject.Predmet.ProtuStrankaListNazivFormated_1">
      <item>DOMAĆA JELA j.d.o.o. za ugostiteljstvo i turizam</item>
    </derivirana_varijabla>
  </DomainObject.Predmet.ProtuStrankaListNazivFormated>
  <DomainObject.Predmet.ProtuStrankaListNazivFormatedOIB>
    <izvorni_sadrzaj>
      <item>DOMAĆA JELA j.d.o.o. za ugostiteljstvo i turizam, OIB 25778942339</item>
    </izvorni_sadrzaj>
    <derivirana_varijabla naziv="DomainObject.Predmet.ProtuStrankaListNazivFormatedOIB_1">
      <item>DOMAĆA JELA j.d.o.o. za ugostiteljstvo i turizam, OIB 25778942339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St-186/2017-7</izvorni_sadrzaj>
    <derivirana_varijabla naziv="DomainObject.PoslovniBrojDokumenta_1">St-186/2017-7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DOMAĆA JELA j.d.o.o. za ugostiteljstvo i turizam</izvorni_sadrzaj>
    <derivirana_varijabla naziv="DomainObject.Predmet.ProtustrankaIDrugi_1">DOMAĆA JELA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DOMAĆA JELA j.d.o.o. za ugostiteljstvo i turizam, OIB 25778942339, Ante Kužića 26, 21217 Kaštel Stari</izvorni_sadrzaj>
    <derivirana_varijabla naziv="DomainObject.Predmet.ProtustrankaIDrugiAdressOIB_1">DOMAĆA JELA j.d.o.o. za ugostiteljstvo i turizam, OIB 25778942339, Ante Kužića 26,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DOMAĆA JELA j.d.o.o. za ugostiteljstvo i turizam</item>
      <item>FINANCIJSKA AGENCIJA, RC SPLIT</item>
    </izvorni_sadrzaj>
    <derivirana_varijabla naziv="DomainObject.Predmet.SudioniciListNaziv_1">
      <item>DOMAĆA JELA j.d.o.o. za ugostiteljstvo i turizam</item>
      <item>FINANCIJSKA AGENCIJA, RC SPLIT</item>
    </derivirana_varijabla>
  </DomainObject.Predmet.SudioniciListNaziv>
  <DomainObject.Predmet.SudioniciListAdressOIB>
    <izvorni_sadrzaj>
      <item>DOMAĆA JELA j.d.o.o. za ugostiteljstvo i turizam, OIB 25778942339, Ante Kužića 26,21217 Kaštel Stari</item>
      <item>FINANCIJSKA AGENCIJA, RC SPLIT, OIB 85821130368, Mažuranićevo šetalište 24 b,21000 Split</item>
    </izvorni_sadrzaj>
    <derivirana_varijabla naziv="DomainObject.Predmet.SudioniciListAdressOIB_1">
      <item>DOMAĆA JELA j.d.o.o. za ugostiteljstvo i turizam, OIB 25778942339, Ante Kužića 26,21217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699C8-7079-4BBF-852C-5762A40DA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800</properties:Words>
  <properties:Characters>4255</properties:Characters>
  <properties:Lines>120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2017-04-24T08:43:00Z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St-186/2017-7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