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c6e76" w14:paraId="b2c6e76" w:rsidRDefault="00AE649C" w:rsidP="00152CC4" w:rsidR="00AE649C" w:rsidRPr="00B76F3C">
      <w:pPr>
        <w:pStyle w:val="Naslov3"/>
        <w:numPr>
          <w:ilvl w:val="0"/>
          <w:numId w:val="0"/>
        </w:numPr>
        <w:spacing w:after="0"/>
        <w:ind w:left="720"/>
        <w15:collapsed w:val="false"/>
      </w:pPr>
      <w:bookmarkStart w:name="_GoBack" w:id="0"/>
      <w:bookmarkEnd w:id="0"/>
    </w:p>
    <w:p w:rsidRDefault="00152CC4" w:rsidP="00152CC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52CC4" w:rsidP="00152CC4" w:rsidR="00AE649C" w:rsidRPr="00B76F3C">
      <w:pPr>
        <w:pStyle w:val="SudSjedite"/>
      </w:pPr>
      <w:r>
        <w:t xml:space="preserve">                                                                                                    Poslovni broj: 4 St-383/13-54</w:t>
      </w:r>
    </w:p>
    <w:p w:rsidRDefault="00152CC4" w:rsidP="00152CC4" w:rsidR="00152CC4">
      <w:pPr>
        <w:spacing w:after="0"/>
        <w:ind w:left="5664"/>
      </w:pPr>
      <w:r>
        <w:t xml:space="preserve">       </w:t>
      </w:r>
      <w:r>
        <w:rPr>
          <w:bCs/>
        </w:rPr>
        <w:tab/>
      </w:r>
    </w:p>
    <w:p w:rsidRDefault="00152CC4" w:rsidP="00152CC4" w:rsidR="00152CC4">
      <w:pPr>
        <w:spacing w:after="0"/>
        <w:rPr>
          <w:b/>
        </w:rPr>
      </w:pPr>
      <w:r>
        <w:rPr>
          <w:b/>
        </w:rPr>
        <w:t xml:space="preserve">       REPUBLIKA HRVATSKA</w:t>
      </w:r>
    </w:p>
    <w:p w:rsidRDefault="00152CC4" w:rsidP="00152CC4" w:rsidR="00152CC4">
      <w:pPr>
        <w:spacing w:after="0"/>
        <w:rPr>
          <w:b/>
        </w:rPr>
      </w:pPr>
      <w:r>
        <w:t>TRGOVAČKI SUD U VARAŽDINU</w:t>
      </w:r>
    </w:p>
    <w:p w:rsidRDefault="00152CC4" w:rsidP="00152CC4" w:rsidR="00152CC4">
      <w:pPr>
        <w:spacing w:after="0"/>
      </w:pPr>
      <w:r>
        <w:t xml:space="preserve">                 Braće Radića 2</w:t>
      </w:r>
    </w:p>
    <w:p w:rsidRDefault="00152CC4" w:rsidP="00152CC4" w:rsidR="00152CC4">
      <w:pPr>
        <w:spacing w:after="0"/>
      </w:pPr>
    </w:p>
    <w:p w:rsidRDefault="00152CC4" w:rsidP="00152CC4" w:rsidR="00152CC4">
      <w:pPr>
        <w:spacing w:after="0"/>
      </w:pPr>
    </w:p>
    <w:p w:rsidRDefault="00152CC4" w:rsidP="00152CC4" w:rsidR="00152CC4">
      <w:pPr>
        <w:spacing w:after="0"/>
        <w:jc w:val="center"/>
      </w:pPr>
      <w:r>
        <w:t>ZAKLJUČAK O PRODAJI</w:t>
      </w:r>
    </w:p>
    <w:p w:rsidRDefault="00152CC4" w:rsidP="00152CC4" w:rsidR="00152CC4">
      <w:pPr>
        <w:spacing w:after="0"/>
        <w:jc w:val="center"/>
      </w:pPr>
    </w:p>
    <w:p w:rsidRDefault="00152CC4" w:rsidP="00152CC4" w:rsidR="00152CC4">
      <w:pPr>
        <w:spacing w:after="0"/>
        <w:ind w:firstLine="709"/>
        <w:jc w:val="both"/>
      </w:pPr>
      <w:r>
        <w:t xml:space="preserve">TRGOVAČKI SUD U VARAŽDINU, po sucu toga suda Iris Hatvalić Nemec, kao stečajnom sucu, u stečajnom postupku nad stečajnim dužnikom TRGOVAČKI CENTAR VARAŽDIN d.o.o. u stečaju, Graberje 13, OIB: 19502152156, zastupanom po stečajnom upravitelju Želimiru Uršulinu iz Ivanca, Trg hrvatskih ivanovaca 9,  na temelju rješenja o prodaji broj 4 ST-383/13-32 od 16. listopada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30. rujna 2015. donosi slijedeći</w:t>
      </w:r>
    </w:p>
    <w:p w:rsidRDefault="00152CC4" w:rsidP="00152CC4" w:rsidR="00152CC4">
      <w:pPr>
        <w:spacing w:after="0"/>
      </w:pPr>
    </w:p>
    <w:p w:rsidRDefault="00152CC4" w:rsidP="00152CC4" w:rsidR="00152CC4">
      <w:pPr>
        <w:spacing w:after="0"/>
      </w:pPr>
    </w:p>
    <w:p w:rsidRDefault="00152CC4" w:rsidP="00152CC4" w:rsidR="00152CC4">
      <w:pPr>
        <w:spacing w:after="0"/>
        <w:jc w:val="center"/>
      </w:pPr>
      <w:r>
        <w:t xml:space="preserve">Z A K L J U Č A K </w:t>
      </w:r>
    </w:p>
    <w:p w:rsidRDefault="00152CC4" w:rsidP="00152CC4" w:rsidR="00152CC4">
      <w:pPr>
        <w:spacing w:after="0"/>
        <w:jc w:val="center"/>
      </w:pPr>
    </w:p>
    <w:p w:rsidRDefault="00152CC4" w:rsidP="00152CC4" w:rsidR="00152CC4">
      <w:pPr>
        <w:spacing w:after="0"/>
        <w:jc w:val="center"/>
      </w:pPr>
      <w:r>
        <w:t>određuje se</w:t>
      </w:r>
    </w:p>
    <w:p w:rsidRDefault="00152CC4" w:rsidP="00152CC4" w:rsidR="00152CC4">
      <w:pPr>
        <w:spacing w:after="0"/>
        <w:jc w:val="center"/>
      </w:pPr>
      <w:r>
        <w:t>SEDMA JAVNA  DRAŽBA</w:t>
      </w:r>
    </w:p>
    <w:p w:rsidRDefault="00152CC4" w:rsidP="00152CC4" w:rsidR="00152CC4">
      <w:pPr>
        <w:spacing w:after="0"/>
        <w:jc w:val="center"/>
      </w:pPr>
      <w:r>
        <w:t>za prodaju nekretnina u vlasništvu stečajnog dužnika</w:t>
      </w:r>
    </w:p>
    <w:p w:rsidRDefault="00152CC4" w:rsidP="00152CC4" w:rsidR="00152CC4">
      <w:pPr>
        <w:spacing w:after="0"/>
        <w:jc w:val="both"/>
      </w:pPr>
    </w:p>
    <w:p w:rsidRDefault="00152CC4" w:rsidP="00152CC4" w:rsidR="00152CC4">
      <w:pPr>
        <w:spacing w:after="0"/>
      </w:pPr>
    </w:p>
    <w:p w:rsidRDefault="00152CC4" w:rsidP="00152CC4" w:rsidR="00152CC4">
      <w:pPr>
        <w:spacing w:after="0"/>
        <w:jc w:val="both"/>
      </w:pPr>
      <w:r>
        <w:rPr>
          <w:bCs/>
        </w:rPr>
        <w:t xml:space="preserve">1.) </w:t>
      </w:r>
      <w:r>
        <w:rPr>
          <w:bCs/>
        </w:rPr>
        <w:tab/>
        <w:t xml:space="preserve">Određuje se prodaja u stečajnom postupku nekretnine u vlasništvu </w:t>
      </w:r>
      <w:r>
        <w:t xml:space="preserve">stečajnog dužnika, uz odgovarajuću primjenu pravila o ovrsi na nekretninama, upisane u z.k. ul. 12316 k.o. Varaždin (u osnivanju) čest. br. 9951/6 industrijsko dvorište Brezje od 48.936 m2 čija vrijednost se utvrđuje u iznosu od </w:t>
      </w:r>
      <w:r>
        <w:rPr>
          <w:color w:val="000000"/>
        </w:rPr>
        <w:t>26.033.952,00 kn</w:t>
      </w:r>
      <w:r>
        <w:t xml:space="preserve"> (dvadesetšestmilijunatridesettritisućedevetstopedesetdvije kune), a u kojoj cijeloj nekretnini stečajni dužnik dolazi upisan kao vlasnik u 1/1 djela. </w:t>
      </w:r>
    </w:p>
    <w:p w:rsidRDefault="00152CC4" w:rsidP="00152CC4" w:rsidR="00152CC4">
      <w:pPr>
        <w:pStyle w:val="Odlomakpopisa"/>
        <w:spacing w:after="0"/>
      </w:pPr>
    </w:p>
    <w:p w:rsidRDefault="00152CC4" w:rsidP="00152CC4" w:rsidR="00152CC4">
      <w:pPr>
        <w:spacing w:after="0"/>
        <w:jc w:val="both"/>
      </w:pPr>
      <w:r>
        <w:t>2.)   Na nekretninama u vlasništvu dužnika je upisano založno pravo u korist razlučnih vjerovnika Republika Hrvatska, Ministarstvo Financija, Porezna uprava, Područni ured Varaždin te Hypo Alpe Adria Bank International AG Klagenfurt.</w:t>
      </w:r>
    </w:p>
    <w:p w:rsidRDefault="00152CC4" w:rsidP="00152CC4" w:rsidR="00152CC4">
      <w:pPr>
        <w:spacing w:after="0"/>
        <w:jc w:val="both"/>
      </w:pPr>
    </w:p>
    <w:p w:rsidRDefault="00152CC4" w:rsidP="00152CC4" w:rsidR="00152CC4">
      <w:pPr>
        <w:spacing w:after="0"/>
        <w:jc w:val="both"/>
      </w:pPr>
      <w:r>
        <w:t xml:space="preserve">3.) </w:t>
      </w:r>
      <w:r>
        <w:rPr>
          <w:b/>
        </w:rPr>
        <w:t>Početna cijena za nekretninu dužnika na sedmom ročištu za dražbu iznosi 11.387.250,00 kn</w:t>
      </w:r>
      <w:r>
        <w:t xml:space="preserve"> (jedanaestmilijunatristoosamdesetsedamtisućadvjestopedeset kuna) </w:t>
      </w:r>
    </w:p>
    <w:p w:rsidRDefault="00152CC4" w:rsidP="00152CC4" w:rsidR="00152CC4">
      <w:pPr>
        <w:spacing w:after="0"/>
        <w:jc w:val="both"/>
      </w:pPr>
    </w:p>
    <w:p w:rsidRDefault="00152CC4" w:rsidP="00152CC4" w:rsidR="00152CC4">
      <w:pPr>
        <w:spacing w:after="0"/>
        <w:jc w:val="both"/>
      </w:pPr>
      <w:r>
        <w:t>4.)     NAČIN PRODAJE:</w:t>
      </w:r>
    </w:p>
    <w:p w:rsidRDefault="00152CC4" w:rsidP="00152CC4" w:rsidR="00152CC4">
      <w:pPr>
        <w:spacing w:after="0"/>
        <w:ind w:left="360"/>
        <w:jc w:val="both"/>
      </w:pPr>
    </w:p>
    <w:p w:rsidRDefault="00152CC4" w:rsidP="00152CC4" w:rsidR="00152CC4">
      <w:pPr>
        <w:spacing w:after="0"/>
        <w:jc w:val="both"/>
        <w:rPr>
          <w:bCs/>
        </w:rPr>
      </w:pPr>
      <w:r>
        <w:rPr>
          <w:bCs/>
        </w:rPr>
        <w:tab/>
        <w:t xml:space="preserve">Ročište za prodaju sedmom usmenom javnom dražbom održat će se u zgradi Trgovačkog suda u Varaždinu, Ul. braće Radića 2, soba br. 230, dana: </w:t>
      </w:r>
    </w:p>
    <w:p w:rsidRDefault="00152CC4" w:rsidP="00152CC4" w:rsidR="00152CC4">
      <w:pPr>
        <w:spacing w:after="0"/>
        <w:jc w:val="both"/>
        <w:rPr>
          <w:bCs/>
        </w:rPr>
      </w:pPr>
    </w:p>
    <w:p w:rsidRDefault="00152CC4" w:rsidP="00152CC4" w:rsidR="00152CC4">
      <w:pPr>
        <w:spacing w:after="0"/>
        <w:jc w:val="center"/>
        <w:rPr>
          <w:b/>
          <w:bCs/>
          <w:u w:val="single"/>
        </w:rPr>
      </w:pPr>
      <w:r>
        <w:rPr>
          <w:b/>
          <w:bCs/>
          <w:u w:val="single"/>
        </w:rPr>
        <w:t>21. listopada 2015. u 9,00 sati.</w:t>
      </w:r>
    </w:p>
    <w:p w:rsidRDefault="00152CC4" w:rsidP="00152CC4" w:rsidR="00152CC4">
      <w:pPr>
        <w:spacing w:after="0"/>
        <w:jc w:val="both"/>
        <w:rPr>
          <w:bCs/>
        </w:rPr>
      </w:pPr>
    </w:p>
    <w:p w:rsidRDefault="00152CC4" w:rsidP="00152CC4" w:rsidR="00152CC4">
      <w:pPr>
        <w:spacing w:after="0"/>
        <w:jc w:val="both"/>
      </w:pPr>
      <w:r>
        <w:lastRenderedPageBreak/>
        <w:t>Ovaj zaključak objavit će se na stečajnoj oglasnoj ploči ovoga suda.</w:t>
      </w:r>
    </w:p>
    <w:p w:rsidRDefault="00152CC4" w:rsidP="00152CC4" w:rsidR="00152CC4">
      <w:pPr>
        <w:spacing w:after="0"/>
        <w:jc w:val="both"/>
      </w:pPr>
    </w:p>
    <w:p w:rsidRDefault="00152CC4" w:rsidP="00152CC4" w:rsidR="00152CC4">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152CC4" w:rsidP="00152CC4" w:rsidR="00152CC4">
      <w:pPr>
        <w:spacing w:after="0"/>
        <w:jc w:val="both"/>
      </w:pPr>
    </w:p>
    <w:p w:rsidRDefault="00152CC4" w:rsidP="00152CC4" w:rsidR="00152CC4">
      <w:pPr>
        <w:spacing w:after="0"/>
        <w:jc w:val="both"/>
      </w:pPr>
      <w:r>
        <w:t>5.)      UVJETI  PRODAJE:</w:t>
      </w:r>
    </w:p>
    <w:p w:rsidRDefault="00152CC4" w:rsidP="00152CC4" w:rsidR="00152CC4">
      <w:pPr>
        <w:spacing w:after="0"/>
        <w:jc w:val="both"/>
      </w:pPr>
    </w:p>
    <w:p w:rsidRDefault="00152CC4" w:rsidP="00152CC4" w:rsidR="00152CC4">
      <w:pPr>
        <w:numPr>
          <w:ilvl w:val="0"/>
          <w:numId w:val="47"/>
        </w:numPr>
        <w:tabs>
          <w:tab w:pos="0" w:val="num"/>
        </w:tabs>
        <w:spacing w:after="0"/>
        <w:ind w:firstLine="0" w:left="0"/>
        <w:jc w:val="both"/>
      </w:pPr>
      <w:r>
        <w:t>Nekretnina se nalazi u zoni proizvodno poslovne namjene, a u naravi se radi o zemljištu poslovne namjene.</w:t>
      </w:r>
    </w:p>
    <w:p w:rsidRDefault="00152CC4" w:rsidP="00152CC4" w:rsidR="00152CC4">
      <w:pPr>
        <w:spacing w:after="0"/>
        <w:jc w:val="both"/>
        <w:rPr>
          <w:color w:val="FF0000"/>
        </w:rPr>
      </w:pPr>
    </w:p>
    <w:p w:rsidRDefault="00152CC4" w:rsidP="00152CC4" w:rsidR="00152CC4">
      <w:pPr>
        <w:numPr>
          <w:ilvl w:val="0"/>
          <w:numId w:val="47"/>
        </w:numPr>
        <w:tabs>
          <w:tab w:pos="0" w:val="num"/>
        </w:tabs>
        <w:spacing w:after="0"/>
        <w:ind w:firstLine="0" w:left="0"/>
        <w:jc w:val="both"/>
        <w:rPr>
          <w:color w:val="FF0000"/>
        </w:rPr>
      </w:pPr>
      <w:r>
        <w:rPr>
          <w:color w:val="000000"/>
        </w:rPr>
        <w:t>Utvrđena vrijednost nekretnine iznosi 26.033.952,00 kn</w:t>
      </w:r>
      <w:r>
        <w:t>.</w:t>
      </w:r>
    </w:p>
    <w:p w:rsidRDefault="00152CC4" w:rsidP="00152CC4" w:rsidR="00152CC4">
      <w:pPr>
        <w:spacing w:after="0"/>
        <w:ind w:left="284"/>
        <w:jc w:val="both"/>
        <w:rPr>
          <w:color w:val="FF0000"/>
        </w:rPr>
      </w:pPr>
    </w:p>
    <w:p w:rsidRDefault="00152CC4" w:rsidP="00152CC4" w:rsidR="00152CC4">
      <w:pPr>
        <w:numPr>
          <w:ilvl w:val="0"/>
          <w:numId w:val="47"/>
        </w:numPr>
        <w:tabs>
          <w:tab w:pos="0" w:val="num"/>
        </w:tabs>
        <w:spacing w:after="0"/>
        <w:ind w:firstLine="0" w:left="0"/>
        <w:jc w:val="both"/>
      </w:pPr>
      <w:r>
        <w:rPr>
          <w:color w:val="000000"/>
        </w:rPr>
        <w:t xml:space="preserve"> Nekretnina se na sedmoj dražbi ne može prodati ispod iznosa od </w:t>
      </w:r>
      <w:r>
        <w:t>11.387.250,00 kn</w:t>
      </w:r>
      <w:r>
        <w:rPr>
          <w:color w:val="000000"/>
        </w:rPr>
        <w:t>. Sve poreze i pristojbe u svezi s prodajom snosi kupac.</w:t>
      </w:r>
    </w:p>
    <w:p w:rsidRDefault="00152CC4" w:rsidP="00152CC4" w:rsidR="00152CC4">
      <w:pPr>
        <w:pStyle w:val="Odlomakpopisa"/>
        <w:spacing w:after="0"/>
        <w:rPr>
          <w:color w:val="000000"/>
        </w:rPr>
      </w:pPr>
    </w:p>
    <w:p w:rsidRDefault="00152CC4" w:rsidP="00152CC4" w:rsidR="00152CC4">
      <w:pPr>
        <w:numPr>
          <w:ilvl w:val="0"/>
          <w:numId w:val="47"/>
        </w:numPr>
        <w:tabs>
          <w:tab w:pos="0" w:val="num"/>
        </w:tabs>
        <w:spacing w:after="0"/>
        <w:ind w:firstLine="0" w:left="0"/>
        <w:jc w:val="both"/>
      </w:pPr>
      <w:r>
        <w:rPr>
          <w:color w:val="000000"/>
        </w:rPr>
        <w:t xml:space="preserve"> </w:t>
      </w:r>
      <w:r>
        <w:t xml:space="preserve">Prodajom nekretnina brišu se svi tereti na istima. </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 xml:space="preserve">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St- 383/13.     </w:t>
      </w:r>
    </w:p>
    <w:p w:rsidRDefault="00152CC4" w:rsidP="00152CC4" w:rsidR="00152CC4">
      <w:pPr>
        <w:spacing w:after="0"/>
        <w:jc w:val="both"/>
      </w:pPr>
      <w:r>
        <w:t>Potvrdu o uplati jamčevine svaki sudionik dužan je predočiti na dražbi prije početka dražbe.</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Osobe koje ne uplate jamčevinu neće moći sudjelovati u dražbi.</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 xml:space="preserve">Nekretnine će se rješenjem o dosudi dosuditi kupcu koji ponudi najpovoljniju cijenu. Nekretnine će se dosuditi i kupcima koji su ponudili nižu cijenu prema veličini </w:t>
      </w:r>
      <w:r>
        <w:lastRenderedPageBreak/>
        <w:t>ponuđene cijene, ako kupci koji su ponudili veću cijenu ne polože kupovninu u roku iz  točke 5.i ovog zaključka.</w:t>
      </w:r>
    </w:p>
    <w:p w:rsidRDefault="00152CC4" w:rsidP="00152CC4" w:rsidR="00152CC4">
      <w:pPr>
        <w:pStyle w:val="Odlomakpopisa"/>
        <w:spacing w:after="0"/>
      </w:pP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Pravo nadmetanja imaju sve pravne i fizičke osobe.</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Prodaja se provodi po načelu „viđeno – kupljeno“, što isključuje sve naknadne prigovore kupca.</w:t>
      </w:r>
    </w:p>
    <w:p w:rsidRDefault="00152CC4" w:rsidP="00152CC4" w:rsidR="00152CC4">
      <w:pPr>
        <w:pStyle w:val="Odlomakpopisa"/>
        <w:spacing w:after="0"/>
      </w:pPr>
    </w:p>
    <w:p w:rsidRDefault="00152CC4" w:rsidP="00152CC4" w:rsidR="00152CC4">
      <w:pPr>
        <w:numPr>
          <w:ilvl w:val="0"/>
          <w:numId w:val="47"/>
        </w:numPr>
        <w:tabs>
          <w:tab w:pos="0" w:val="num"/>
        </w:tabs>
        <w:spacing w:after="0"/>
        <w:ind w:firstLine="0" w:left="0"/>
        <w:jc w:val="both"/>
      </w:pPr>
      <w:r>
        <w:t>Zainteresirane osobe mogu razgledati nekretninu koja je predmet prodaje, uz prethodni dogovor sa stečajnim upraviteljem Želimirom Uršulinom na broj telefona 042 771 850.</w:t>
      </w:r>
    </w:p>
    <w:p w:rsidRDefault="00152CC4" w:rsidP="00152CC4" w:rsidR="00152CC4">
      <w:pPr>
        <w:pStyle w:val="Odlomakpopisa"/>
        <w:spacing w:after="0"/>
      </w:pPr>
    </w:p>
    <w:p w:rsidRDefault="00152CC4" w:rsidP="00152CC4" w:rsidR="00152CC4">
      <w:pPr>
        <w:spacing w:after="0"/>
        <w:jc w:val="center"/>
      </w:pPr>
      <w:r>
        <w:t>Obrazloženje</w:t>
      </w:r>
    </w:p>
    <w:p w:rsidRDefault="00152CC4" w:rsidP="00152CC4" w:rsidR="00152CC4">
      <w:pPr>
        <w:spacing w:after="0"/>
        <w:jc w:val="both"/>
      </w:pPr>
      <w:r>
        <w:tab/>
      </w:r>
    </w:p>
    <w:p w:rsidRDefault="00152CC4" w:rsidP="00152CC4" w:rsidR="00152CC4">
      <w:pPr>
        <w:spacing w:after="0"/>
        <w:jc w:val="both"/>
      </w:pPr>
      <w:r>
        <w:tab/>
        <w:t xml:space="preserve">Sud je u smislu odredbe čl. 164. st. 1. i 3. SZ pristupio prodaji nekretnine dužnika navedene u točci 1. izreke zaključka. U smislu odredbe čl. 164. st. 4. SZ sud je utvrdio vrijednost nekretnine u iznosu od </w:t>
      </w:r>
      <w:r>
        <w:rPr>
          <w:color w:val="000000"/>
        </w:rPr>
        <w:t>26.033.952,00 kn</w:t>
      </w:r>
      <w:r>
        <w:t>. Obzirom je šesta javna dražba za prodaju nekretnina ostala bezuspješna sud je odredio sedmu javnu dražbu, time da je stečajni sudac, u smislu odredbe čl. 164. st. 6. SZ odredio da će se na sedmom ročištu nekretnina prodati za nižu vrijednost i to za iznos od 11.387.250,00 kn koji iznos predstavlja iznos početne cijene sa šestog dražbenog ročišta umanjen za 10%.</w:t>
      </w:r>
    </w:p>
    <w:p w:rsidRDefault="00152CC4" w:rsidP="00152CC4" w:rsidR="00152CC4">
      <w:pPr>
        <w:spacing w:after="0"/>
        <w:jc w:val="both"/>
      </w:pPr>
    </w:p>
    <w:p w:rsidRDefault="00152CC4" w:rsidP="00152CC4" w:rsidR="00152CC4">
      <w:pPr>
        <w:spacing w:after="0"/>
        <w:jc w:val="center"/>
      </w:pPr>
      <w:r>
        <w:t xml:space="preserve">U Varaždinu, 30. rujna 2015. </w:t>
      </w:r>
    </w:p>
    <w:p w:rsidRDefault="00152CC4" w:rsidP="00152CC4" w:rsidR="00152CC4">
      <w:pPr>
        <w:spacing w:after="0"/>
      </w:pPr>
    </w:p>
    <w:p w:rsidRDefault="00152CC4" w:rsidP="00152CC4" w:rsidR="00152CC4">
      <w:pPr>
        <w:spacing w:after="0"/>
        <w:jc w:val="both"/>
      </w:pPr>
      <w:r>
        <w:t xml:space="preserve">                                                                                     Stečajni sudac: </w:t>
      </w:r>
    </w:p>
    <w:p w:rsidRDefault="00152CC4" w:rsidP="00152CC4" w:rsidR="00152CC4">
      <w:pPr>
        <w:spacing w:after="0"/>
        <w:jc w:val="both"/>
      </w:pPr>
    </w:p>
    <w:p w:rsidRDefault="00152CC4" w:rsidP="00152CC4" w:rsidR="00152CC4">
      <w:pPr>
        <w:spacing w:after="0"/>
        <w:jc w:val="both"/>
      </w:pPr>
      <w:r>
        <w:t xml:space="preserve">                                                                                 Iris Hatvalić Nemec, v.r.</w:t>
      </w:r>
    </w:p>
    <w:p w:rsidRDefault="00152CC4" w:rsidP="00152CC4" w:rsidR="00152CC4">
      <w:pPr>
        <w:spacing w:after="0"/>
        <w:ind w:firstLine="708" w:left="3540"/>
        <w:jc w:val="both"/>
      </w:pPr>
    </w:p>
    <w:p w:rsidRDefault="00152CC4" w:rsidP="00152CC4" w:rsidR="00152CC4">
      <w:pPr>
        <w:spacing w:after="0"/>
        <w:ind w:firstLine="708" w:left="3540"/>
        <w:jc w:val="both"/>
      </w:pPr>
      <w:r>
        <w:t xml:space="preserve">   Za točnost otpravka-ovlašteni službenik: </w:t>
      </w:r>
    </w:p>
    <w:p w:rsidRDefault="00152CC4" w:rsidP="00152CC4" w:rsidR="00152CC4">
      <w:pPr>
        <w:spacing w:after="0"/>
        <w:jc w:val="both"/>
      </w:pPr>
    </w:p>
    <w:p w:rsidRDefault="00152CC4" w:rsidP="00152CC4" w:rsidR="00152CC4">
      <w:pPr>
        <w:spacing w:after="0"/>
        <w:jc w:val="both"/>
      </w:pPr>
    </w:p>
    <w:p w:rsidRDefault="00152CC4" w:rsidP="00152CC4" w:rsidR="00152CC4">
      <w:pPr>
        <w:spacing w:after="0"/>
        <w:jc w:val="both"/>
      </w:pPr>
      <w:r>
        <w:t>Pouka o pravnom lijeku:</w:t>
      </w:r>
    </w:p>
    <w:p w:rsidRDefault="00152CC4" w:rsidP="00152CC4" w:rsidR="00152CC4">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152CC4" w:rsidP="00152CC4" w:rsidR="00152CC4">
      <w:pPr>
        <w:spacing w:after="0"/>
        <w:jc w:val="both"/>
      </w:pPr>
    </w:p>
    <w:p w:rsidRDefault="00152CC4" w:rsidP="00152CC4" w:rsidR="00152CC4">
      <w:pPr>
        <w:spacing w:after="0"/>
        <w:ind w:left="360"/>
      </w:pPr>
      <w:r>
        <w:t xml:space="preserve">DNA: </w:t>
      </w:r>
    </w:p>
    <w:p w:rsidRDefault="00152CC4" w:rsidP="00152CC4" w:rsidR="00152CC4">
      <w:pPr>
        <w:numPr>
          <w:ilvl w:val="0"/>
          <w:numId w:val="48"/>
        </w:numPr>
        <w:spacing w:after="0"/>
      </w:pPr>
      <w:r>
        <w:lastRenderedPageBreak/>
        <w:t>Stečajnom upravitelju, Želimiru Uršulinu iz Ivanca, Trg hrvatskih ivanovaca 9</w:t>
      </w:r>
    </w:p>
    <w:p w:rsidRDefault="00152CC4" w:rsidP="00152CC4" w:rsidR="00152CC4">
      <w:pPr>
        <w:numPr>
          <w:ilvl w:val="0"/>
          <w:numId w:val="48"/>
        </w:numPr>
        <w:spacing w:after="0"/>
      </w:pPr>
      <w:r>
        <w:t>Republika Hrvatska po ŽDO u Varaždinu, građansko upravni odjel</w:t>
      </w:r>
    </w:p>
    <w:p w:rsidRDefault="00152CC4" w:rsidP="00152CC4" w:rsidR="00152CC4">
      <w:pPr>
        <w:numPr>
          <w:ilvl w:val="0"/>
          <w:numId w:val="48"/>
        </w:numPr>
        <w:spacing w:after="0"/>
      </w:pPr>
      <w:r>
        <w:t>Hypo Alpe Adria Bank International AG Klagenfurt po punomoćnici Kseniji Šourek odvjetnici u OD Vlahov Buhin i Šourek iz Zagreba</w:t>
      </w:r>
    </w:p>
    <w:p w:rsidRDefault="00152CC4" w:rsidP="00152CC4" w:rsidR="00152CC4">
      <w:pPr>
        <w:numPr>
          <w:ilvl w:val="0"/>
          <w:numId w:val="48"/>
        </w:numPr>
        <w:spacing w:after="0"/>
      </w:pPr>
      <w:r>
        <w:t>Oglasna ploča suda</w:t>
      </w:r>
    </w:p>
    <w:p w:rsidRDefault="00152CC4" w:rsidP="00152CC4" w:rsidR="00152CC4">
      <w:pPr>
        <w:spacing w:after="0"/>
      </w:pPr>
    </w:p>
    <w:p w:rsidRDefault="00CB0EA4" w:rsidP="00152CC4" w:rsidR="00CB0EA4">
      <w:pPr>
        <w:pStyle w:val="Naslovdokumenta"/>
        <w:spacing w:after="0"/>
      </w:pPr>
    </w:p>
    <w:p w:rsidRDefault="0071688E" w:rsidP="00152CC4" w:rsidR="0071688E">
      <w:pPr>
        <w:pStyle w:val="Poetniodjeljak"/>
        <w:spacing w:after="0"/>
      </w:pPr>
    </w:p>
    <w:p w:rsidRDefault="00A21F0D" w:rsidP="00152CC4" w:rsidR="00A21F0D">
      <w:pPr>
        <w:pStyle w:val="NormaleSPIS"/>
        <w:spacing w:after="0"/>
        <w:rPr>
          <w:noProof/>
        </w:rPr>
      </w:pPr>
    </w:p>
    <w:p w:rsidRDefault="00DA0242" w:rsidP="00152CC4"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2CC4"/>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15479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-7. j.d.</izvorni_sadrzaj>
    <derivirana_varijabla naziv="DomainObject.Primjedba_1">-7. j.d.</derivirana_varijabla>
  </DomainObject.Primjedba>
  <DomainObject.Oznaka>
    <izvorni_sadrzaj>St-383/2013-54</izvorni_sadrzaj>
    <derivirana_varijabla naziv="DomainObject.Oznaka_1">St-383/2013-54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2013.</izvorni_sadrzaj>
    <derivirana_varijabla naziv="DomainObject.Predmet.DatumOsnivanja_1">31.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St-383/2013</izvorni_sadrzaj>
    <derivirana_varijabla naziv="DomainObject.Predmet.OznakaBroj_1">St-383/2013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CENTAR VARAŽDIN d.o.o. za poslovanje nekretninama "u stečaju"</izvorni_sadrzaj>
    <derivirana_varijabla naziv="DomainObject.Predmet.ProtustrankaFormated_1">  TRGOVAČKI CENTAR VARAŽDIN d.o.o. za poslovanje nekretninama "u stečaju"</derivirana_varijabla>
  </DomainObject.Predmet.ProtustrankaFormated>
  <DomainObject.Predmet.ProtustrankaFormatedOIB>
    <izvorni_sadrzaj>  TRGOVAČKI CENTAR VARAŽDIN d.o.o. za poslovanje nekretninama "u stečaju", OIB 19502152156</izvorni_sadrzaj>
    <derivirana_varijabla naziv="DomainObject.Predmet.ProtustrankaFormatedOIB_1">  TRGOVAČKI CENTAR VARAŽDIN d.o.o. za poslovanje nekretninama "u stečaju", OIB 19502152156</derivirana_varijabla>
  </DomainObject.Predmet.ProtustrankaFormatedOIB>
  <DomainObject.Predmet.ProtustrankaFormatedWithAdress>
    <izvorni_sadrzaj> TRGOVAČKI CENTAR VARAŽDIN d.o.o. za poslovanje nekretninama "u stečaju", Graberje 13, 42000 Varaždin</izvorni_sadrzaj>
    <derivirana_varijabla naziv="DomainObject.Predmet.ProtustrankaFormatedWithAdress_1"> TRGOVAČKI CENTAR VARAŽDIN d.o.o. za poslovanje nekretninama "u stečaju", Graberje 13, 42000 Varaždin</derivirana_varijabla>
  </DomainObject.Predmet.ProtustrankaFormatedWithAdress>
  <DomainObject.Predmet.ProtustrankaFormatedWithAdressOIB>
    <izvorni_sadrzaj> TRGOVAČKI CENTAR VARAŽDIN d.o.o. za poslovanje nekretninama "u stečaju", OIB 19502152156, Graberje 13, 42000 Varaždin</izvorni_sadrzaj>
    <derivirana_varijabla naziv="DomainObject.Predmet.ProtustrankaFormatedWithAdressOIB_1"> TRGOVAČKI CENTAR VARAŽDIN d.o.o. za poslovanje nekretninama "u stečaju", OIB 19502152156, Graberje 13, 42000 Varaždin</derivirana_varijabla>
  </DomainObject.Predmet.ProtustrankaFormatedWithAdressOIB>
  <DomainObject.Predmet.ProtustrankaWithAdress>
    <izvorni_sadrzaj>TRGOVAČKI CENTAR VARAŽDIN d.o.o. za poslovanje nekretninama "u stečaju" Graberje 13, 42000 Varaždin</izvorni_sadrzaj>
    <derivirana_varijabla naziv="DomainObject.Predmet.ProtustrankaWithAdress_1">TRGOVAČKI CENTAR VARAŽDIN d.o.o. za poslovanje nekretninama "u stečaju" Graberje 13, 42000 Varaždin</derivirana_varijabla>
  </DomainObject.Predmet.ProtustrankaWithAdress>
  <DomainObject.Predmet.ProtustrankaWithAdressOIB>
    <izvorni_sadrzaj>TRGOVAČKI CENTAR VARAŽDIN d.o.o. za poslovanje nekretninama "u stečaju", OIB 19502152156, Graberje 13, 42000 Varaždin</izvorni_sadrzaj>
    <derivirana_varijabla naziv="DomainObject.Predmet.ProtustrankaWithAdressOIB_1">TRGOVAČKI CENTAR VARAŽDIN d.o.o. za poslovanje nekretninama "u stečaju", OIB 19502152156, Graberje 13, 42000 Varaždin</derivirana_varijabla>
  </DomainObject.Predmet.ProtustrankaWithAdressOIB>
  <DomainObject.Predmet.ProtustrankaNazivFormated>
    <izvorni_sadrzaj>TRGOVAČKI CENTAR VARAŽDIN d.o.o. za poslovanje nekretninama "u stečaju"</izvorni_sadrzaj>
    <derivirana_varijabla naziv="DomainObject.Predmet.ProtustrankaNazivFormated_1">TRGOVAČKI CENTAR VARAŽDIN d.o.o. za poslovanje nekretninama "u stečaju"</derivirana_varijabla>
  </DomainObject.Predmet.ProtustrankaNazivFormated>
  <DomainObject.Predmet.ProtustrankaNazivFormatedOIB>
    <izvorni_sadrzaj>TRGOVAČKI CENTAR VARAŽDIN d.o.o. za poslovanje nekretninama "u stečaju", OIB 19502152156</izvorni_sadrzaj>
    <derivirana_varijabla naziv="DomainObject.Predmet.ProtustrankaNazivFormatedOIB_1">TRGOVAČKI CENTAR VARAŽDIN d.o.o. za poslovanje nekretninama "u stečaju", OIB 19502152156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HARALD CHRISTOPH PEHAM</izvorni_sadrzaj>
    <derivirana_varijabla naziv="DomainObject.Predmet.StrankaFormated_1">  HARALD CHRISTOPH PEHAM</derivirana_varijabla>
  </DomainObject.Predmet.StrankaFormated>
  <DomainObject.Predmet.StrankaFormatedOIB>
    <izvorni_sadrzaj>  HARALD CHRISTOPH PEHAM, OIB 19391353143</izvorni_sadrzaj>
    <derivirana_varijabla naziv="DomainObject.Predmet.StrankaFormatedOIB_1">  HARALD CHRISTOPH PEHAM, OIB 19391353143</derivirana_varijabla>
  </DomainObject.Predmet.StrankaFormatedOIB>
  <DomainObject.Predmet.StrankaFormatedWithAdress>
    <izvorni_sadrzaj> HARALD CHRISTOPH PEHAM, Wegerer Strasse 45, Steyr</izvorni_sadrzaj>
    <derivirana_varijabla naziv="DomainObject.Predmet.StrankaFormatedWithAdress_1"> HARALD CHRISTOPH PEHAM, Wegerer Strasse 45, Steyr</derivirana_varijabla>
  </DomainObject.Predmet.StrankaFormatedWithAdress>
  <DomainObject.Predmet.StrankaFormatedWithAdressOIB>
    <izvorni_sadrzaj> HARALD CHRISTOPH PEHAM, OIB 19391353143, Wegerer Strasse 45, Steyr</izvorni_sadrzaj>
    <derivirana_varijabla naziv="DomainObject.Predmet.StrankaFormatedWithAdressOIB_1"> HARALD CHRISTOPH PEHAM, OIB 19391353143, Wegerer Strasse 45, Steyr</derivirana_varijabla>
  </DomainObject.Predmet.StrankaFormatedWithAdressOIB>
  <DomainObject.Predmet.StrankaWithAdress>
    <izvorni_sadrzaj>HARALD CHRISTOPH PEHAM Wegerer Strasse 45,Steyr</izvorni_sadrzaj>
    <derivirana_varijabla naziv="DomainObject.Predmet.StrankaWithAdress_1">HARALD CHRISTOPH PEHAM Wegerer Strasse 45,Steyr</derivirana_varijabla>
  </DomainObject.Predmet.StrankaWithAdress>
  <DomainObject.Predmet.StrankaWithAdressOIB>
    <izvorni_sadrzaj>HARALD CHRISTOPH PEHAM, OIB 19391353143, Wegerer Strasse 45,Steyr</izvorni_sadrzaj>
    <derivirana_varijabla naziv="DomainObject.Predmet.StrankaWithAdressOIB_1">HARALD CHRISTOPH PEHAM, OIB 19391353143, Wegerer Strasse 45,Steyr</derivirana_varijabla>
  </DomainObject.Predmet.StrankaWithAdressOIB>
  <DomainObject.Predmet.StrankaNazivFormated>
    <izvorni_sadrzaj>HARALD CHRISTOPH PEHAM</izvorni_sadrzaj>
    <derivirana_varijabla naziv="DomainObject.Predmet.StrankaNazivFormated_1">HARALD CHRISTOPH PEHAM</derivirana_varijabla>
  </DomainObject.Predmet.StrankaNazivFormated>
  <DomainObject.Predmet.StrankaNazivFormatedOIB>
    <izvorni_sadrzaj>HARALD CHRISTOPH PEHAM, OIB 19391353143</izvorni_sadrzaj>
    <derivirana_varijabla naziv="DomainObject.Predmet.StrankaNazivFormatedOIB_1">HARALD CHRISTOPH PEHAM, OIB 19391353143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HARALD CHRISTOPH PEHAM</item>
    </izvorni_sadrzaj>
    <derivirana_varijabla naziv="DomainObject.Predmet.StrankaListFormated_1">
      <item>HARALD CHRISTOPH PEHAM</item>
    </derivirana_varijabla>
  </DomainObject.Predmet.StrankaListFormated>
  <DomainObject.Predmet.StrankaListFormatedOIB>
    <izvorni_sadrzaj>
      <item>HARALD CHRISTOPH PEHAM, OIB 19391353143</item>
    </izvorni_sadrzaj>
    <derivirana_varijabla naziv="DomainObject.Predmet.StrankaListFormatedOIB_1">
      <item>HARALD CHRISTOPH PEHAM, OIB 19391353143</item>
    </derivirana_varijabla>
  </DomainObject.Predmet.StrankaListFormatedOIB>
  <DomainObject.Predmet.StrankaListFormatedWithAdress>
    <izvorni_sadrzaj>
      <item>HARALD CHRISTOPH PEHAM, Wegerer Strasse 45, Steyr</item>
    </izvorni_sadrzaj>
    <derivirana_varijabla naziv="DomainObject.Predmet.StrankaListFormatedWithAdress_1">
      <item>HARALD CHRISTOPH PEHAM, Wegerer Strasse 45, Steyr</item>
    </derivirana_varijabla>
  </DomainObject.Predmet.StrankaListFormatedWithAdress>
  <DomainObject.Predmet.StrankaListFormatedWithAdressOIB>
    <izvorni_sadrzaj>
      <item>HARALD CHRISTOPH PEHAM, OIB 19391353143, Wegerer Strasse 45, Steyr</item>
    </izvorni_sadrzaj>
    <derivirana_varijabla naziv="DomainObject.Predmet.StrankaListFormatedWithAdressOIB_1">
      <item>HARALD CHRISTOPH PEHAM, OIB 19391353143, Wegerer Strasse 45, Steyr</item>
    </derivirana_varijabla>
  </DomainObject.Predmet.StrankaListFormatedWithAdressOIB>
  <DomainObject.Predmet.StrankaListNazivFormated>
    <izvorni_sadrzaj>
      <item>HARALD CHRISTOPH PEHAM</item>
    </izvorni_sadrzaj>
    <derivirana_varijabla naziv="DomainObject.Predmet.StrankaListNazivFormated_1">
      <item>HARALD CHRISTOPH PEHAM</item>
    </derivirana_varijabla>
  </DomainObject.Predmet.StrankaListNazivFormated>
  <DomainObject.Predmet.StrankaListNazivFormatedOIB>
    <izvorni_sadrzaj>
      <item>HARALD CHRISTOPH PEHAM, OIB 19391353143</item>
    </izvorni_sadrzaj>
    <derivirana_varijabla naziv="DomainObject.Predmet.StrankaListNazivFormatedOIB_1">
      <item>HARALD CHRISTOPH PEHAM, OIB 19391353143</item>
    </derivirana_varijabla>
  </DomainObject.Predmet.StrankaListNazivFormatedOIB>
  <DomainObject.Predmet.ProtuStrankaListFormated>
    <izvorni_sadrzaj>
      <item>TRGOVAČKI CENTAR VARAŽDIN d.o.o. za poslovanje nekretninama "u stečaju"</item>
    </izvorni_sadrzaj>
    <derivirana_varijabla naziv="DomainObject.Predmet.ProtuStrankaListFormated_1">
      <item>TRGOVAČKI CENTAR VARAŽDIN d.o.o. za poslovanje nekretninama "u stečaju"</item>
    </derivirana_varijabla>
  </DomainObject.Predmet.ProtuStrankaListFormated>
  <DomainObject.Predmet.ProtuStrankaListFormatedOIB>
    <izvorni_sadrzaj>
      <item>TRGOVAČKI CENTAR VARAŽDIN d.o.o. za poslovanje nekretninama "u stečaju", OIB 19502152156</item>
    </izvorni_sadrzaj>
    <derivirana_varijabla naziv="DomainObject.Predmet.ProtuStrankaListFormatedOIB_1">
      <item>TRGOVAČKI CENTAR VARAŽDIN d.o.o. za poslovanje nekretninama "u stečaju", OIB 19502152156</item>
    </derivirana_varijabla>
  </DomainObject.Predmet.ProtuStrankaListFormatedOIB>
  <DomainObject.Predmet.ProtuStrankaListFormatedWithAdress>
    <izvorni_sadrzaj>
      <item>TRGOVAČKI CENTAR VARAŽDIN d.o.o. za poslovanje nekretninama "u stečaju", Graberje 13, 42000 Varaždin</item>
    </izvorni_sadrzaj>
    <derivirana_varijabla naziv="DomainObject.Predmet.ProtuStrankaListFormatedWithAdress_1">
      <item>TRGOVAČKI CENTAR VARAŽDIN d.o.o. za poslovanje nekretninama "u stečaju", Graberje 13, 42000 Varaždin</item>
    </derivirana_varijabla>
  </DomainObject.Predmet.ProtuStrankaListFormatedWithAdress>
  <DomainObject.Predmet.ProtuStrankaListFormatedWithAdressOIB>
    <izvorni_sadrzaj>
      <item>TRGOVAČKI CENTAR VARAŽDIN d.o.o. za poslovanje nekretninama "u stečaju", OIB 19502152156, Graberje 13, 42000 Varaždin</item>
    </izvorni_sadrzaj>
    <derivirana_varijabla naziv="DomainObject.Predmet.ProtuStrankaListFormatedWithAdressOIB_1">
      <item>TRGOVAČKI CENTAR VARAŽDIN d.o.o. za poslovanje nekretninama "u stečaju", OIB 19502152156, Graberje 13, 42000 Varaždin</item>
    </derivirana_varijabla>
  </DomainObject.Predmet.ProtuStrankaListFormatedWithAdressOIB>
  <DomainObject.Predmet.ProtuStrankaListNazivFormated>
    <izvorni_sadrzaj>
      <item>TRGOVAČKI CENTAR VARAŽDIN d.o.o. za poslovanje nekretninama "u stečaju"</item>
    </izvorni_sadrzaj>
    <derivirana_varijabla naziv="DomainObject.Predmet.ProtuStrankaListNazivFormated_1">
      <item>TRGOVAČKI CENTAR VARAŽDIN d.o.o. za poslovanje nekretninama "u stečaju"</item>
    </derivirana_varijabla>
  </DomainObject.Predmet.ProtuStrankaListNazivFormated>
  <DomainObject.Predmet.ProtuStrankaListNazivFormatedOIB>
    <izvorni_sadrzaj>
      <item>TRGOVAČKI CENTAR VARAŽDIN d.o.o. za poslovanje nekretninama "u stečaju", OIB 19502152156</item>
    </izvorni_sadrzaj>
    <derivirana_varijabla naziv="DomainObject.Predmet.ProtuStrankaListNazivFormatedOIB_1">
      <item>TRGOVAČKI CENTAR VARAŽDIN d.o.o. za poslovanje nekretninama "u stečaju", OIB 19502152156</item>
    </derivirana_varijabla>
  </DomainObject.Predmet.ProtuStrankaListNazivFormatedOIB>
  <DomainObject.Predmet.OstaliList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Formated_1">
      <item>PEĆAREVIĆ &amp; RELIĆ odvjetničko društvo</item>
      <item>ŽELIMIR URŠULIN</item>
      <item>ŽDO Varaždin, Građansko upravni odjel</item>
      <item>oglasna ploča suda</item>
      <item>Odvjetničko društvo Vlahov, Buhin i Šourek</item>
    </derivirana_varijabla>
  </DomainObject.Predmet.OstaliListFormated>
  <DomainObject.Predmet.OstaliList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FormatedOIB>
  <DomainObject.Predmet.OstaliListFormatedWithAdress>
    <izvorni_sadrzaj>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_1">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
  <DomainObject.Predmet.OstaliListFormatedWithAdressOIB>
    <izvorni_sadrzaj>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OIB_1">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OIB>
  <DomainObject.Predmet.OstaliListNaziv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NazivFormated_1">
      <item>PEĆAREVIĆ &amp; RELIĆ odvjetničko društvo</item>
      <item>ŽELIMIR URŠULIN</item>
      <item>ŽDO Varaždin, Građansko upravni odjel</item>
      <item>oglasna ploča suda</item>
      <item>Odvjetničko društvo Vlahov, Buhin i Šourek</item>
    </derivirana_varijabla>
  </DomainObject.Predmet.OstaliListNazivFormated>
  <DomainObject.Predmet.OstaliListNaziv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Naziv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St-383/2013-54</izvorni_sadrzaj>
    <derivirana_varijabla naziv="DomainObject.PoslovniBrojDokumenta_1">St-383/2013-54</derivirana_varijabla>
  </DomainObject.PoslovniBrojDokumenta>
  <DomainObject.Predmet.StrankaIDrugi>
    <izvorni_sadrzaj>HARALD CHRISTOPH PEHAM</izvorni_sadrzaj>
    <derivirana_varijabla naziv="DomainObject.Predmet.StrankaIDrugi_1">HARALD CHRISTOPH PEHAM</derivirana_varijabla>
  </DomainObject.Predmet.StrankaIDrugi>
  <DomainObject.Predmet.ProtustrankaIDrugi>
    <izvorni_sadrzaj>TRGOVAČKI CENTAR VARAŽDIN d.o.o. za poslovanje nekretninama "u stečaju"</izvorni_sadrzaj>
    <derivirana_varijabla naziv="DomainObject.Predmet.ProtustrankaIDrugi_1">TRGOVAČKI CENTAR VARAŽDIN d.o.o. za poslovanje nekretninama "u stečaju"</derivirana_varijabla>
  </DomainObject.Predmet.ProtustrankaIDrugi>
  <DomainObject.Predmet.StrankaIDrugiAdressOIB>
    <izvorni_sadrzaj>HARALD CHRISTOPH PEHAM, OIB 19391353143, Wegerer Strasse 45, Steyr</izvorni_sadrzaj>
    <derivirana_varijabla naziv="DomainObject.Predmet.StrankaIDrugiAdressOIB_1">HARALD CHRISTOPH PEHAM, OIB 19391353143, Wegerer Strasse 45, Steyr</derivirana_varijabla>
  </DomainObject.Predmet.StrankaIDrugiAdressOIB>
  <DomainObject.Predmet.ProtustrankaIDrugiAdressOIB>
    <izvorni_sadrzaj>TRGOVAČKI CENTAR VARAŽDIN d.o.o. za poslovanje nekretninama "u stečaju", OIB 19502152156, Graberje 13, 42000 Varaždin</izvorni_sadrzaj>
    <derivirana_varijabla naziv="DomainObject.Predmet.ProtustrankaIDrugiAdressOIB_1">TRGOVAČKI CENTAR VARAŽDIN d.o.o. za poslovanje nekretninama "u stečaju", OIB 19502152156, Graberje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izvorni_sadrzaj>
    <derivirana_varijabla naziv="DomainObject.Predmet.SudioniciListNaziv_1">
      <item>PEĆAREVIĆ &amp; RELIĆ odvjetničko društvo</item>
      <item>TRGOVAČKI CENTAR VARAŽDIN d.o.o. za poslovanje nekretninama "u stečaju"</item>
      <item>HARALD CHRISTOPH PEHAM</item>
      <item>ŽELIMIR URŠULIN</item>
      <item>ŽDO Varaždin, Građansko upravni odjel</item>
      <item>oglasna ploča suda</item>
      <item>Odvjetničko društvo Vlahov, Buhin i Šourek</item>
    </derivirana_varijabla>
  </DomainObject.Predmet.SudioniciListNaziv>
  <DomainObject.Predmet.SudioniciListAdressOIB>
    <izvorni_sadrzaj>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izvorni_sadrzaj>
    <derivirana_varijabla naziv="DomainObject.Predmet.SudioniciListAdressOIB_1">
      <item>PEĆAREVIĆ &amp; RELIĆ odvjetničko društvo, OIB 09348249237, Zaharova 5,10000 Zagreb</item>
      <item>TRGOVAČKI CENTAR VARAŽDIN d.o.o. za poslovanje nekretninama "u stečaju", OIB 19502152156, Graberje 13,42000 Varaždin</item>
      <item>HARALD CHRISTOPH PEHAM, OIB 19391353143, Wegerer Strasse 45,Steyr</item>
      <item>ŽELIMIR URŠULIN, OIB 03842320752, Trg hrvatskih ivanovaca 9,42240 Ivanec</item>
      <item>ŽDO Varaždin, Građansko upravni odjel</item>
      <item>oglasna ploča suda</item>
      <item>Odvjetničko društvo Vlahov, Buhin i Šourek, Ulica kneza Branimira 29/I,10000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07A8B9-2303-41DE-9C15-5C47CCC595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1040</properties:Words>
  <properties:Characters>5729</properties:Characters>
  <properties:Lines>154</properties:Lines>
  <properties:Paragraphs>50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2015-10-01T10:57:00Z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St-383/2013-54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