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87ee6" w14:paraId="d887ee6" w:rsidRDefault="005918D4" w:rsidP="005918D4" w:rsidR="005918D4" w:rsidRPr="00E46CF0">
      <w:pPr>
        <w15:collapsed w:val="false"/>
      </w:pPr>
      <w:bookmarkStart w:name="_GoBack" w:id="0"/>
      <w:bookmarkEnd w:id="0"/>
      <w:r w:rsidRPr="00E46CF0">
        <w:t>REPUBLIKA HRVATSKA</w:t>
      </w:r>
    </w:p>
    <w:p w:rsidRDefault="005918D4" w:rsidP="005918D4" w:rsidR="005918D4" w:rsidRPr="00E46CF0">
      <w:r w:rsidRPr="00E46CF0">
        <w:t>TRGOVAČKI SUD U PAZINU</w:t>
      </w:r>
    </w:p>
    <w:p w:rsidRDefault="00F142E8" w:rsidP="005918D4" w:rsidR="00F142E8">
      <w:pPr>
        <w:jc w:val="right"/>
      </w:pPr>
    </w:p>
    <w:p w:rsidRDefault="005918D4" w:rsidP="005918D4" w:rsidR="005918D4" w:rsidRPr="00E46CF0">
      <w:pPr>
        <w:jc w:val="right"/>
      </w:pPr>
      <w:r w:rsidRPr="00E46CF0">
        <w:tab/>
      </w:r>
      <w:r w:rsidRPr="00E46CF0">
        <w:tab/>
      </w:r>
    </w:p>
    <w:p w:rsidRDefault="005918D4" w:rsidP="005918D4" w:rsidR="005918D4">
      <w:pPr>
        <w:jc w:val="center"/>
        <w:rPr>
          <w:b/>
        </w:rPr>
      </w:pPr>
      <w:r>
        <w:rPr>
          <w:b/>
        </w:rPr>
        <w:t>ZAPISNIK</w:t>
      </w:r>
    </w:p>
    <w:p w:rsidRDefault="005918D4" w:rsidP="005918D4" w:rsidR="005918D4">
      <w:pPr>
        <w:jc w:val="center"/>
        <w:rPr>
          <w:b/>
        </w:rPr>
      </w:pPr>
      <w:r>
        <w:rPr>
          <w:b/>
        </w:rPr>
        <w:t>(</w:t>
      </w:r>
      <w:r w:rsidR="00185100">
        <w:rPr>
          <w:b/>
        </w:rPr>
        <w:t>izvještajno</w:t>
      </w:r>
      <w:r>
        <w:rPr>
          <w:b/>
        </w:rPr>
        <w:t xml:space="preserve"> ročište)</w:t>
      </w:r>
    </w:p>
    <w:p w:rsidRDefault="005918D4" w:rsidP="005918D4" w:rsidR="005918D4">
      <w:pPr>
        <w:jc w:val="center"/>
        <w:rPr>
          <w:b/>
        </w:rPr>
      </w:pPr>
    </w:p>
    <w:p w:rsidRDefault="00F142E8" w:rsidP="005918D4" w:rsidR="00F142E8">
      <w:pPr>
        <w:jc w:val="center"/>
        <w:rPr>
          <w:b/>
        </w:rPr>
      </w:pPr>
    </w:p>
    <w:p w:rsidRDefault="005918D4" w:rsidP="005918D4" w:rsidR="005918D4">
      <w:pPr>
        <w:jc w:val="center"/>
      </w:pPr>
      <w:r>
        <w:t xml:space="preserve">održano dana 24. svibnja 2016. godine u 10,00 sati na Trgovačkom sudu u Pazinu, </w:t>
      </w:r>
    </w:p>
    <w:p w:rsidRDefault="005918D4" w:rsidP="005918D4" w:rsidR="005918D4">
      <w:pPr>
        <w:jc w:val="center"/>
      </w:pPr>
      <w:r>
        <w:t xml:space="preserve">u stečajnom postupku nad stečajnim dužnikom </w:t>
      </w:r>
    </w:p>
    <w:p w:rsidRDefault="005918D4" w:rsidP="005918D4" w:rsidR="005918D4">
      <w:pPr>
        <w:jc w:val="center"/>
        <w:rPr>
          <w:b/>
        </w:rPr>
      </w:pPr>
      <w:r>
        <w:rPr>
          <w:b/>
        </w:rPr>
        <w:t xml:space="preserve">ULJANIK TESU SZZ d.o.o. </w:t>
      </w:r>
    </w:p>
    <w:p w:rsidRDefault="005918D4" w:rsidP="005918D4" w:rsidR="005918D4">
      <w:pPr>
        <w:jc w:val="center"/>
        <w:rPr>
          <w:b/>
        </w:rPr>
      </w:pPr>
      <w:r>
        <w:rPr>
          <w:b/>
        </w:rPr>
        <w:t>Pula, Flaciusova 1, OIB: 88998196947</w:t>
      </w:r>
    </w:p>
    <w:p w:rsidRDefault="005918D4" w:rsidP="005918D4" w:rsidR="005918D4">
      <w:pPr>
        <w:jc w:val="center"/>
        <w:rPr>
          <w:b/>
        </w:rPr>
      </w:pPr>
    </w:p>
    <w:p w:rsidRDefault="00F142E8" w:rsidP="005918D4" w:rsidR="00F142E8">
      <w:pPr>
        <w:jc w:val="center"/>
        <w:rPr>
          <w:b/>
        </w:rPr>
      </w:pPr>
    </w:p>
    <w:p w:rsidRDefault="00A42180" w:rsidP="005918D4" w:rsidR="00A42180">
      <w:pPr>
        <w:jc w:val="both"/>
      </w:pPr>
    </w:p>
    <w:p w:rsidRDefault="00A42180" w:rsidP="005918D4" w:rsidR="005918D4">
      <w:pPr>
        <w:jc w:val="both"/>
      </w:pPr>
      <w:r>
        <w:t xml:space="preserve">STEČAJNA SUTKINJA: </w:t>
      </w:r>
      <w:r w:rsidR="005918D4">
        <w:t>Tijana Licul</w:t>
      </w:r>
    </w:p>
    <w:p w:rsidRDefault="00A42180" w:rsidP="005918D4" w:rsidR="005918D4">
      <w:pPr>
        <w:jc w:val="both"/>
      </w:pPr>
      <w:r>
        <w:t xml:space="preserve">ZAPISNIČARKA: </w:t>
      </w:r>
      <w:r w:rsidR="005918D4">
        <w:t>Sanja Prodan</w:t>
      </w:r>
    </w:p>
    <w:p w:rsidRDefault="005918D4" w:rsidP="005918D4" w:rsidR="005918D4">
      <w:pPr>
        <w:jc w:val="both"/>
      </w:pPr>
    </w:p>
    <w:p w:rsidRDefault="00A42180" w:rsidP="005918D4" w:rsidR="005918D4">
      <w:pPr>
        <w:jc w:val="both"/>
      </w:pPr>
      <w:r>
        <w:t xml:space="preserve">STEČAJNI UPRAVITELJ: </w:t>
      </w:r>
      <w:r w:rsidR="005918D4">
        <w:t>Kristijan Mijandrušić</w:t>
      </w:r>
    </w:p>
    <w:p w:rsidRDefault="005918D4" w:rsidP="005918D4" w:rsidR="005918D4">
      <w:pPr>
        <w:jc w:val="both"/>
      </w:pPr>
    </w:p>
    <w:p w:rsidRDefault="00067FBF" w:rsidP="005918D4" w:rsidR="005918D4">
      <w:pPr>
        <w:jc w:val="center"/>
      </w:pPr>
      <w:r>
        <w:t>Početak u 10:45</w:t>
      </w:r>
      <w:r w:rsidR="005918D4">
        <w:t xml:space="preserve"> sati</w:t>
      </w:r>
    </w:p>
    <w:p w:rsidRDefault="00266760" w:rsidP="005918D4" w:rsidR="00266760" w:rsidRPr="004B7D73">
      <w:pPr>
        <w:jc w:val="both"/>
      </w:pPr>
    </w:p>
    <w:p w:rsidRDefault="00611408" w:rsidP="005918D4" w:rsidR="00266760" w:rsidRPr="004B7D73">
      <w:pPr>
        <w:ind w:firstLine="708"/>
        <w:jc w:val="both"/>
      </w:pPr>
      <w:r w:rsidRPr="004B7D73">
        <w:t xml:space="preserve">Otvara se </w:t>
      </w:r>
    </w:p>
    <w:p w:rsidRDefault="00266760" w:rsidP="005918D4" w:rsidR="00266760" w:rsidRPr="004B7D73">
      <w:pPr>
        <w:jc w:val="center"/>
      </w:pPr>
    </w:p>
    <w:p w:rsidRDefault="00611408" w:rsidP="005918D4" w:rsidR="00266760" w:rsidRPr="004B7D73">
      <w:pPr>
        <w:jc w:val="center"/>
      </w:pPr>
      <w:r w:rsidRPr="004B7D73">
        <w:t>SKUPŠTINA</w:t>
      </w:r>
      <w:r w:rsidR="00266760" w:rsidRPr="004B7D73">
        <w:t xml:space="preserve"> VJEROVNIKA (IZVJEŠTAJNO ROČIŠTE)</w:t>
      </w:r>
    </w:p>
    <w:p w:rsidRDefault="00266760" w:rsidP="005918D4" w:rsidR="00266760" w:rsidRPr="004B7D73">
      <w:pPr>
        <w:jc w:val="both"/>
      </w:pPr>
    </w:p>
    <w:p w:rsidRDefault="00266760" w:rsidP="005918D4" w:rsidR="005918D4">
      <w:pPr>
        <w:jc w:val="both"/>
      </w:pPr>
      <w:r w:rsidRPr="004B7D73">
        <w:tab/>
        <w:t>Utvrđuje se da su na izvještajnom ročištu nazočni</w:t>
      </w:r>
      <w:r w:rsidR="005918D4">
        <w:t>:</w:t>
      </w:r>
    </w:p>
    <w:p w:rsidRDefault="00067FBF" w:rsidP="00067FBF" w:rsidR="00067FBF">
      <w:pPr>
        <w:jc w:val="both"/>
      </w:pPr>
      <w:r>
        <w:tab/>
        <w:t>1. Punomoćnik Slobodan Kapor, za radnike: Nevio Kirac, Valter Ritoša, Kolić Silvano, Vasiljev Blagoje, Vosnić Valter, Cvitanović Hari, Jurlina Edi, Cetina Nevio, Šugar Miroslav, Simoneli Rino, temeljem dostavljene punomoći.</w:t>
      </w:r>
    </w:p>
    <w:p w:rsidRDefault="00067FBF" w:rsidP="00067FBF" w:rsidR="00067FBF">
      <w:pPr>
        <w:jc w:val="both"/>
      </w:pPr>
      <w:r>
        <w:tab/>
        <w:t xml:space="preserve">2. Antolović Časlav, osobno. </w:t>
      </w:r>
    </w:p>
    <w:p w:rsidRDefault="00067FBF" w:rsidP="00067FBF" w:rsidR="00067FBF">
      <w:pPr>
        <w:jc w:val="both"/>
      </w:pPr>
      <w:r>
        <w:tab/>
        <w:t xml:space="preserve">3. Anton Perković, osobno. </w:t>
      </w:r>
    </w:p>
    <w:p w:rsidRDefault="00067FBF" w:rsidP="00067FBF" w:rsidR="00067FBF">
      <w:pPr>
        <w:jc w:val="both"/>
      </w:pPr>
      <w:r>
        <w:tab/>
        <w:t xml:space="preserve">4. Korado Missan, osobno. </w:t>
      </w:r>
    </w:p>
    <w:p w:rsidRDefault="00067FBF" w:rsidP="00067FBF" w:rsidR="00067FBF">
      <w:pPr>
        <w:jc w:val="both"/>
      </w:pPr>
      <w:r>
        <w:tab/>
        <w:t xml:space="preserve">5. Marina Peršić, osobno. </w:t>
      </w:r>
    </w:p>
    <w:p w:rsidRDefault="00067FBF" w:rsidP="00067FBF" w:rsidR="00067FBF">
      <w:pPr>
        <w:jc w:val="both"/>
      </w:pPr>
      <w:r>
        <w:tab/>
        <w:t xml:space="preserve">6. Darko Turčinović, osobno. </w:t>
      </w:r>
    </w:p>
    <w:p w:rsidRDefault="00067FBF" w:rsidP="00067FBF" w:rsidR="00067FBF">
      <w:pPr>
        <w:jc w:val="both"/>
      </w:pPr>
      <w:r>
        <w:tab/>
        <w:t xml:space="preserve">7. Zdenka Babović, obvezuje se dostaviti punomoć u kraćem roku. </w:t>
      </w:r>
    </w:p>
    <w:p w:rsidRDefault="00067FBF" w:rsidP="00067FBF" w:rsidR="00067FBF">
      <w:pPr>
        <w:jc w:val="both"/>
      </w:pPr>
      <w:r>
        <w:tab/>
        <w:t>8. Vedran Rubelja, za ULJANIK STANDARD d.o.o., uljanik brodograđevni projekti D.O.O., ULJANIK BRODOGRADILIŠTE d.d, ULJANIK POSLOVNOINFORMACIJSKI SUSTAVI d.o.o.</w:t>
      </w:r>
    </w:p>
    <w:p w:rsidRDefault="00067FBF" w:rsidP="00067FBF" w:rsidR="00067FBF">
      <w:pPr>
        <w:jc w:val="both"/>
      </w:pPr>
      <w:r>
        <w:tab/>
        <w:t xml:space="preserve">9. Zoran Županović, temeljem punomoći deponirane na sudu, </w:t>
      </w:r>
    </w:p>
    <w:p w:rsidRDefault="00067FBF" w:rsidP="00067FBF" w:rsidR="00067FBF">
      <w:pPr>
        <w:jc w:val="both"/>
      </w:pPr>
      <w:r>
        <w:tab/>
        <w:t xml:space="preserve">10. Dejan Jakac, pun., za Denija Majcana, obvezuje se dostaviti punomoć u kraćem roku, </w:t>
      </w:r>
    </w:p>
    <w:p w:rsidRDefault="00067FBF" w:rsidP="00067FBF" w:rsidR="00067FBF">
      <w:pPr>
        <w:jc w:val="both"/>
      </w:pPr>
      <w:r>
        <w:tab/>
        <w:t xml:space="preserve">11. Marina Honović i helena De Rossi, za HRVATSKE ŠUME d.o.o. temeljem dostavljene punomoći, </w:t>
      </w:r>
    </w:p>
    <w:p w:rsidRDefault="00067FBF" w:rsidP="00067FBF" w:rsidR="00067FBF">
      <w:pPr>
        <w:jc w:val="both"/>
      </w:pPr>
      <w:r>
        <w:tab/>
        <w:t xml:space="preserve">12. Dalen Mikuljan, za RH, temeljem punomoći, </w:t>
      </w:r>
    </w:p>
    <w:p w:rsidRDefault="00067FBF" w:rsidP="00067FBF" w:rsidR="00067FBF">
      <w:pPr>
        <w:jc w:val="both"/>
      </w:pPr>
      <w:r>
        <w:tab/>
        <w:t>13. Delić Nikola, Damir Debeljuh, Damir Majstorović, temeljem čl. 27 Pravilnika o polaganju stručnog ispita, obuci i usavršavanju stečajnog upravitelj (NN 104/15)</w:t>
      </w:r>
    </w:p>
    <w:p w:rsidRDefault="00067FBF" w:rsidP="00067FBF" w:rsidR="00067FBF">
      <w:pPr>
        <w:jc w:val="both"/>
      </w:pPr>
      <w:r>
        <w:tab/>
        <w:t xml:space="preserve">14. Dejan Juraga, osobno. </w:t>
      </w:r>
    </w:p>
    <w:p w:rsidRDefault="00185100" w:rsidP="005918D4" w:rsidR="00185100">
      <w:pPr>
        <w:jc w:val="both"/>
      </w:pPr>
    </w:p>
    <w:p w:rsidRDefault="00266760" w:rsidP="005918D4" w:rsidR="00266760" w:rsidRPr="004B7D73">
      <w:pPr>
        <w:jc w:val="both"/>
      </w:pPr>
      <w:r w:rsidRPr="004B7D73">
        <w:tab/>
        <w:t>Utvrđuje se da je stečajni upravitelj podnio izvješće o gospodarskom položaju dužnika i njegovim uzrocima, a koji će obrazložiti nazočnim vjerovnicima.</w:t>
      </w:r>
    </w:p>
    <w:p w:rsidRDefault="00266760" w:rsidP="005918D4" w:rsidR="00266760" w:rsidRPr="004B7D73">
      <w:pPr>
        <w:jc w:val="both"/>
      </w:pPr>
    </w:p>
    <w:p w:rsidRDefault="00266760" w:rsidP="005918D4" w:rsidR="00266760">
      <w:pPr>
        <w:jc w:val="both"/>
      </w:pPr>
      <w:r w:rsidRPr="004B7D73">
        <w:tab/>
        <w:t>Stečajni upravitelj usmeno izlaže kao u pisanom izv</w:t>
      </w:r>
      <w:r w:rsidR="00005258">
        <w:t xml:space="preserve">ješću podnesenom za ovo ročište kako slijedi: </w:t>
      </w:r>
    </w:p>
    <w:p w:rsidRDefault="005918D4" w:rsidP="005918D4" w:rsidR="005918D4" w:rsidRPr="004F68B1">
      <w:pPr>
        <w:rPr>
          <w:rStyle w:val="tabletitle2"/>
          <w:rFonts w:cs="Arial" w:hAnsi="Arial" w:ascii="Arial"/>
          <w:bCs/>
        </w:rPr>
      </w:pPr>
    </w:p>
    <w:p w:rsidRDefault="005918D4" w:rsidP="005918D4" w:rsidR="005918D4" w:rsidRPr="005918D4">
      <w:pPr>
        <w:ind w:firstLine="360"/>
        <w:rPr>
          <w:rStyle w:val="tabletitle2"/>
        </w:rPr>
      </w:pPr>
      <w:r w:rsidRPr="005918D4">
        <w:rPr>
          <w:rStyle w:val="tabletitle2"/>
        </w:rPr>
        <w:t>Dužnik je osnovan i počeo je poslovati 1994. godine.</w:t>
      </w:r>
    </w:p>
    <w:p w:rsidRDefault="005918D4" w:rsidP="005918D4" w:rsidR="005918D4" w:rsidRPr="005918D4">
      <w:pPr>
        <w:numPr>
          <w:ilvl w:val="0"/>
          <w:numId w:val="26"/>
        </w:numPr>
        <w:jc w:val="both"/>
      </w:pPr>
      <w:r w:rsidRPr="005918D4">
        <w:rPr>
          <w:rStyle w:val="tabletitle2"/>
        </w:rPr>
        <w:t>Osnovna djelatnost dužnika bila je proizvodnja strojeva za zavarivanje i rezanje kao i izrada strojeva za robotsko izvođenje istih radnji</w:t>
      </w:r>
    </w:p>
    <w:p w:rsidRDefault="005918D4" w:rsidP="005918D4" w:rsidR="005918D4" w:rsidRPr="005918D4">
      <w:pPr>
        <w:numPr>
          <w:ilvl w:val="0"/>
          <w:numId w:val="26"/>
        </w:numPr>
        <w:jc w:val="both"/>
      </w:pPr>
      <w:r w:rsidRPr="005918D4">
        <w:t xml:space="preserve">Dužnik od početka 2015. godine ne obavlja poslovnu aktivnost. Problemi za dužnika nastali su 2009. godine zbog pojave prvih efekata svjetske krize što se neposredno reflektiralo na glavnog kupca koji je smanjio narudžbe te sporo prilagođavanje vodstva društva uvjetima na tržištu. Nakon što su postali nelikvidni te što nisu mogli isplatiti plaće radnicima  uprava društva podnijela je prijedlog radi pokretanja postupka predstečajne nagodbe. Nakon što na ročištu plan financijskog i operativnog restrukturiranja nije prihvaćen Nagodbeno vijeće je donijelo rješenje kojim </w:t>
      </w:r>
      <w:r>
        <w:t>s</w:t>
      </w:r>
      <w:r w:rsidRPr="005918D4">
        <w:t>e obustavlja postupak predstečajne nagodbe.</w:t>
      </w:r>
    </w:p>
    <w:p w:rsidRDefault="005918D4" w:rsidP="005918D4" w:rsidR="005918D4">
      <w:pPr>
        <w:numPr>
          <w:ilvl w:val="0"/>
          <w:numId w:val="26"/>
        </w:numPr>
        <w:rPr>
          <w:rStyle w:val="tabletitle2"/>
        </w:rPr>
      </w:pPr>
      <w:r w:rsidRPr="005918D4">
        <w:rPr>
          <w:rStyle w:val="tabletitle2"/>
        </w:rPr>
        <w:t>Dužnik nema svoj vlastiti poslovni prostor već je djelatnost obavlja u prostoru koji je u vlasništvu Uljanik TESU d.d. Pula.</w:t>
      </w:r>
    </w:p>
    <w:p w:rsidRDefault="005918D4" w:rsidP="005918D4" w:rsidR="005918D4">
      <w:pPr>
        <w:rPr>
          <w:rStyle w:val="tabletitle2"/>
        </w:rPr>
      </w:pPr>
    </w:p>
    <w:p w:rsidRDefault="005918D4" w:rsidP="005918D4" w:rsidR="005918D4" w:rsidRPr="005918D4">
      <w:r w:rsidRPr="005918D4">
        <w:t xml:space="preserve">Bilanca – aktiva i pasiva  Uljanik TESU SZZ d. o. o. </w:t>
      </w:r>
      <w:r w:rsidRPr="005918D4">
        <w:rPr>
          <w:rStyle w:val="tabletextfield"/>
        </w:rPr>
        <w:t>u kunama</w:t>
      </w:r>
    </w:p>
    <w:tbl>
      <w:tblPr>
        <w:tblW w:type="dxa" w:w="5495"/>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1101"/>
        <w:gridCol w:w="2835"/>
        <w:gridCol w:w="1559"/>
      </w:tblGrid>
      <w:tr w:rsidTr="005918D4" w:rsidR="005918D4" w:rsidRPr="005918D4">
        <w:tc>
          <w:tcPr>
            <w:tcW w:type="dxa" w:w="1101"/>
            <w:tcBorders>
              <w:bottom w:space="0" w:sz="4" w:color="000000" w:val="single"/>
            </w:tcBorders>
          </w:tcPr>
          <w:p w:rsidRDefault="005918D4" w:rsidP="005918D4" w:rsidR="005918D4" w:rsidRPr="005918D4">
            <w:r w:rsidRPr="005918D4">
              <w:t>Redni broj</w:t>
            </w:r>
          </w:p>
        </w:tc>
        <w:tc>
          <w:tcPr>
            <w:tcW w:type="dxa" w:w="2835"/>
            <w:tcBorders>
              <w:bottom w:space="0" w:sz="4" w:color="000000" w:val="single"/>
            </w:tcBorders>
          </w:tcPr>
          <w:p w:rsidRDefault="005918D4" w:rsidP="005918D4" w:rsidR="005918D4" w:rsidRPr="005918D4">
            <w:pPr>
              <w:jc w:val="center"/>
            </w:pPr>
            <w:r w:rsidRPr="005918D4">
              <w:t>OPIS</w:t>
            </w:r>
          </w:p>
        </w:tc>
        <w:tc>
          <w:tcPr>
            <w:tcW w:type="dxa" w:w="1559"/>
            <w:tcBorders>
              <w:bottom w:space="0" w:sz="4" w:color="000000" w:val="single"/>
            </w:tcBorders>
          </w:tcPr>
          <w:p w:rsidRDefault="005918D4" w:rsidP="005918D4" w:rsidR="005918D4" w:rsidRPr="005918D4">
            <w:r w:rsidRPr="005918D4">
              <w:t>22.02.2016.</w:t>
            </w:r>
          </w:p>
        </w:tc>
      </w:tr>
      <w:tr w:rsidTr="005918D4" w:rsidR="005918D4" w:rsidRPr="005918D4">
        <w:tc>
          <w:tcPr>
            <w:tcW w:type="dxa" w:w="1101"/>
            <w:tcBorders>
              <w:right w:space="0" w:sz="4" w:color="000000" w:val="single"/>
            </w:tcBorders>
          </w:tcPr>
          <w:p w:rsidRDefault="005918D4" w:rsidP="005918D4" w:rsidR="005918D4" w:rsidRPr="005918D4"/>
        </w:tc>
        <w:tc>
          <w:tcPr>
            <w:tcW w:type="dxa" w:w="2835"/>
            <w:tcBorders>
              <w:left w:space="0" w:sz="4" w:color="000000" w:val="single"/>
              <w:right w:space="0" w:sz="4" w:color="000000" w:val="single"/>
            </w:tcBorders>
          </w:tcPr>
          <w:p w:rsidRDefault="005918D4" w:rsidP="005918D4" w:rsidR="005918D4" w:rsidRPr="005918D4"/>
        </w:tc>
        <w:tc>
          <w:tcPr>
            <w:tcW w:type="dxa" w:w="1559"/>
            <w:tcBorders>
              <w:left w:val="nil"/>
            </w:tcBorders>
          </w:tcPr>
          <w:p w:rsidRDefault="005918D4" w:rsidP="005918D4" w:rsidR="005918D4" w:rsidRPr="005918D4">
            <w:pPr>
              <w:jc w:val="right"/>
            </w:pPr>
          </w:p>
        </w:tc>
      </w:tr>
      <w:tr w:rsidTr="005918D4" w:rsidR="005918D4" w:rsidRPr="005918D4">
        <w:tc>
          <w:tcPr>
            <w:tcW w:type="dxa" w:w="1101"/>
          </w:tcPr>
          <w:p w:rsidRDefault="005918D4" w:rsidP="005918D4" w:rsidR="005918D4" w:rsidRPr="005918D4">
            <w:r w:rsidRPr="005918D4">
              <w:t>A</w:t>
            </w:r>
          </w:p>
        </w:tc>
        <w:tc>
          <w:tcPr>
            <w:tcW w:type="dxa" w:w="2835"/>
          </w:tcPr>
          <w:p w:rsidRDefault="005918D4" w:rsidP="005918D4" w:rsidR="005918D4" w:rsidRPr="005918D4">
            <w:r w:rsidRPr="005918D4">
              <w:t>POTRAŽIVANJA ZA UPISANI A NEUPLAĆENI KAPITAL</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r w:rsidRPr="005918D4">
              <w:t>B</w:t>
            </w:r>
          </w:p>
        </w:tc>
        <w:tc>
          <w:tcPr>
            <w:tcW w:type="dxa" w:w="2835"/>
          </w:tcPr>
          <w:p w:rsidRDefault="005918D4" w:rsidP="005918D4" w:rsidR="005918D4" w:rsidRPr="005918D4">
            <w:r w:rsidRPr="005918D4">
              <w:t>DUGOTRAJNA IMOVINA</w:t>
            </w:r>
          </w:p>
        </w:tc>
        <w:tc>
          <w:tcPr>
            <w:tcW w:type="dxa" w:w="1559"/>
          </w:tcPr>
          <w:p w:rsidRDefault="005918D4" w:rsidP="005918D4" w:rsidR="005918D4" w:rsidRPr="005918D4">
            <w:r w:rsidRPr="005918D4">
              <w:t>1.067.136</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Nematerijalna imovina</w:t>
            </w:r>
          </w:p>
        </w:tc>
        <w:tc>
          <w:tcPr>
            <w:tcW w:type="dxa" w:w="1559"/>
          </w:tcPr>
          <w:p w:rsidRDefault="005918D4" w:rsidP="005918D4" w:rsidR="005918D4" w:rsidRPr="005918D4">
            <w:r w:rsidRPr="005918D4">
              <w:t>2.277</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Materijalna  imovina</w:t>
            </w:r>
          </w:p>
        </w:tc>
        <w:tc>
          <w:tcPr>
            <w:tcW w:type="dxa" w:w="1559"/>
          </w:tcPr>
          <w:p w:rsidRDefault="005918D4" w:rsidP="005918D4" w:rsidR="005918D4" w:rsidRPr="005918D4">
            <w:r w:rsidRPr="005918D4">
              <w:t>1.064.859</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Financijska imovina</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Potraživanja</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r w:rsidRPr="005918D4">
              <w:t>C</w:t>
            </w:r>
          </w:p>
        </w:tc>
        <w:tc>
          <w:tcPr>
            <w:tcW w:type="dxa" w:w="2835"/>
          </w:tcPr>
          <w:p w:rsidRDefault="005918D4" w:rsidP="005918D4" w:rsidR="005918D4" w:rsidRPr="005918D4">
            <w:r w:rsidRPr="005918D4">
              <w:t>KRATKOTRAJNA IMOVINA</w:t>
            </w:r>
          </w:p>
        </w:tc>
        <w:tc>
          <w:tcPr>
            <w:tcW w:type="dxa" w:w="1559"/>
          </w:tcPr>
          <w:p w:rsidRDefault="005918D4" w:rsidP="005918D4" w:rsidR="005918D4" w:rsidRPr="005918D4">
            <w:r w:rsidRPr="005918D4">
              <w:t>4.560.222</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Zalihe</w:t>
            </w:r>
          </w:p>
        </w:tc>
        <w:tc>
          <w:tcPr>
            <w:tcW w:type="dxa" w:w="1559"/>
          </w:tcPr>
          <w:p w:rsidRDefault="005918D4" w:rsidP="005918D4" w:rsidR="005918D4" w:rsidRPr="005918D4">
            <w:r w:rsidRPr="005918D4">
              <w:t>2.572.878</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Potraživanja</w:t>
            </w:r>
          </w:p>
        </w:tc>
        <w:tc>
          <w:tcPr>
            <w:tcW w:type="dxa" w:w="1559"/>
          </w:tcPr>
          <w:p w:rsidRDefault="005918D4" w:rsidP="005918D4" w:rsidR="005918D4" w:rsidRPr="005918D4">
            <w:r w:rsidRPr="005918D4">
              <w:t>1.945.263</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Financijska imovina</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Novac na računu i blagajni</w:t>
            </w:r>
          </w:p>
        </w:tc>
        <w:tc>
          <w:tcPr>
            <w:tcW w:type="dxa" w:w="1559"/>
          </w:tcPr>
          <w:p w:rsidRDefault="005918D4" w:rsidP="005918D4" w:rsidR="005918D4" w:rsidRPr="005918D4">
            <w:r w:rsidRPr="005918D4">
              <w:t>42.081</w:t>
            </w:r>
          </w:p>
        </w:tc>
      </w:tr>
      <w:tr w:rsidTr="005918D4" w:rsidR="005918D4" w:rsidRPr="005918D4">
        <w:tc>
          <w:tcPr>
            <w:tcW w:type="dxa" w:w="1101"/>
          </w:tcPr>
          <w:p w:rsidRDefault="005918D4" w:rsidP="005918D4" w:rsidR="005918D4" w:rsidRPr="005918D4">
            <w:r w:rsidRPr="005918D4">
              <w:t>D</w:t>
            </w:r>
          </w:p>
        </w:tc>
        <w:tc>
          <w:tcPr>
            <w:tcW w:type="dxa" w:w="2835"/>
          </w:tcPr>
          <w:p w:rsidRDefault="005918D4" w:rsidP="005918D4" w:rsidR="005918D4" w:rsidRPr="005918D4">
            <w:r w:rsidRPr="005918D4">
              <w:t>PLAĆENI TROŠKOVI BUDUĆEG RAZDOBLJA</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tc>
        <w:tc>
          <w:tcPr>
            <w:tcW w:type="dxa" w:w="1559"/>
          </w:tcPr>
          <w:p w:rsidRDefault="005918D4" w:rsidP="005918D4" w:rsidR="005918D4" w:rsidRPr="005918D4"/>
        </w:tc>
      </w:tr>
      <w:tr w:rsidTr="005918D4" w:rsidR="005918D4" w:rsidRPr="005918D4">
        <w:tc>
          <w:tcPr>
            <w:tcW w:type="dxa" w:w="1101"/>
          </w:tcPr>
          <w:p w:rsidRDefault="005918D4" w:rsidP="005918D4" w:rsidR="005918D4" w:rsidRPr="005918D4"/>
        </w:tc>
        <w:tc>
          <w:tcPr>
            <w:tcW w:type="dxa" w:w="2835"/>
            <w:tcBorders>
              <w:bottom w:space="0" w:sz="4" w:color="000000" w:val="single"/>
            </w:tcBorders>
          </w:tcPr>
          <w:p w:rsidRDefault="005918D4" w:rsidP="005918D4" w:rsidR="005918D4" w:rsidRPr="005918D4">
            <w:r w:rsidRPr="005918D4">
              <w:t>UKUPNA AKTIVA</w:t>
            </w:r>
          </w:p>
        </w:tc>
        <w:tc>
          <w:tcPr>
            <w:tcW w:type="dxa" w:w="1559"/>
            <w:tcBorders>
              <w:bottom w:space="0" w:sz="4" w:color="000000" w:val="single"/>
            </w:tcBorders>
          </w:tcPr>
          <w:p w:rsidRDefault="005918D4" w:rsidP="005918D4" w:rsidR="005918D4" w:rsidRPr="005918D4">
            <w:r w:rsidRPr="005918D4">
              <w:t>5.627.358</w:t>
            </w:r>
          </w:p>
        </w:tc>
      </w:tr>
      <w:tr w:rsidTr="005918D4" w:rsidR="005918D4" w:rsidRPr="005918D4">
        <w:tc>
          <w:tcPr>
            <w:tcW w:type="dxa" w:w="1101"/>
          </w:tcPr>
          <w:p w:rsidRDefault="005918D4" w:rsidP="005918D4" w:rsidR="005918D4" w:rsidRPr="005918D4"/>
        </w:tc>
        <w:tc>
          <w:tcPr>
            <w:tcW w:type="dxa" w:w="2835"/>
            <w:tcBorders>
              <w:right w:val="nil"/>
            </w:tcBorders>
          </w:tcPr>
          <w:p w:rsidRDefault="005918D4" w:rsidP="005918D4" w:rsidR="005918D4" w:rsidRPr="005918D4">
            <w:pPr>
              <w:jc w:val="right"/>
            </w:pPr>
          </w:p>
        </w:tc>
        <w:tc>
          <w:tcPr>
            <w:tcW w:type="dxa" w:w="1559"/>
            <w:tcBorders>
              <w:left w:val="nil"/>
              <w:right w:space="0" w:sz="4" w:color="000000" w:val="single"/>
            </w:tcBorders>
          </w:tcPr>
          <w:p w:rsidRDefault="005918D4" w:rsidP="005918D4" w:rsidR="005918D4" w:rsidRPr="005918D4">
            <w:pPr>
              <w:jc w:val="right"/>
            </w:pPr>
          </w:p>
        </w:tc>
      </w:tr>
      <w:tr w:rsidTr="005918D4" w:rsidR="005918D4" w:rsidRPr="005918D4">
        <w:tc>
          <w:tcPr>
            <w:tcW w:type="dxa" w:w="1101"/>
          </w:tcPr>
          <w:p w:rsidRDefault="005918D4" w:rsidP="005918D4" w:rsidR="005918D4" w:rsidRPr="005918D4">
            <w:r w:rsidRPr="005918D4">
              <w:t>A</w:t>
            </w:r>
          </w:p>
        </w:tc>
        <w:tc>
          <w:tcPr>
            <w:tcW w:type="dxa" w:w="2835"/>
          </w:tcPr>
          <w:p w:rsidRDefault="005918D4" w:rsidP="005918D4" w:rsidR="005918D4" w:rsidRPr="005918D4">
            <w:r w:rsidRPr="005918D4">
              <w:t>KAPITAL I REZERVE</w:t>
            </w:r>
          </w:p>
        </w:tc>
        <w:tc>
          <w:tcPr>
            <w:tcW w:type="dxa" w:w="1559"/>
          </w:tcPr>
          <w:p w:rsidRDefault="005918D4" w:rsidP="005918D4" w:rsidR="005918D4" w:rsidRPr="005918D4">
            <w:r w:rsidRPr="005918D4">
              <w:t>-463.190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Upisani kapital</w:t>
            </w:r>
          </w:p>
        </w:tc>
        <w:tc>
          <w:tcPr>
            <w:tcW w:type="dxa" w:w="1559"/>
          </w:tcPr>
          <w:p w:rsidRDefault="005918D4" w:rsidP="005918D4" w:rsidR="005918D4" w:rsidRPr="005918D4">
            <w:r w:rsidRPr="005918D4">
              <w:t>3.000.000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Zadržana dobit</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Preneseni gubitak</w:t>
            </w:r>
          </w:p>
        </w:tc>
        <w:tc>
          <w:tcPr>
            <w:tcW w:type="dxa" w:w="1559"/>
          </w:tcPr>
          <w:p w:rsidRDefault="005918D4" w:rsidP="005918D4" w:rsidR="005918D4" w:rsidRPr="005918D4">
            <w:r w:rsidRPr="005918D4">
              <w:t>-1.635.971</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Dobitak Tekuće godine</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tc>
        <w:tc>
          <w:tcPr>
            <w:tcW w:type="dxa" w:w="2835"/>
          </w:tcPr>
          <w:p w:rsidRDefault="005918D4" w:rsidP="005918D4" w:rsidR="005918D4" w:rsidRPr="005918D4">
            <w:r w:rsidRPr="005918D4">
              <w:t>Gubitak tekuće godine</w:t>
            </w:r>
          </w:p>
        </w:tc>
        <w:tc>
          <w:tcPr>
            <w:tcW w:type="dxa" w:w="1559"/>
          </w:tcPr>
          <w:p w:rsidRDefault="005918D4" w:rsidP="005918D4" w:rsidR="005918D4" w:rsidRPr="005918D4">
            <w:r w:rsidRPr="005918D4">
              <w:t>- 1.827.219</w:t>
            </w:r>
          </w:p>
        </w:tc>
      </w:tr>
      <w:tr w:rsidTr="005918D4" w:rsidR="005918D4" w:rsidRPr="005918D4">
        <w:tc>
          <w:tcPr>
            <w:tcW w:type="dxa" w:w="1101"/>
          </w:tcPr>
          <w:p w:rsidRDefault="005918D4" w:rsidP="005918D4" w:rsidR="005918D4" w:rsidRPr="005918D4">
            <w:r w:rsidRPr="005918D4">
              <w:t>B</w:t>
            </w:r>
          </w:p>
        </w:tc>
        <w:tc>
          <w:tcPr>
            <w:tcW w:type="dxa" w:w="2835"/>
          </w:tcPr>
          <w:p w:rsidRDefault="005918D4" w:rsidP="005918D4" w:rsidR="005918D4" w:rsidRPr="005918D4">
            <w:r w:rsidRPr="005918D4">
              <w:t>REZERVIRANJA</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r w:rsidRPr="005918D4">
              <w:t>C</w:t>
            </w:r>
          </w:p>
        </w:tc>
        <w:tc>
          <w:tcPr>
            <w:tcW w:type="dxa" w:w="2835"/>
          </w:tcPr>
          <w:p w:rsidRDefault="005918D4" w:rsidP="005918D4" w:rsidR="005918D4" w:rsidRPr="005918D4">
            <w:r w:rsidRPr="005918D4">
              <w:t>DUGOROČNE OBVEZE</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r w:rsidRPr="005918D4">
              <w:t>D</w:t>
            </w:r>
          </w:p>
        </w:tc>
        <w:tc>
          <w:tcPr>
            <w:tcW w:type="dxa" w:w="2835"/>
          </w:tcPr>
          <w:p w:rsidRDefault="005918D4" w:rsidP="005918D4" w:rsidR="005918D4" w:rsidRPr="005918D4">
            <w:r w:rsidRPr="005918D4">
              <w:t>KRATKOROČNE OBVEZE</w:t>
            </w:r>
          </w:p>
        </w:tc>
        <w:tc>
          <w:tcPr>
            <w:tcW w:type="dxa" w:w="1559"/>
          </w:tcPr>
          <w:p w:rsidRDefault="005918D4" w:rsidP="005918D4" w:rsidR="005918D4" w:rsidRPr="005918D4">
            <w:r w:rsidRPr="005918D4">
              <w:t>6.090.548</w:t>
            </w:r>
          </w:p>
        </w:tc>
      </w:tr>
      <w:tr w:rsidTr="005918D4" w:rsidR="005918D4" w:rsidRPr="005918D4">
        <w:tc>
          <w:tcPr>
            <w:tcW w:type="dxa" w:w="1101"/>
          </w:tcPr>
          <w:p w:rsidRDefault="005918D4" w:rsidP="005918D4" w:rsidR="005918D4" w:rsidRPr="005918D4">
            <w:r w:rsidRPr="005918D4">
              <w:t>E</w:t>
            </w:r>
          </w:p>
        </w:tc>
        <w:tc>
          <w:tcPr>
            <w:tcW w:type="dxa" w:w="2835"/>
          </w:tcPr>
          <w:p w:rsidRDefault="005918D4" w:rsidP="005918D4" w:rsidR="005918D4" w:rsidRPr="005918D4">
            <w:r w:rsidRPr="005918D4">
              <w:t>ODGOĐENO PLAĆANJE TROŠKOVA</w:t>
            </w:r>
          </w:p>
        </w:tc>
        <w:tc>
          <w:tcPr>
            <w:tcW w:type="dxa" w:w="1559"/>
          </w:tcPr>
          <w:p w:rsidRDefault="005918D4" w:rsidP="005918D4" w:rsidR="005918D4" w:rsidRPr="005918D4">
            <w:r w:rsidRPr="005918D4">
              <w:t>0</w:t>
            </w:r>
          </w:p>
        </w:tc>
      </w:tr>
      <w:tr w:rsidTr="005918D4" w:rsidR="005918D4" w:rsidRPr="005918D4">
        <w:tc>
          <w:tcPr>
            <w:tcW w:type="dxa" w:w="1101"/>
          </w:tcPr>
          <w:p w:rsidRDefault="005918D4" w:rsidP="005918D4" w:rsidR="005918D4" w:rsidRPr="005918D4">
            <w:r w:rsidRPr="005918D4">
              <w:t>F</w:t>
            </w:r>
          </w:p>
        </w:tc>
        <w:tc>
          <w:tcPr>
            <w:tcW w:type="dxa" w:w="2835"/>
          </w:tcPr>
          <w:p w:rsidRDefault="005918D4" w:rsidP="005918D4" w:rsidR="005918D4" w:rsidRPr="005918D4">
            <w:r w:rsidRPr="005918D4">
              <w:t>UKUPNA PASIVA</w:t>
            </w:r>
          </w:p>
        </w:tc>
        <w:tc>
          <w:tcPr>
            <w:tcW w:type="dxa" w:w="1559"/>
          </w:tcPr>
          <w:p w:rsidRDefault="005918D4" w:rsidP="005918D4" w:rsidR="005918D4" w:rsidRPr="005918D4">
            <w:r w:rsidRPr="005918D4">
              <w:t>5.627.358</w:t>
            </w:r>
          </w:p>
        </w:tc>
      </w:tr>
    </w:tbl>
    <w:p w:rsidRDefault="005918D4" w:rsidP="005918D4" w:rsidR="005918D4" w:rsidRPr="005918D4">
      <w:pPr>
        <w:rPr>
          <w:b/>
        </w:rPr>
      </w:pPr>
    </w:p>
    <w:p w:rsidRDefault="005918D4" w:rsidP="005918D4" w:rsidR="005918D4">
      <w:pPr>
        <w:ind w:firstLine="708"/>
      </w:pPr>
    </w:p>
    <w:p w:rsidRDefault="005918D4" w:rsidP="005918D4" w:rsidR="005918D4">
      <w:pPr>
        <w:ind w:firstLine="708"/>
      </w:pPr>
      <w:r w:rsidRPr="005918D4">
        <w:t>PROVEDENE AKTIVNOSTI</w:t>
      </w:r>
    </w:p>
    <w:p w:rsidRDefault="005918D4" w:rsidP="005918D4" w:rsidR="005918D4" w:rsidRPr="005918D4">
      <w:pPr>
        <w:ind w:firstLine="708"/>
      </w:pPr>
    </w:p>
    <w:p w:rsidRDefault="005918D4" w:rsidP="005918D4" w:rsidR="005918D4" w:rsidRPr="005918D4">
      <w:pPr>
        <w:ind w:firstLine="708"/>
        <w:jc w:val="both"/>
        <w:rPr>
          <w:rStyle w:val="tabletitle2"/>
        </w:rPr>
      </w:pPr>
      <w:r w:rsidRPr="005918D4">
        <w:t xml:space="preserve">Nakon otvaranja stečajnog postupka sa dosadašnjim </w:t>
      </w:r>
      <w:r w:rsidRPr="005918D4">
        <w:rPr>
          <w:rStyle w:val="tabletitle2"/>
        </w:rPr>
        <w:t>predsjednikom  nadzornog odbora Danko Turčinović obavljena je primopredaja te je isti predao ključeve ulaznih vrata stečajnom upravitelju, ključeve sefova te je popisano što se u njima nalazi.</w:t>
      </w:r>
    </w:p>
    <w:p w:rsidRDefault="005918D4" w:rsidP="005918D4" w:rsidR="005918D4" w:rsidRPr="005918D4">
      <w:pPr>
        <w:ind w:firstLine="708"/>
        <w:jc w:val="both"/>
        <w:rPr>
          <w:rStyle w:val="tabletitle2"/>
        </w:rPr>
      </w:pPr>
      <w:r w:rsidRPr="005918D4">
        <w:rPr>
          <w:rStyle w:val="tabletitle2"/>
        </w:rPr>
        <w:t>Sa radnicima je dogovoren sastanak 27.02.2016. te im je objašnjeno što je stečajni postupka, kako se provodi i koje su njihove dužnosti. Isti dan sa većinom radnika je otkazan ugovor o radu sa propisanim otkaznim rokom od mjesec dana. Jednom dijelu radnika je produžen otkazni rok radi popisa imovina, međutim isti istječe 15.05.2015. godine.</w:t>
      </w:r>
    </w:p>
    <w:p w:rsidRDefault="005918D4" w:rsidP="005918D4" w:rsidR="005918D4" w:rsidRPr="005918D4">
      <w:pPr>
        <w:ind w:firstLine="708"/>
        <w:jc w:val="both"/>
        <w:rPr>
          <w:rStyle w:val="tabletitle2"/>
        </w:rPr>
      </w:pPr>
      <w:r w:rsidRPr="005918D4">
        <w:rPr>
          <w:rStyle w:val="tabletitle2"/>
        </w:rPr>
        <w:t>Napravljen je novi pečat dužnika te  se isti nalazi kod stečajnog upravitelja.</w:t>
      </w:r>
    </w:p>
    <w:p w:rsidRDefault="005918D4" w:rsidP="005918D4" w:rsidR="005918D4" w:rsidRPr="005918D4">
      <w:pPr>
        <w:ind w:firstLine="708"/>
        <w:jc w:val="both"/>
        <w:rPr>
          <w:bCs/>
        </w:rPr>
      </w:pPr>
      <w:r w:rsidRPr="005918D4">
        <w:rPr>
          <w:rStyle w:val="tabletitle2"/>
        </w:rPr>
        <w:t>Otvoren je novi račun stečajnog dužnika sukladno članku 218</w:t>
      </w:r>
      <w:r>
        <w:rPr>
          <w:rStyle w:val="tabletitle2"/>
        </w:rPr>
        <w:t>.</w:t>
      </w:r>
      <w:r w:rsidRPr="005918D4">
        <w:rPr>
          <w:rStyle w:val="tabletitle2"/>
        </w:rPr>
        <w:t xml:space="preserve"> Stečajnog zakona te je samo stečajni upravitelj ovlašten za </w:t>
      </w:r>
      <w:r w:rsidRPr="005918D4">
        <w:rPr>
          <w:rStyle w:val="Naglaeno"/>
          <w:b w:val="false"/>
        </w:rPr>
        <w:t>potpisivanje dokumentacije platnog prometa.</w:t>
      </w:r>
      <w:r w:rsidRPr="005918D4">
        <w:rPr>
          <w:rStyle w:val="tabletextfield"/>
        </w:rPr>
        <w:t xml:space="preserve"> Novi  račun je otvoren kod:  </w:t>
      </w:r>
      <w:r w:rsidRPr="005918D4">
        <w:rPr>
          <w:bCs/>
        </w:rPr>
        <w:t>Erste&amp;Steiermärkische Bank d.d.</w:t>
      </w:r>
      <w:r w:rsidRPr="005918D4">
        <w:rPr>
          <w:b/>
          <w:bCs/>
        </w:rPr>
        <w:t xml:space="preserve"> </w:t>
      </w:r>
      <w:r w:rsidRPr="005918D4">
        <w:rPr>
          <w:rStyle w:val="Naglaeno"/>
          <w:b w:val="false"/>
        </w:rPr>
        <w:t xml:space="preserve">broj: </w:t>
      </w:r>
      <w:r w:rsidRPr="005918D4">
        <w:rPr>
          <w:bCs/>
        </w:rPr>
        <w:t>HR1424020061100781966.</w:t>
      </w:r>
    </w:p>
    <w:p w:rsidRDefault="005918D4" w:rsidP="005918D4" w:rsidR="005918D4" w:rsidRPr="005918D4">
      <w:pPr>
        <w:ind w:firstLine="708"/>
        <w:jc w:val="both"/>
        <w:rPr>
          <w:bCs/>
        </w:rPr>
      </w:pPr>
      <w:r w:rsidRPr="005918D4">
        <w:rPr>
          <w:bCs/>
        </w:rPr>
        <w:t>Sklopljen je ugovor o vođenju knjigovodstvenih usluga sa Veltra d.o.o. Pula.</w:t>
      </w:r>
    </w:p>
    <w:p w:rsidRDefault="005918D4" w:rsidP="005918D4" w:rsidR="005918D4" w:rsidRPr="005918D4">
      <w:pPr>
        <w:ind w:firstLine="708"/>
        <w:jc w:val="both"/>
        <w:rPr>
          <w:bCs/>
        </w:rPr>
      </w:pPr>
      <w:r w:rsidRPr="005918D4">
        <w:rPr>
          <w:bCs/>
        </w:rPr>
        <w:t>U trenutku otvaranja stečajnog postupka nisu se vodile poslovne knjige te je bilo potrebno napraviti obračunske liste za radnike i to  za 12/2016,01/2016,02/2016 i 03/2016 i srediti poslovne knjige.</w:t>
      </w:r>
    </w:p>
    <w:p w:rsidRDefault="005918D4" w:rsidP="005918D4" w:rsidR="005918D4" w:rsidRPr="005918D4">
      <w:pPr>
        <w:ind w:firstLine="708"/>
        <w:jc w:val="both"/>
      </w:pPr>
      <w:r w:rsidRPr="005918D4">
        <w:rPr>
          <w:bCs/>
        </w:rPr>
        <w:t xml:space="preserve">Sukladno Stečajnom zakonu stečajni upravitelj je sastavio </w:t>
      </w:r>
      <w:r w:rsidRPr="005918D4">
        <w:t>popis svih tražbina radnika i prijašnjih dužnikovih radnika dospjelih do otvaranja stečajnoga postupka koje je obvezan iskazati u bruto iznosu i netoiznosu i predočiti na potpis prijavu njihovih tražbina u dva primjerka međutim nisu se  svi odazvali potpisivanju prijava potraživanja.</w:t>
      </w:r>
    </w:p>
    <w:p w:rsidRDefault="005918D4" w:rsidP="005918D4" w:rsidR="005918D4" w:rsidRPr="005918D4">
      <w:pPr>
        <w:ind w:firstLine="708"/>
        <w:jc w:val="both"/>
      </w:pPr>
      <w:r w:rsidRPr="005918D4">
        <w:t>Ugovorena su dva posla u vrijednosti cca</w:t>
      </w:r>
      <w:r>
        <w:t>.</w:t>
      </w:r>
      <w:r w:rsidRPr="005918D4">
        <w:t xml:space="preserve"> 100.000,00 kn te su ista obavljena u roku od 7 dana.</w:t>
      </w:r>
    </w:p>
    <w:p w:rsidRDefault="005918D4" w:rsidP="005918D4" w:rsidR="005918D4" w:rsidRPr="005918D4">
      <w:pPr>
        <w:ind w:firstLine="708"/>
        <w:jc w:val="both"/>
        <w:rPr>
          <w:rStyle w:val="tabletitle2"/>
        </w:rPr>
      </w:pPr>
      <w:r w:rsidRPr="005918D4">
        <w:t>Zadnji dan obavljanja posla jedna od osoba pokušala je samoubojstvo te je s teškim ozljedama glave prebačena u Opću bolnicu Pula.</w:t>
      </w:r>
    </w:p>
    <w:p w:rsidRDefault="005918D4" w:rsidP="005918D4" w:rsidR="005918D4" w:rsidRPr="005918D4">
      <w:pPr>
        <w:ind w:firstLine="708"/>
        <w:jc w:val="both"/>
      </w:pPr>
      <w:r w:rsidRPr="005918D4">
        <w:t xml:space="preserve">Odredbom čl. 221 Stečajnog zakona stečajni upravitelj dužan je sastaviti popis pojedinih predmeta stečajne mase te se njihov popis sa </w:t>
      </w:r>
      <w:r w:rsidR="00185100" w:rsidRPr="005918D4">
        <w:t>procijenjenim</w:t>
      </w:r>
      <w:r w:rsidRPr="005918D4">
        <w:t xml:space="preserve"> vrijednostima nalaze u popisu imovine koji je sastavni dio ovog izvješća.</w:t>
      </w:r>
    </w:p>
    <w:p w:rsidRDefault="005918D4" w:rsidP="005918D4" w:rsidR="005918D4" w:rsidRPr="005918D4">
      <w:pPr>
        <w:jc w:val="both"/>
      </w:pPr>
    </w:p>
    <w:p w:rsidRDefault="005918D4" w:rsidP="005918D4" w:rsidR="005918D4">
      <w:pPr>
        <w:rPr>
          <w:b/>
        </w:rPr>
      </w:pPr>
    </w:p>
    <w:p w:rsidRDefault="005918D4" w:rsidP="00185100" w:rsidR="005918D4" w:rsidRPr="005918D4">
      <w:pPr>
        <w:ind w:firstLine="708"/>
      </w:pPr>
      <w:r w:rsidRPr="005918D4">
        <w:t>IMOVINA DUŽNIKA</w:t>
      </w:r>
    </w:p>
    <w:p w:rsidRDefault="005918D4" w:rsidP="005918D4" w:rsidR="005918D4" w:rsidRPr="005918D4">
      <w:pPr>
        <w:rPr>
          <w:b/>
        </w:rPr>
      </w:pPr>
    </w:p>
    <w:p w:rsidRDefault="005918D4" w:rsidP="005918D4" w:rsidR="005918D4" w:rsidRPr="005918D4">
      <w:pPr>
        <w:ind w:firstLine="708"/>
        <w:jc w:val="both"/>
      </w:pPr>
      <w:r w:rsidRPr="005918D4">
        <w:t>Sukladno odredbi čl. 221 Stečajnog zakona stečajni upravitelj je sastavio popis predmeta stečajne mase stečajnog dužnika sa procijenjenim vrijednostima.</w:t>
      </w:r>
    </w:p>
    <w:p w:rsidRDefault="005918D4" w:rsidP="005918D4" w:rsidR="005918D4" w:rsidRPr="005918D4">
      <w:pPr>
        <w:ind w:firstLine="708"/>
        <w:jc w:val="both"/>
      </w:pPr>
      <w:r w:rsidRPr="005918D4">
        <w:t>Procijenjena vrijednost imovine iznosi ukupno 8.297.266,69 kn</w:t>
      </w:r>
    </w:p>
    <w:p w:rsidRDefault="005918D4" w:rsidP="005918D4" w:rsidR="005918D4" w:rsidRPr="005918D4">
      <w:pPr>
        <w:ind w:firstLine="708"/>
        <w:jc w:val="both"/>
      </w:pPr>
      <w:r w:rsidRPr="005918D4">
        <w:t>Navedeno se odnosi na :</w:t>
      </w:r>
    </w:p>
    <w:p w:rsidRDefault="005918D4" w:rsidP="005918D4" w:rsidR="005918D4" w:rsidRPr="005918D4">
      <w:pPr>
        <w:ind w:firstLine="708"/>
        <w:jc w:val="both"/>
      </w:pPr>
      <w:r w:rsidRPr="005918D4">
        <w:t>a) opremu i alat u iznosu od 2.549.517,00 kn</w:t>
      </w:r>
    </w:p>
    <w:p w:rsidRDefault="005918D4" w:rsidP="005918D4" w:rsidR="005918D4" w:rsidRPr="005918D4">
      <w:pPr>
        <w:ind w:firstLine="708"/>
        <w:jc w:val="both"/>
      </w:pPr>
      <w:r w:rsidRPr="005918D4">
        <w:t>b) imovinu koja je služila obavljanu administrativnih poslova te na dokumentaciju strojeva koje je izrađivao stečajni dužnik u iznosu od 3.107.220,00 kn</w:t>
      </w:r>
    </w:p>
    <w:p w:rsidRDefault="005918D4" w:rsidP="005918D4" w:rsidR="005918D4" w:rsidRPr="005918D4">
      <w:pPr>
        <w:ind w:firstLine="708"/>
        <w:jc w:val="both"/>
      </w:pPr>
      <w:r w:rsidRPr="005918D4">
        <w:t>c) transportna sredstva u iznosu od 125.200,00 kn</w:t>
      </w:r>
    </w:p>
    <w:p w:rsidRDefault="005918D4" w:rsidP="005918D4" w:rsidR="005918D4" w:rsidRPr="005918D4">
      <w:pPr>
        <w:ind w:firstLine="708"/>
        <w:jc w:val="both"/>
      </w:pPr>
      <w:r w:rsidRPr="005918D4">
        <w:t>d) zalihe materijala u iznosu od 2.415.761,69 kn</w:t>
      </w:r>
    </w:p>
    <w:p w:rsidRDefault="005918D4" w:rsidP="005918D4" w:rsidR="005918D4" w:rsidRPr="005918D4">
      <w:pPr>
        <w:ind w:firstLine="708"/>
        <w:jc w:val="both"/>
      </w:pPr>
      <w:r w:rsidRPr="005918D4">
        <w:t>e) mjernih instrumenata u iznosu od 99.568,00 kn</w:t>
      </w:r>
    </w:p>
    <w:p w:rsidRDefault="005918D4" w:rsidP="005918D4" w:rsidR="005918D4" w:rsidRPr="005918D4">
      <w:pPr>
        <w:ind w:firstLine="708"/>
        <w:jc w:val="both"/>
      </w:pPr>
      <w:r w:rsidRPr="005918D4">
        <w:t>Iako je knjigovodstvena vrijednost, a i procijenjena vrijednost visoka, tržišna vrijednost imovine stečajnog dužnika je jako mala. Kako je stečajni dužnik vlasnik puno opreme (strojeva i alata) stečajni upravitelj iz razloga ekonomičnosti nije angažirao ovlaštenog sudskog procjenitelja jer bi izrada elaborata o vrijednost  ukupne imovine bila jako skupa (par desetaka tisuća kuna). Zbog navedenog angažirao je nekoliko radnika stečajnog dužnika da po svom mišljenju navedu vrijednost imovine tj. samog pojedinačnog predmeta.</w:t>
      </w:r>
    </w:p>
    <w:p w:rsidRDefault="005918D4" w:rsidP="005918D4" w:rsidR="005918D4" w:rsidRPr="005918D4">
      <w:pPr>
        <w:ind w:firstLine="708"/>
        <w:jc w:val="both"/>
      </w:pPr>
      <w:r w:rsidRPr="005918D4">
        <w:t>Što se tiče opreme i alata s kojima je stečajni dužnik obavljao djelatnost velika većina njih je nabavljena krajem 70- tih i početkom 80-tih godina prošlog stoljeća te je oprema zastarjela. Nadalje navedena oprema je namijenjena za specifičnu djelatnost koju je obavljao stečajni dužnik te zbog toga mogućnost unovčenja dodatno smanjena jer ostale osobe koje obavljaju sličnu djelatnost imaju daleko noviju opremu. Dodatnim istraživanjem i razgovorom sa osoba koju se upoznate  sa navedenom djelatnošću stečajni upravitelj je došao do saznanja da i novija oprema se može nabaviti po znatno jeftinijim cijenama ( postoje određene web stranice koje prodaju rashodovanu opremu po europskoj uniji).</w:t>
      </w:r>
    </w:p>
    <w:p w:rsidRDefault="005918D4" w:rsidP="00185100" w:rsidR="005918D4" w:rsidRPr="005918D4">
      <w:pPr>
        <w:ind w:firstLine="708"/>
        <w:jc w:val="both"/>
      </w:pPr>
      <w:r w:rsidRPr="005918D4">
        <w:t xml:space="preserve">Sve navedeno što se tiče opreme i alata može se </w:t>
      </w:r>
      <w:r w:rsidR="00185100" w:rsidRPr="005918D4">
        <w:t>primijeniti</w:t>
      </w:r>
      <w:r w:rsidRPr="005918D4">
        <w:t xml:space="preserve"> i na zalihe materijala u vlasništvu stečajnog dužnika. Navedeni materijal nema široku primjenu te se može strogo upotrijebiti za djelatnost koju je obavljao stečajni dužnik.  </w:t>
      </w:r>
    </w:p>
    <w:p w:rsidRDefault="005918D4" w:rsidP="00185100" w:rsidR="005918D4" w:rsidRPr="005918D4">
      <w:pPr>
        <w:ind w:firstLine="708"/>
        <w:jc w:val="both"/>
      </w:pPr>
      <w:r w:rsidRPr="005918D4">
        <w:t>Uvidom u uvjerenje Policijske uprave istarske stečajni dužnik je vlasnik više motornih vozila međutim u stvarnosti stečajni dužnik je u posjedu dvaju motornih vozila i to N1 marke Hyundai H-1 2.5 TCI gls godine proizvodnje 2006 i N1 marke Peugeot partner 1,4E godine proizvodnje 2008. Ostala vozila naved</w:t>
      </w:r>
      <w:r w:rsidR="00185100">
        <w:t>e</w:t>
      </w:r>
      <w:r w:rsidRPr="005918D4">
        <w:t xml:space="preserve">na u uvjerenju Policijske uprave istarske „ nestala“ su prilikom </w:t>
      </w:r>
      <w:r w:rsidR="00185100" w:rsidRPr="005918D4">
        <w:t>preseljenja</w:t>
      </w:r>
      <w:r w:rsidRPr="005918D4">
        <w:t xml:space="preserve"> društva u sadašnje prostorije i to 2005. godine. </w:t>
      </w:r>
    </w:p>
    <w:p w:rsidRDefault="005918D4" w:rsidP="005918D4" w:rsidR="005918D4">
      <w:pPr>
        <w:jc w:val="both"/>
      </w:pPr>
    </w:p>
    <w:p w:rsidRDefault="00597A6A" w:rsidP="005918D4" w:rsidR="00597A6A">
      <w:pPr>
        <w:jc w:val="both"/>
      </w:pPr>
      <w:r>
        <w:tab/>
        <w:t>Stečajni upravitelj navodi da je na računu dužnika trenutn</w:t>
      </w:r>
      <w:r w:rsidR="00893676">
        <w:t>o</w:t>
      </w:r>
      <w:r>
        <w:t xml:space="preserve"> neš</w:t>
      </w:r>
      <w:r w:rsidR="00893676">
        <w:t>t</w:t>
      </w:r>
      <w:r>
        <w:t xml:space="preserve">o malo manje od 40.000,00 kn. </w:t>
      </w:r>
    </w:p>
    <w:p w:rsidRDefault="00597A6A" w:rsidP="005918D4" w:rsidR="00597A6A">
      <w:pPr>
        <w:jc w:val="both"/>
      </w:pPr>
    </w:p>
    <w:p w:rsidRDefault="00597A6A" w:rsidP="005918D4" w:rsidR="00597A6A">
      <w:pPr>
        <w:jc w:val="both"/>
      </w:pPr>
      <w:r>
        <w:tab/>
        <w:t xml:space="preserve">Stečajni upravitelj navodi da je u tijeku obavljanje jednog ugovorenog posla. Taj posao će se obavljati još nekih 15 dana a obavlja ga 10 radnika (ne svi odjednom već određeni broj radnika po pojedinoj fazi). </w:t>
      </w:r>
    </w:p>
    <w:p w:rsidRDefault="00597A6A" w:rsidP="005918D4" w:rsidR="00597A6A">
      <w:pPr>
        <w:jc w:val="both"/>
      </w:pPr>
    </w:p>
    <w:p w:rsidRDefault="00597A6A" w:rsidP="005918D4" w:rsidR="00597A6A" w:rsidRPr="005918D4">
      <w:pPr>
        <w:jc w:val="both"/>
      </w:pPr>
      <w:r>
        <w:tab/>
        <w:t xml:space="preserve">Posao je ugovoren za iznos od 45.500,00 eura od čega treba odbiti iznos od 22.000,00 eura </w:t>
      </w:r>
      <w:r w:rsidR="00893676">
        <w:t xml:space="preserve">koji se odnosi na materijal i dio posla koji će obaviti druge osobe na strani naručitelja. </w:t>
      </w:r>
    </w:p>
    <w:p w:rsidRDefault="005918D4" w:rsidP="005918D4" w:rsidR="005918D4" w:rsidRPr="005918D4">
      <w:pPr>
        <w:rPr>
          <w:rStyle w:val="tabletextfield"/>
        </w:rPr>
      </w:pPr>
    </w:p>
    <w:p w:rsidRDefault="00A26798" w:rsidP="005918D4" w:rsidR="005918D4">
      <w:pPr>
        <w:jc w:val="both"/>
      </w:pPr>
      <w:r>
        <w:tab/>
        <w:t xml:space="preserve">Stečajni upravitelj navodi da je na traženje Porezne uprave istoj na dan 13.5.2016. dostavljen obrazac za pdv i JOPPD. </w:t>
      </w:r>
    </w:p>
    <w:p w:rsidRDefault="00341C81" w:rsidP="005918D4" w:rsidR="00341C81">
      <w:pPr>
        <w:jc w:val="both"/>
      </w:pPr>
    </w:p>
    <w:p w:rsidRDefault="00341C81" w:rsidP="005918D4" w:rsidR="00341C81">
      <w:pPr>
        <w:jc w:val="both"/>
      </w:pPr>
      <w:r>
        <w:tab/>
      </w:r>
      <w:r w:rsidR="00E40BA4">
        <w:t>N</w:t>
      </w:r>
      <w:r>
        <w:t xml:space="preserve">azočni vjerovnici suglasni su da dužnik ne nastavi sa poslovanjem. </w:t>
      </w:r>
    </w:p>
    <w:p w:rsidRDefault="00341C81" w:rsidP="005918D4" w:rsidR="00341C81">
      <w:pPr>
        <w:jc w:val="both"/>
      </w:pPr>
    </w:p>
    <w:p w:rsidRDefault="00341C81" w:rsidP="005918D4" w:rsidR="00341C81">
      <w:pPr>
        <w:jc w:val="both"/>
      </w:pPr>
      <w:r>
        <w:tab/>
        <w:t>Da</w:t>
      </w:r>
      <w:r w:rsidR="003F42E6">
        <w:t>rko</w:t>
      </w:r>
      <w:r>
        <w:t xml:space="preserve"> Turčinović navodi da je na zadnjem skupu radnika koji je održan 11.5.2016. od ukupno 38 prisutnih  radnika nitko nije bio za nastavak poslovanja. </w:t>
      </w:r>
    </w:p>
    <w:p w:rsidRDefault="00E40BA4" w:rsidP="005918D4" w:rsidR="00E40BA4">
      <w:pPr>
        <w:jc w:val="both"/>
      </w:pPr>
    </w:p>
    <w:p w:rsidRDefault="00E40BA4" w:rsidP="005918D4" w:rsidR="00F142E8">
      <w:pPr>
        <w:jc w:val="both"/>
      </w:pPr>
      <w:r>
        <w:tab/>
      </w:r>
      <w:r w:rsidR="007F5B0B" w:rsidRPr="007F5B0B">
        <w:t>N</w:t>
      </w:r>
      <w:r w:rsidR="003F42E6" w:rsidRPr="007F5B0B">
        <w:t xml:space="preserve">a traženje </w:t>
      </w:r>
      <w:r w:rsidR="007F5B0B" w:rsidRPr="007F5B0B">
        <w:t>D</w:t>
      </w:r>
      <w:r w:rsidR="003F42E6" w:rsidRPr="007F5B0B">
        <w:t>ejana Jurage da se dodatno očit</w:t>
      </w:r>
      <w:r w:rsidR="007F5B0B" w:rsidRPr="007F5B0B">
        <w:t>uje u vezi posl</w:t>
      </w:r>
      <w:r w:rsidR="003F42E6" w:rsidRPr="007F5B0B">
        <w:t>a čije obavljanje je u tijeku</w:t>
      </w:r>
      <w:r w:rsidR="007F5B0B" w:rsidRPr="007F5B0B">
        <w:t>, stečajni up</w:t>
      </w:r>
      <w:r w:rsidR="003F42E6" w:rsidRPr="007F5B0B">
        <w:t>ravitelj navodi da je naručitelj tog posla ULJANIK HANDEL GMBH</w:t>
      </w:r>
      <w:r w:rsidR="007F5B0B" w:rsidRPr="007F5B0B">
        <w:t xml:space="preserve">, KOJI JE UJEDNO DUŽNIK DUŽNIKA. Stečajni upravitelj je razgovarao sa ovlaštenim osobama ULJHANIK HANDELA koje su iskazale namjeru da će podmiriti postojeće dugovanje (radi se o dugovanje za isporučene proizvode od prije dvije godine, u iznosu od oko 34.000,00 eura). </w:t>
      </w:r>
    </w:p>
    <w:p w:rsidRDefault="00F142E8" w:rsidP="005918D4" w:rsidR="00F142E8">
      <w:pPr>
        <w:jc w:val="both"/>
      </w:pPr>
      <w:r>
        <w:tab/>
      </w:r>
    </w:p>
    <w:p w:rsidRDefault="00F142E8" w:rsidP="005918D4" w:rsidR="00E40BA4">
      <w:pPr>
        <w:jc w:val="both"/>
      </w:pPr>
      <w:r>
        <w:tab/>
      </w:r>
      <w:r w:rsidR="007F5B0B" w:rsidRPr="007F5B0B">
        <w:t xml:space="preserve">Stečajni upravitelj navodi da postupak prisilne naplate nije pokrenut iz razloga što bi istoga trebalo pokrenuti u Republici Njemačkoj, što iziskuje jako velike troškove, a radi čega je i razgovarao sa ovlaštenim osobama društva koje su iskazale namjeru da će to dugovanje podmiriti. </w:t>
      </w:r>
    </w:p>
    <w:p w:rsidRDefault="007F5B0B" w:rsidP="005918D4" w:rsidR="007F5B0B">
      <w:pPr>
        <w:jc w:val="both"/>
      </w:pPr>
    </w:p>
    <w:p w:rsidRDefault="007F5B0B" w:rsidP="005918D4" w:rsidR="007F5B0B">
      <w:pPr>
        <w:jc w:val="both"/>
      </w:pPr>
      <w:r>
        <w:tab/>
      </w:r>
      <w:r w:rsidR="00061A5C">
        <w:t xml:space="preserve">Darko Turčinović navodi da bi bilo potrebno dogovoriti rok za isplatu postojećeg dugovanja. </w:t>
      </w:r>
    </w:p>
    <w:p w:rsidRDefault="00061A5C" w:rsidP="005918D4" w:rsidR="00061A5C">
      <w:pPr>
        <w:jc w:val="both"/>
      </w:pPr>
    </w:p>
    <w:p w:rsidRDefault="00061A5C" w:rsidP="005918D4" w:rsidR="00F142E8">
      <w:pPr>
        <w:jc w:val="both"/>
      </w:pPr>
      <w:r>
        <w:tab/>
      </w:r>
    </w:p>
    <w:p w:rsidRDefault="00F142E8" w:rsidP="005918D4" w:rsidR="00F142E8">
      <w:pPr>
        <w:jc w:val="both"/>
      </w:pPr>
      <w:r>
        <w:tab/>
      </w:r>
    </w:p>
    <w:p w:rsidRDefault="00F142E8" w:rsidP="005918D4" w:rsidR="00061A5C">
      <w:pPr>
        <w:jc w:val="both"/>
      </w:pPr>
      <w:r>
        <w:tab/>
      </w:r>
      <w:r w:rsidR="00903ABA">
        <w:t>Na upit Dalena Mikuljana da se očituje o potraživanjima dužnika a posebno da se očituje na tabelu</w:t>
      </w:r>
      <w:r w:rsidR="00254318">
        <w:t xml:space="preserve"> na stranici 4 izvješća stečajn</w:t>
      </w:r>
      <w:r w:rsidR="00903ABA">
        <w:t>og upravitelja (3.1 bilanca – aktiva i pasiva ULJANIK TESU SZZ d.o.o. u kunama, stavka pod rednim brojem c kratkotrajna imovina, podstavka potraživanja: 1.945.263</w:t>
      </w:r>
      <w:r w:rsidR="00254318">
        <w:t>,00 kn) stečajni upr</w:t>
      </w:r>
      <w:r w:rsidR="00AA6447">
        <w:t>avitelj navodi da se radi o knjigovodstvenom stanju kako je zatekao</w:t>
      </w:r>
      <w:r w:rsidR="00254318">
        <w:t xml:space="preserve"> </w:t>
      </w:r>
      <w:r w:rsidR="00AA6447">
        <w:t>na 22.2..2016. no da se u stvarnosti ne radi o potraživanju u tom iznosu već o potraživanju u iznosu od oko 300.000,00 do 350.000,00 kuna</w:t>
      </w:r>
      <w:r w:rsidR="00254318">
        <w:t xml:space="preserve"> od čega se 34.000,00 eura odnosi na ranije navedeno potraživanje prema ULJANIK HANDELU gmbh, a preostali iznos na potraživanja prema pravnim osobama u RH. Stečajni upravitelj raspolaže podacima o dužnicima dužnika i iznosima koje duguju. </w:t>
      </w:r>
    </w:p>
    <w:p w:rsidRDefault="00627EEC" w:rsidP="005918D4" w:rsidR="00627EEC">
      <w:pPr>
        <w:jc w:val="both"/>
      </w:pPr>
    </w:p>
    <w:p w:rsidRDefault="00627EEC" w:rsidP="005918D4" w:rsidR="00627EEC">
      <w:pPr>
        <w:jc w:val="both"/>
      </w:pPr>
      <w:r>
        <w:tab/>
        <w:t xml:space="preserve">Na upit Dejana Jakca, stečajni upravitelj navodi da je ostatak duga podmiren isplatama </w:t>
      </w:r>
      <w:r w:rsidR="00A50F61">
        <w:t xml:space="preserve">na račun dužnika, krajem 2014., početkom 2015. </w:t>
      </w:r>
    </w:p>
    <w:p w:rsidRDefault="00A50F61" w:rsidP="005918D4" w:rsidR="00A50F61">
      <w:pPr>
        <w:jc w:val="both"/>
      </w:pPr>
    </w:p>
    <w:p w:rsidRDefault="00A50F61" w:rsidP="005918D4" w:rsidR="00A50F61">
      <w:pPr>
        <w:jc w:val="both"/>
      </w:pPr>
      <w:r>
        <w:tab/>
        <w:t xml:space="preserve">Dejan Juraga navodi da je ULJANIK RAČUNOVODSTVO do 30.6.2015. za dužnika vodilo knjigovodstvo </w:t>
      </w:r>
      <w:r w:rsidR="008212CA">
        <w:t xml:space="preserve">pa bi do tada trebala postojati sva dokumentacija. </w:t>
      </w:r>
    </w:p>
    <w:p w:rsidRDefault="00E60837" w:rsidP="005918D4" w:rsidR="00E60837">
      <w:pPr>
        <w:jc w:val="both"/>
      </w:pPr>
    </w:p>
    <w:p w:rsidRDefault="00E60837" w:rsidP="005918D4" w:rsidR="00E60837">
      <w:pPr>
        <w:jc w:val="both"/>
      </w:pPr>
      <w:r>
        <w:tab/>
      </w:r>
    </w:p>
    <w:p w:rsidRDefault="008212CA" w:rsidP="005918D4" w:rsidR="008212CA">
      <w:pPr>
        <w:jc w:val="both"/>
      </w:pPr>
    </w:p>
    <w:p w:rsidRDefault="009711A0" w:rsidP="005918D4" w:rsidR="00610A45" w:rsidRPr="004B7D73">
      <w:pPr>
        <w:ind w:firstLine="720"/>
        <w:jc w:val="both"/>
      </w:pPr>
      <w:r w:rsidRPr="004B7D73">
        <w:t>Skupština vjerovnika donosi slijedeću</w:t>
      </w:r>
    </w:p>
    <w:p w:rsidRDefault="00266760" w:rsidP="005918D4" w:rsidR="00266760" w:rsidRPr="004B7D73">
      <w:pPr>
        <w:jc w:val="center"/>
      </w:pPr>
    </w:p>
    <w:p w:rsidRDefault="00266760" w:rsidP="005918D4" w:rsidR="00266760" w:rsidRPr="004B7D73">
      <w:pPr>
        <w:jc w:val="center"/>
      </w:pPr>
      <w:r w:rsidRPr="004B7D73">
        <w:t>O D L U K U</w:t>
      </w:r>
    </w:p>
    <w:p w:rsidRDefault="00E66C73" w:rsidP="005918D4" w:rsidR="00E66C73">
      <w:pPr>
        <w:jc w:val="center"/>
      </w:pPr>
    </w:p>
    <w:p w:rsidRDefault="00B04449" w:rsidP="005918D4" w:rsidR="00B04449" w:rsidRPr="004B7D73">
      <w:pPr>
        <w:jc w:val="center"/>
      </w:pPr>
    </w:p>
    <w:p w:rsidRDefault="00CF6D90" w:rsidP="00185100" w:rsidR="002D503D">
      <w:pPr>
        <w:widowControl w:val="false"/>
        <w:suppressAutoHyphens/>
        <w:ind w:firstLine="708"/>
        <w:jc w:val="both"/>
      </w:pPr>
      <w:r>
        <w:t xml:space="preserve">Nalaže </w:t>
      </w:r>
      <w:r w:rsidR="005635EA">
        <w:t>se stečajnom upravitelju da dop</w:t>
      </w:r>
      <w:r>
        <w:t>un</w:t>
      </w:r>
      <w:r w:rsidR="005635EA">
        <w:t>i dostavljeno izvješće o gospodarsko</w:t>
      </w:r>
      <w:r>
        <w:t>m položaju dužnika i to na način da će u izvješću određeno navesti tko su dužnici dužnika, visinu i osnov potr</w:t>
      </w:r>
      <w:r w:rsidR="005635EA">
        <w:t>aživanja, kao i dospijeće pojed</w:t>
      </w:r>
      <w:r>
        <w:t>inih tr</w:t>
      </w:r>
      <w:r w:rsidR="005635EA">
        <w:t>a</w:t>
      </w:r>
      <w:r>
        <w:t xml:space="preserve">žbina, zatim da dostavi u sklopu dopune izvod sa računa dužnika od otvaranja stečajnog postupka, zatim stanje zaliha na dan sastavljanja dopune i na dan otvaranja stečajnog postupka, te da nastavno ispravi tablicu 3.1 bilanca – aktiva i pasiva ULJANIK TESU SZZ d.o.o. </w:t>
      </w:r>
    </w:p>
    <w:p w:rsidRDefault="002948A4" w:rsidP="00185100" w:rsidR="002948A4">
      <w:pPr>
        <w:widowControl w:val="false"/>
        <w:suppressAutoHyphens/>
        <w:ind w:firstLine="708"/>
        <w:jc w:val="both"/>
      </w:pPr>
    </w:p>
    <w:p w:rsidRDefault="002948A4" w:rsidP="00185100" w:rsidR="002948A4">
      <w:pPr>
        <w:widowControl w:val="false"/>
        <w:suppressAutoHyphens/>
        <w:ind w:firstLine="708"/>
        <w:jc w:val="both"/>
      </w:pPr>
      <w:r>
        <w:t xml:space="preserve">Vjerovnik RH predlaže stečajnom upravitelju da pozove dužnike dužnika na plaćanje svojih obveza. </w:t>
      </w:r>
    </w:p>
    <w:p w:rsidRDefault="002948A4" w:rsidP="00185100" w:rsidR="002948A4">
      <w:pPr>
        <w:widowControl w:val="false"/>
        <w:suppressAutoHyphens/>
        <w:ind w:firstLine="708"/>
        <w:jc w:val="both"/>
      </w:pPr>
    </w:p>
    <w:p w:rsidRDefault="002948A4" w:rsidP="00185100" w:rsidR="002948A4">
      <w:pPr>
        <w:widowControl w:val="false"/>
        <w:suppressAutoHyphens/>
        <w:ind w:firstLine="708"/>
        <w:jc w:val="both"/>
      </w:pPr>
      <w:r>
        <w:t>Stečajni upravitelj navodi da</w:t>
      </w:r>
      <w:r w:rsidR="00EC029D">
        <w:t xml:space="preserve"> je u usmenom kontaktu sa dužni</w:t>
      </w:r>
      <w:r>
        <w:t>cima i da poduzima aktivnost</w:t>
      </w:r>
      <w:r w:rsidR="00EC029D">
        <w:t>i na naplatu tih potraživanja. P</w:t>
      </w:r>
      <w:r>
        <w:t xml:space="preserve">redlaže da skupština odluči da li će se ići u prisilnu naplatu tih potraživanja. </w:t>
      </w:r>
    </w:p>
    <w:p w:rsidRDefault="00185100" w:rsidP="00185100" w:rsidR="00185100">
      <w:pPr>
        <w:widowControl w:val="false"/>
        <w:suppressAutoHyphens/>
        <w:jc w:val="both"/>
      </w:pPr>
    </w:p>
    <w:p w:rsidRDefault="00B04449" w:rsidP="00185100" w:rsidR="00B04449">
      <w:pPr>
        <w:widowControl w:val="false"/>
        <w:suppressAutoHyphens/>
        <w:jc w:val="both"/>
      </w:pPr>
    </w:p>
    <w:p w:rsidRDefault="00B04449" w:rsidP="00185100" w:rsidR="00B04449">
      <w:pPr>
        <w:widowControl w:val="false"/>
        <w:suppressAutoHyphens/>
        <w:jc w:val="both"/>
      </w:pPr>
    </w:p>
    <w:p w:rsidRDefault="00B04449" w:rsidP="00185100" w:rsidR="00B04449">
      <w:pPr>
        <w:widowControl w:val="false"/>
        <w:suppressAutoHyphens/>
        <w:jc w:val="both"/>
      </w:pPr>
    </w:p>
    <w:p w:rsidRDefault="00B04449" w:rsidP="00185100" w:rsidR="00B04449">
      <w:pPr>
        <w:widowControl w:val="false"/>
        <w:suppressAutoHyphens/>
        <w:jc w:val="both"/>
      </w:pPr>
    </w:p>
    <w:p w:rsidRDefault="00B04449" w:rsidP="00185100" w:rsidR="00B04449">
      <w:pPr>
        <w:widowControl w:val="false"/>
        <w:suppressAutoHyphens/>
        <w:jc w:val="both"/>
      </w:pPr>
    </w:p>
    <w:p w:rsidRDefault="00B04449" w:rsidP="00185100" w:rsidR="00B04449">
      <w:pPr>
        <w:widowControl w:val="false"/>
        <w:suppressAutoHyphens/>
        <w:jc w:val="both"/>
      </w:pPr>
    </w:p>
    <w:p w:rsidRDefault="00185100" w:rsidR="00136459" w:rsidRPr="00D628C8">
      <w:pPr>
        <w:jc w:val="both"/>
      </w:pPr>
      <w:r>
        <w:tab/>
      </w:r>
      <w:r w:rsidR="00136459" w:rsidRPr="00D628C8">
        <w:t>S</w:t>
      </w:r>
      <w:r w:rsidR="00136459">
        <w:t>udac</w:t>
      </w:r>
      <w:r w:rsidR="00136459" w:rsidRPr="00D628C8">
        <w:t xml:space="preserve"> </w:t>
      </w:r>
    </w:p>
    <w:p w:rsidRDefault="00136459" w:rsidR="00136459" w:rsidRPr="00D628C8">
      <w:pPr>
        <w:jc w:val="both"/>
      </w:pPr>
    </w:p>
    <w:p w:rsidRDefault="00136459" w:rsidR="00136459">
      <w:pPr>
        <w:jc w:val="center"/>
      </w:pPr>
      <w:r>
        <w:t>rješava</w:t>
      </w:r>
    </w:p>
    <w:p w:rsidRDefault="00136459" w:rsidR="00136459">
      <w:pPr>
        <w:jc w:val="center"/>
      </w:pPr>
    </w:p>
    <w:p w:rsidRDefault="00136459" w:rsidR="00136459">
      <w:pPr>
        <w:jc w:val="center"/>
      </w:pPr>
    </w:p>
    <w:p w:rsidRDefault="00136459" w:rsidR="00136459">
      <w:r>
        <w:tab/>
        <w:t xml:space="preserve">Zakazuje se novo izvještajno ročište za dan </w:t>
      </w:r>
      <w:r w:rsidR="00F142E8">
        <w:t xml:space="preserve">14. lipanj 2016. u </w:t>
      </w:r>
      <w:r w:rsidR="00B04449">
        <w:t xml:space="preserve">12:00 sati. </w:t>
      </w:r>
    </w:p>
    <w:p w:rsidRDefault="00B04449" w:rsidR="00B04449"/>
    <w:p w:rsidRDefault="00B04449" w:rsidR="00B04449">
      <w:r>
        <w:tab/>
        <w:t xml:space="preserve">Nalaže se stečajnom upravitelju da do 8. lipnja 2016. dostavi dopunu izvještaja. </w:t>
      </w:r>
    </w:p>
    <w:p w:rsidRDefault="00B04449" w:rsidR="00B04449"/>
    <w:p w:rsidRDefault="00B04449" w:rsidR="00B04449">
      <w:r>
        <w:tab/>
        <w:t xml:space="preserve">Dopuna izvještaja objavit će se na e-oglasnoj ploči suda najkasnije 8. lipnja 2016. </w:t>
      </w:r>
    </w:p>
    <w:p w:rsidRDefault="00B04449" w:rsidR="00B04449"/>
    <w:p w:rsidRDefault="00B04449" w:rsidR="00B04449">
      <w:r>
        <w:tab/>
        <w:t xml:space="preserve">O ostalim pitanjima odlučit će se na idućem izvještajnom ročištu. </w:t>
      </w:r>
    </w:p>
    <w:p w:rsidRDefault="00C81B7A" w:rsidP="00136459" w:rsidR="00C81B7A" w:rsidRPr="004B7D73">
      <w:pPr>
        <w:widowControl w:val="false"/>
        <w:suppressAutoHyphens/>
        <w:jc w:val="both"/>
      </w:pPr>
      <w:r>
        <w:t xml:space="preserve"> </w:t>
      </w:r>
    </w:p>
    <w:p w:rsidRDefault="0050470A" w:rsidP="005918D4" w:rsidR="0050470A" w:rsidRPr="004B7D73">
      <w:pPr>
        <w:ind w:firstLine="720"/>
        <w:jc w:val="both"/>
        <w:rPr>
          <w:color w:val="FF0000"/>
        </w:rPr>
      </w:pPr>
    </w:p>
    <w:p w:rsidRDefault="00EC5781" w:rsidP="005918D4" w:rsidR="00266760" w:rsidRPr="004B7D73">
      <w:pPr>
        <w:jc w:val="center"/>
      </w:pPr>
      <w:r w:rsidRPr="004B7D73">
        <w:t xml:space="preserve">Dovršeno u </w:t>
      </w:r>
      <w:r w:rsidR="00136459">
        <w:t>11:</w:t>
      </w:r>
      <w:r w:rsidR="00B04449">
        <w:t>33</w:t>
      </w:r>
      <w:r w:rsidR="00C5079D" w:rsidRPr="004B7D73">
        <w:t xml:space="preserve"> </w:t>
      </w:r>
      <w:r w:rsidR="00266760" w:rsidRPr="004B7D73">
        <w:t>sati.</w:t>
      </w:r>
    </w:p>
    <w:p w:rsidRDefault="00266760" w:rsidP="005918D4" w:rsidR="00266760" w:rsidRPr="004B7D73">
      <w:pPr>
        <w:jc w:val="both"/>
      </w:pPr>
    </w:p>
    <w:p w:rsidRDefault="00185100" w:rsidP="005918D4" w:rsidR="00185100">
      <w:pPr>
        <w:jc w:val="both"/>
      </w:pPr>
    </w:p>
    <w:p w:rsidRDefault="00E07199" w:rsidP="005918D4" w:rsidR="00266760" w:rsidRPr="004B7D73">
      <w:pPr>
        <w:jc w:val="both"/>
      </w:pPr>
      <w:r w:rsidRPr="004B7D73">
        <w:t>Stečajni upravitelj</w:t>
      </w:r>
      <w:r w:rsidR="00AA68DE" w:rsidRPr="004B7D73">
        <w:tab/>
      </w:r>
      <w:r w:rsidR="00AA68DE" w:rsidRPr="004B7D73">
        <w:tab/>
      </w:r>
      <w:r w:rsidRPr="004B7D73">
        <w:t xml:space="preserve">         </w:t>
      </w:r>
      <w:r w:rsidR="008943D1" w:rsidRPr="004B7D73">
        <w:t xml:space="preserve">      </w:t>
      </w:r>
      <w:r w:rsidRPr="004B7D73">
        <w:t xml:space="preserve"> </w:t>
      </w:r>
      <w:r w:rsidR="00AA68DE" w:rsidRPr="004B7D73">
        <w:t>Stečajni sudac</w:t>
      </w:r>
      <w:r w:rsidR="00AA68DE" w:rsidRPr="004B7D73">
        <w:tab/>
      </w:r>
      <w:r w:rsidRPr="004B7D73">
        <w:t xml:space="preserve">                     </w:t>
      </w:r>
      <w:r w:rsidR="00AD1579" w:rsidRPr="004B7D73">
        <w:t xml:space="preserve">          </w:t>
      </w:r>
      <w:r w:rsidRPr="004B7D73">
        <w:t xml:space="preserve">Vjerovnici  </w:t>
      </w:r>
      <w:r w:rsidR="00266760" w:rsidRPr="004B7D73">
        <w:tab/>
      </w:r>
    </w:p>
    <w:p w:rsidRDefault="00266760" w:rsidP="005918D4" w:rsidR="00266760" w:rsidRPr="004B7D73">
      <w:pPr>
        <w:jc w:val="both"/>
      </w:pPr>
    </w:p>
    <w:p w:rsidRDefault="007702DD" w:rsidP="005918D4" w:rsidR="00266760" w:rsidRPr="004B7D73">
      <w:pPr>
        <w:jc w:val="both"/>
      </w:pPr>
      <w:r w:rsidRPr="004B7D73">
        <w:t xml:space="preserve"> </w:t>
      </w:r>
      <w:r w:rsidR="00EB4BF2" w:rsidRPr="004B7D73">
        <w:t xml:space="preserve"> </w:t>
      </w:r>
    </w:p>
    <w:p w:rsidRDefault="00E07199" w:rsidP="005918D4" w:rsidR="00266760" w:rsidRPr="004B7D73">
      <w:pPr>
        <w:jc w:val="both"/>
        <w:rPr>
          <w:sz w:val="28"/>
          <w:szCs w:val="28"/>
        </w:rPr>
      </w:pPr>
      <w:r w:rsidRPr="004B7D73">
        <w:t xml:space="preserve">                                                  </w:t>
      </w:r>
      <w:r w:rsidR="00185100">
        <w:t xml:space="preserve">              </w:t>
      </w:r>
      <w:r w:rsidRPr="004B7D73">
        <w:t>Zapisničar</w:t>
      </w:r>
    </w:p>
    <w:p w:rsidRDefault="00266760" w:rsidP="005918D4" w:rsidR="00266760">
      <w:pPr>
        <w:rPr>
          <w:sz w:val="28"/>
          <w:szCs w:val="28"/>
        </w:rPr>
      </w:pPr>
    </w:p>
    <w:p w:rsidRDefault="00B04449" w:rsidP="005918D4" w:rsidR="00B04449">
      <w:pPr>
        <w:rPr>
          <w:sz w:val="28"/>
          <w:szCs w:val="28"/>
        </w:rPr>
      </w:pPr>
    </w:p>
    <w:p w:rsidRDefault="00B04449" w:rsidP="005918D4" w:rsidR="00B04449">
      <w:pPr>
        <w:rPr>
          <w:sz w:val="28"/>
          <w:szCs w:val="28"/>
        </w:rPr>
      </w:pPr>
    </w:p>
    <w:p w:rsidRDefault="00B04449" w:rsidP="005918D4" w:rsidR="00B04449">
      <w:pPr>
        <w:rPr>
          <w:sz w:val="28"/>
          <w:szCs w:val="28"/>
        </w:rPr>
      </w:pPr>
    </w:p>
    <w:p w:rsidRDefault="00B04449" w:rsidP="005918D4" w:rsidR="00B04449">
      <w:pPr>
        <w:rPr>
          <w:sz w:val="28"/>
          <w:szCs w:val="28"/>
        </w:rPr>
      </w:pPr>
    </w:p>
    <w:p w:rsidRDefault="00A51AA6" w:rsidP="005918D4" w:rsidR="00A51AA6">
      <w:pPr>
        <w:rPr>
          <w:sz w:val="28"/>
          <w:szCs w:val="28"/>
        </w:rPr>
      </w:pPr>
    </w:p>
    <w:p w:rsidRDefault="00A51AA6" w:rsidP="005918D4" w:rsidR="00A51AA6">
      <w:pPr>
        <w:rPr>
          <w:sz w:val="28"/>
          <w:szCs w:val="28"/>
        </w:rPr>
      </w:pPr>
    </w:p>
    <w:p w:rsidRDefault="00A51AA6" w:rsidP="005918D4" w:rsidR="00A51AA6">
      <w:pPr>
        <w:rPr>
          <w:sz w:val="28"/>
          <w:szCs w:val="28"/>
        </w:rPr>
      </w:pPr>
    </w:p>
    <w:p w:rsidRDefault="00A51AA6" w:rsidP="005918D4" w:rsidR="00A51AA6">
      <w:pPr>
        <w:rPr>
          <w:sz w:val="28"/>
          <w:szCs w:val="28"/>
        </w:rPr>
      </w:pPr>
    </w:p>
    <w:p w:rsidRDefault="00A51AA6" w:rsidP="005918D4" w:rsidR="00A51AA6">
      <w:pPr>
        <w:rPr>
          <w:sz w:val="28"/>
          <w:szCs w:val="28"/>
        </w:rPr>
      </w:pPr>
    </w:p>
    <w:p w:rsidRDefault="00B04449" w:rsidP="005918D4" w:rsidR="00B04449">
      <w:pPr>
        <w:rPr>
          <w:sz w:val="28"/>
          <w:szCs w:val="28"/>
        </w:rPr>
      </w:pPr>
    </w:p>
    <w:p w:rsidRDefault="00A51AA6" w:rsidP="00A51AA6" w:rsidR="00A51AA6" w:rsidRPr="00042ABA">
      <w:pPr>
        <w:jc w:val="both"/>
      </w:pPr>
      <w:r>
        <w:t>Stečajni upravitelji, nazočni sukladno čl. 27 Pravilnika o polaganju stručnog ispita, obuci i usavršavanju stečajnog upravitelj (NN 104/15) .</w:t>
      </w:r>
      <w:r w:rsidRPr="00042ABA">
        <w:t xml:space="preserve">                                        </w:t>
      </w:r>
      <w:r>
        <w:t xml:space="preserve">              </w:t>
      </w:r>
    </w:p>
    <w:p w:rsidRDefault="00B04449" w:rsidP="005918D4" w:rsidR="00B04449">
      <w:pPr>
        <w:rPr>
          <w:sz w:val="28"/>
          <w:szCs w:val="28"/>
        </w:rPr>
      </w:pPr>
    </w:p>
    <w:p w:rsidRDefault="00B04449" w:rsidP="005918D4" w:rsidR="00B04449">
      <w:pPr>
        <w:rPr>
          <w:sz w:val="28"/>
          <w:szCs w:val="28"/>
        </w:rPr>
      </w:pPr>
    </w:p>
    <w:p w:rsidRDefault="00B04449" w:rsidP="005918D4" w:rsidR="00B04449">
      <w:pPr>
        <w:rPr>
          <w:sz w:val="28"/>
          <w:szCs w:val="28"/>
        </w:rPr>
      </w:pPr>
    </w:p>
    <w:p w:rsidRDefault="00B04449" w:rsidP="005918D4" w:rsidR="00B04449" w:rsidRPr="004B7D73">
      <w:pPr>
        <w:rPr>
          <w:sz w:val="28"/>
          <w:szCs w:val="28"/>
        </w:rPr>
      </w:pPr>
    </w:p>
    <w:sectPr w:rsidSect="00FB1A87" w:rsidR="00B04449" w:rsidRPr="004B7D73">
      <w:headerReference w:type="even" r:id="rId9"/>
      <w:headerReference w:type="default" r:id="rId10"/>
      <w:headerReference w:type="first" r:id="rId11"/>
      <w:pgSz w:h="16838" w:w="11906"/>
      <w:pgMar w:gutter="0" w:footer="709" w:header="709" w:left="1418" w:bottom="1135"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B4A" w:rsidR="00941B4A">
      <w:r>
        <w:separator/>
      </w:r>
    </w:p>
  </w:endnote>
  <w:endnote w:id="0" w:type="continuationSeparator">
    <w:p w:rsidRDefault="00941B4A" w:rsidR="00941B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B4A" w:rsidR="00941B4A">
      <w:r>
        <w:separator/>
      </w:r>
    </w:p>
  </w:footnote>
  <w:footnote w:id="0" w:type="continuationSeparator">
    <w:p w:rsidRDefault="00941B4A" w:rsidR="00941B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A7D53" w:rsidR="005A7D5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A7D53" w:rsidR="005A7D5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C135B">
      <w:rPr>
        <w:rStyle w:val="Brojstranice"/>
        <w:noProof/>
      </w:rPr>
      <w:t>6</w:t>
    </w:r>
    <w:r>
      <w:rPr>
        <w:rStyle w:val="Brojstranice"/>
      </w:rPr>
      <w:fldChar w:fldCharType="end"/>
    </w:r>
  </w:p>
  <w:p w:rsidRDefault="00590B56" w:rsidP="00185100" w:rsidR="005A7D53">
    <w:pPr>
      <w:jc w:val="right"/>
      <w:rPr>
        <w:b/>
      </w:rPr>
    </w:pPr>
    <w:r w:rsidRPr="004B7D73">
      <w:t>Posl. br</w:t>
    </w:r>
    <w:r w:rsidR="007972F9">
      <w:t>oj: 4 St-1233/15-27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100" w:rsidP="00185100" w:rsidR="00185100" w:rsidRPr="00E46CF0">
    <w:pPr>
      <w:jc w:val="right"/>
    </w:pPr>
    <w:r w:rsidRPr="00E46CF0">
      <w:t xml:space="preserve">                                   Posl. br</w:t>
    </w:r>
    <w:r>
      <w:t>oj: 4</w:t>
    </w:r>
    <w:r w:rsidRPr="00E46CF0">
      <w:t xml:space="preserve"> St-</w:t>
    </w:r>
    <w:r>
      <w:t>1233/15</w:t>
    </w:r>
    <w:r w:rsidR="007972F9">
      <w:t>-27</w:t>
    </w:r>
  </w:p>
  <w:p w:rsidRDefault="00185100" w:rsidR="001851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multilevel"/>
    <w:tmpl w:val="00000002"/>
    <w:name w:val="WW8Num2"/>
    <w:lvl w:ilvl="0">
      <w:start w:val="1"/>
      <w:numFmt w:val="bullet"/>
      <w:lvlText w:val=""/>
      <w:lvlJc w:val="left"/>
      <w:pPr>
        <w:tabs>
          <w:tab w:pos="720" w:val="num"/>
        </w:tabs>
        <w:ind w:hanging="360" w:left="720"/>
      </w:pPr>
      <w:rPr>
        <w:rFonts w:hAnsi="Wingdings" w:ascii="Wingdings"/>
      </w:rPr>
    </w:lvl>
    <w:lvl w:ilvl="1">
      <w:start w:val="1"/>
      <w:numFmt w:val="bullet"/>
      <w:lvlText w:val="o"/>
      <w:lvlJc w:val="left"/>
      <w:pPr>
        <w:tabs>
          <w:tab w:pos="1440" w:val="num"/>
        </w:tabs>
        <w:ind w:hanging="360" w:left="1440"/>
      </w:pPr>
      <w:rPr>
        <w:rFonts w:cs="Courier New" w:hAnsi="Courier New" w:ascii="Courier New"/>
      </w:rPr>
    </w:lvl>
    <w:lvl w:ilvl="2">
      <w:start w:val="1"/>
      <w:numFmt w:val="bullet"/>
      <w:lvlText w:val=""/>
      <w:lvlJc w:val="left"/>
      <w:pPr>
        <w:tabs>
          <w:tab w:pos="2160" w:val="num"/>
        </w:tabs>
        <w:ind w:hanging="360" w:left="2160"/>
      </w:pPr>
      <w:rPr>
        <w:rFonts w:hAnsi="Wingdings" w:ascii="Wingdings"/>
      </w:rPr>
    </w:lvl>
    <w:lvl w:ilvl="3">
      <w:start w:val="1"/>
      <w:numFmt w:val="bullet"/>
      <w:lvlText w:val=""/>
      <w:lvlJc w:val="left"/>
      <w:pPr>
        <w:tabs>
          <w:tab w:pos="2880" w:val="num"/>
        </w:tabs>
        <w:ind w:hanging="360" w:left="2880"/>
      </w:pPr>
      <w:rPr>
        <w:rFonts w:hAnsi="Symbol" w:ascii="Symbol"/>
      </w:rPr>
    </w:lvl>
    <w:lvl w:ilvl="4">
      <w:start w:val="1"/>
      <w:numFmt w:val="bullet"/>
      <w:lvlText w:val="o"/>
      <w:lvlJc w:val="left"/>
      <w:pPr>
        <w:tabs>
          <w:tab w:pos="3600" w:val="num"/>
        </w:tabs>
        <w:ind w:hanging="360" w:left="3600"/>
      </w:pPr>
      <w:rPr>
        <w:rFonts w:cs="Courier New" w:hAnsi="Courier New" w:ascii="Courier New"/>
      </w:rPr>
    </w:lvl>
    <w:lvl w:ilvl="5">
      <w:start w:val="1"/>
      <w:numFmt w:val="bullet"/>
      <w:lvlText w:val=""/>
      <w:lvlJc w:val="left"/>
      <w:pPr>
        <w:tabs>
          <w:tab w:pos="4320" w:val="num"/>
        </w:tabs>
        <w:ind w:hanging="360" w:left="4320"/>
      </w:pPr>
      <w:rPr>
        <w:rFonts w:hAnsi="Wingdings" w:ascii="Wingdings"/>
      </w:rPr>
    </w:lvl>
    <w:lvl w:ilvl="6">
      <w:start w:val="1"/>
      <w:numFmt w:val="bullet"/>
      <w:lvlText w:val=""/>
      <w:lvlJc w:val="left"/>
      <w:pPr>
        <w:tabs>
          <w:tab w:pos="5040" w:val="num"/>
        </w:tabs>
        <w:ind w:hanging="360" w:left="5040"/>
      </w:pPr>
      <w:rPr>
        <w:rFonts w:hAnsi="Symbol" w:ascii="Symbol"/>
      </w:rPr>
    </w:lvl>
    <w:lvl w:ilvl="7">
      <w:start w:val="1"/>
      <w:numFmt w:val="bullet"/>
      <w:lvlText w:val="o"/>
      <w:lvlJc w:val="left"/>
      <w:pPr>
        <w:tabs>
          <w:tab w:pos="5760" w:val="num"/>
        </w:tabs>
        <w:ind w:hanging="360" w:left="5760"/>
      </w:pPr>
      <w:rPr>
        <w:rFonts w:cs="Courier New" w:hAnsi="Courier New" w:ascii="Courier New"/>
      </w:rPr>
    </w:lvl>
    <w:lvl w:ilvl="8">
      <w:start w:val="1"/>
      <w:numFmt w:val="bullet"/>
      <w:lvlText w:val=""/>
      <w:lvlJc w:val="left"/>
      <w:pPr>
        <w:tabs>
          <w:tab w:pos="6480" w:val="num"/>
        </w:tabs>
        <w:ind w:hanging="360" w:left="6480"/>
      </w:pPr>
      <w:rPr>
        <w:rFonts w:hAnsi="Wingdings" w:ascii="Wingdings"/>
      </w:rPr>
    </w:lvl>
  </w:abstractNum>
  <w:abstractNum w:abstractNumId="1">
    <w:nsid w:val="00000003"/>
    <w:multiLevelType w:val="multilevel"/>
    <w:tmpl w:val="00000003"/>
    <w:name w:val="WW8Num3"/>
    <w:lvl w:ilvl="0">
      <w:start w:val="2"/>
      <w:numFmt w:val="decimal"/>
      <w:lvlText w:val="%1."/>
      <w:lvlJc w:val="left"/>
      <w:pPr>
        <w:tabs>
          <w:tab w:pos="705" w:val="num"/>
        </w:tabs>
        <w:ind w:hanging="705" w:left="705"/>
      </w:pPr>
    </w:lvl>
    <w:lvl w:ilvl="1">
      <w:start w:val="1"/>
      <w:numFmt w:val="decimal"/>
      <w:lvlText w:val="%1.%2."/>
      <w:lvlJc w:val="left"/>
      <w:pPr>
        <w:tabs>
          <w:tab w:pos="705" w:val="num"/>
        </w:tabs>
        <w:ind w:hanging="705" w:left="705"/>
      </w:pPr>
    </w:lvl>
    <w:lvl w:ilvl="2">
      <w:start w:val="1"/>
      <w:numFmt w:val="decimal"/>
      <w:lvlText w:val="%1.%2.%3."/>
      <w:lvlJc w:val="left"/>
      <w:pPr>
        <w:tabs>
          <w:tab w:pos="720" w:val="num"/>
        </w:tabs>
        <w:ind w:hanging="720" w:left="720"/>
      </w:pPr>
    </w:lvl>
    <w:lvl w:ilvl="3">
      <w:start w:val="1"/>
      <w:numFmt w:val="decimal"/>
      <w:lvlText w:val="%1.%2.%3.%4."/>
      <w:lvlJc w:val="left"/>
      <w:pPr>
        <w:tabs>
          <w:tab w:pos="720" w:val="num"/>
        </w:tabs>
        <w:ind w:hanging="720" w:left="720"/>
      </w:pPr>
    </w:lvl>
    <w:lvl w:ilvl="4">
      <w:start w:val="1"/>
      <w:numFmt w:val="decimal"/>
      <w:lvlText w:val="%1.%2.%3.%4.%5."/>
      <w:lvlJc w:val="left"/>
      <w:pPr>
        <w:tabs>
          <w:tab w:pos="1080" w:val="num"/>
        </w:tabs>
        <w:ind w:hanging="1080" w:left="1080"/>
      </w:pPr>
    </w:lvl>
    <w:lvl w:ilvl="5">
      <w:start w:val="1"/>
      <w:numFmt w:val="decimal"/>
      <w:lvlText w:val="%1.%2.%3.%4.%5.%6."/>
      <w:lvlJc w:val="left"/>
      <w:pPr>
        <w:tabs>
          <w:tab w:pos="1080" w:val="num"/>
        </w:tabs>
        <w:ind w:hanging="1080" w:left="1080"/>
      </w:pPr>
    </w:lvl>
    <w:lvl w:ilvl="6">
      <w:start w:val="1"/>
      <w:numFmt w:val="decimal"/>
      <w:lvlText w:val="%1.%2.%3.%4.%5.%6.%7."/>
      <w:lvlJc w:val="left"/>
      <w:pPr>
        <w:tabs>
          <w:tab w:pos="1440" w:val="num"/>
        </w:tabs>
        <w:ind w:hanging="1440" w:left="1440"/>
      </w:pPr>
    </w:lvl>
    <w:lvl w:ilvl="7">
      <w:start w:val="1"/>
      <w:numFmt w:val="decimal"/>
      <w:lvlText w:val="%1.%2.%3.%4.%5.%6.%7.%8."/>
      <w:lvlJc w:val="left"/>
      <w:pPr>
        <w:tabs>
          <w:tab w:pos="1440" w:val="num"/>
        </w:tabs>
        <w:ind w:hanging="1440" w:left="1440"/>
      </w:pPr>
    </w:lvl>
    <w:lvl w:ilvl="8">
      <w:start w:val="1"/>
      <w:numFmt w:val="decimal"/>
      <w:lvlText w:val="%1.%2.%3.%4.%5.%6.%7.%8.%9."/>
      <w:lvlJc w:val="left"/>
      <w:pPr>
        <w:tabs>
          <w:tab w:pos="1800" w:val="num"/>
        </w:tabs>
        <w:ind w:hanging="1800" w:left="1800"/>
      </w:pPr>
    </w:lvl>
  </w:abstractNum>
  <w:abstractNum w:abstractNumId="2">
    <w:nsid w:val="06FD5AFC"/>
    <w:multiLevelType w:val="hybridMultilevel"/>
    <w:tmpl w:val="B20E712E"/>
    <w:lvl w:tplc="041A000B" w:ilvl="0">
      <w:start w:val="1"/>
      <w:numFmt w:val="bullet"/>
      <w:lvlText w:val=""/>
      <w:lvlJc w:val="left"/>
      <w:pPr>
        <w:tabs>
          <w:tab w:pos="720" w:val="num"/>
        </w:tabs>
        <w:ind w:hanging="360" w:left="720"/>
      </w:pPr>
      <w:rPr>
        <w:rFonts w:hAnsi="Wingdings" w:ascii="Wingdings"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088B6F82"/>
    <w:multiLevelType w:val="hybridMultilevel"/>
    <w:tmpl w:val="0A826C96"/>
    <w:lvl w:tplc="0409000F" w:ilvl="0">
      <w:start w:val="2"/>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FC52E93"/>
    <w:multiLevelType w:val="hybridMultilevel"/>
    <w:tmpl w:val="52B2EF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FDF0564"/>
    <w:multiLevelType w:val="multilevel"/>
    <w:tmpl w:val="FBC67CB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6">
    <w:nsid w:val="15E2356E"/>
    <w:multiLevelType w:val="hybridMultilevel"/>
    <w:tmpl w:val="F86CF8C0"/>
    <w:lvl w:tplc="041A000F" w:ilvl="0">
      <w:start w:val="1"/>
      <w:numFmt w:val="decimal"/>
      <w:lvlText w:val="%1."/>
      <w:lvlJc w:val="left"/>
      <w:pPr>
        <w:ind w:hanging="360" w:left="360"/>
      </w:pPr>
      <w:rPr>
        <w:rFonts w:hint="default"/>
        <w:b/>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7">
    <w:nsid w:val="1D0A49D5"/>
    <w:multiLevelType w:val="hybridMultilevel"/>
    <w:tmpl w:val="0F2ED43C"/>
    <w:lvl w:tplc="041A000F" w:ilvl="0">
      <w:start w:val="3"/>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D0C17FD"/>
    <w:multiLevelType w:val="hybridMultilevel"/>
    <w:tmpl w:val="98769664"/>
    <w:lvl w:tplc="C5DADAA4" w:ilvl="0">
      <w:start w:val="1"/>
      <w:numFmt w:val="decimal"/>
      <w:lvlText w:val="%1."/>
      <w:lvlJc w:val="left"/>
      <w:pPr>
        <w:tabs>
          <w:tab w:pos="420" w:val="num"/>
        </w:tabs>
        <w:ind w:hanging="360" w:left="420"/>
      </w:pPr>
      <w:rPr>
        <w:rFonts w:hint="default"/>
      </w:rPr>
    </w:lvl>
    <w:lvl w:tplc="210C3BB4" w:ilvl="1">
      <w:start w:val="6"/>
      <w:numFmt w:val="upperLetter"/>
      <w:pStyle w:val="Naslov4"/>
      <w:lvlText w:val="%2."/>
      <w:lvlJc w:val="left"/>
      <w:pPr>
        <w:tabs>
          <w:tab w:pos="1140" w:val="num"/>
        </w:tabs>
        <w:ind w:hanging="360" w:left="1140"/>
      </w:pPr>
      <w:rPr>
        <w:rFonts w:hint="default"/>
      </w:rPr>
    </w:lvl>
    <w:lvl w:tentative="true" w:tplc="0409001B" w:ilvl="2">
      <w:start w:val="1"/>
      <w:numFmt w:val="lowerRoman"/>
      <w:lvlText w:val="%3."/>
      <w:lvlJc w:val="right"/>
      <w:pPr>
        <w:tabs>
          <w:tab w:pos="1860" w:val="num"/>
        </w:tabs>
        <w:ind w:hanging="180" w:left="1860"/>
      </w:pPr>
    </w:lvl>
    <w:lvl w:tentative="true" w:tplc="0409000F" w:ilvl="3">
      <w:start w:val="1"/>
      <w:numFmt w:val="decimal"/>
      <w:lvlText w:val="%4."/>
      <w:lvlJc w:val="left"/>
      <w:pPr>
        <w:tabs>
          <w:tab w:pos="2580" w:val="num"/>
        </w:tabs>
        <w:ind w:hanging="360" w:left="2580"/>
      </w:pPr>
    </w:lvl>
    <w:lvl w:tentative="true" w:tplc="04090019" w:ilvl="4">
      <w:start w:val="1"/>
      <w:numFmt w:val="lowerLetter"/>
      <w:lvlText w:val="%5."/>
      <w:lvlJc w:val="left"/>
      <w:pPr>
        <w:tabs>
          <w:tab w:pos="3300" w:val="num"/>
        </w:tabs>
        <w:ind w:hanging="360" w:left="3300"/>
      </w:pPr>
    </w:lvl>
    <w:lvl w:tentative="true" w:tplc="0409001B" w:ilvl="5">
      <w:start w:val="1"/>
      <w:numFmt w:val="lowerRoman"/>
      <w:lvlText w:val="%6."/>
      <w:lvlJc w:val="right"/>
      <w:pPr>
        <w:tabs>
          <w:tab w:pos="4020" w:val="num"/>
        </w:tabs>
        <w:ind w:hanging="180" w:left="4020"/>
      </w:pPr>
    </w:lvl>
    <w:lvl w:tentative="true" w:tplc="0409000F" w:ilvl="6">
      <w:start w:val="1"/>
      <w:numFmt w:val="decimal"/>
      <w:lvlText w:val="%7."/>
      <w:lvlJc w:val="left"/>
      <w:pPr>
        <w:tabs>
          <w:tab w:pos="4740" w:val="num"/>
        </w:tabs>
        <w:ind w:hanging="360" w:left="4740"/>
      </w:pPr>
    </w:lvl>
    <w:lvl w:tentative="true" w:tplc="04090019" w:ilvl="7">
      <w:start w:val="1"/>
      <w:numFmt w:val="lowerLetter"/>
      <w:lvlText w:val="%8."/>
      <w:lvlJc w:val="left"/>
      <w:pPr>
        <w:tabs>
          <w:tab w:pos="5460" w:val="num"/>
        </w:tabs>
        <w:ind w:hanging="360" w:left="5460"/>
      </w:pPr>
    </w:lvl>
    <w:lvl w:tentative="true" w:tplc="0409001B" w:ilvl="8">
      <w:start w:val="1"/>
      <w:numFmt w:val="lowerRoman"/>
      <w:lvlText w:val="%9."/>
      <w:lvlJc w:val="right"/>
      <w:pPr>
        <w:tabs>
          <w:tab w:pos="6180" w:val="num"/>
        </w:tabs>
        <w:ind w:hanging="180" w:left="6180"/>
      </w:pPr>
    </w:lvl>
  </w:abstractNum>
  <w:abstractNum w:abstractNumId="9">
    <w:nsid w:val="216302F8"/>
    <w:multiLevelType w:val="hybridMultilevel"/>
    <w:tmpl w:val="61708FC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28771581"/>
    <w:multiLevelType w:val="hybridMultilevel"/>
    <w:tmpl w:val="1318FB5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CD75CF7"/>
    <w:multiLevelType w:val="hybridMultilevel"/>
    <w:tmpl w:val="47363260"/>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abstractNum w:abstractNumId="12">
    <w:nsid w:val="35D3121D"/>
    <w:multiLevelType w:val="multilevel"/>
    <w:tmpl w:val="6448A7CE"/>
    <w:lvl w:ilvl="0">
      <w:start w:val="2"/>
      <w:numFmt w:val="decimal"/>
      <w:lvlText w:val="%1."/>
      <w:lvlJc w:val="left"/>
      <w:pPr>
        <w:tabs>
          <w:tab w:pos="720" w:val="num"/>
        </w:tabs>
        <w:ind w:hanging="360" w:left="720"/>
      </w:pPr>
      <w:rPr>
        <w:rFonts w:hint="default"/>
      </w:rPr>
    </w:lvl>
    <w:lvl w:ilvl="1">
      <w:start w:val="1"/>
      <w:numFmt w:val="decimal"/>
      <w:isLgl/>
      <w:lvlText w:val="%1.%2."/>
      <w:lvlJc w:val="left"/>
      <w:pPr>
        <w:tabs>
          <w:tab w:pos="780" w:val="num"/>
        </w:tabs>
        <w:ind w:hanging="420" w:left="780"/>
      </w:pPr>
      <w:rPr>
        <w:rFonts w:hint="default"/>
      </w:rPr>
    </w:lvl>
    <w:lvl w:ilvl="2">
      <w:start w:val="1"/>
      <w:numFmt w:val="decimalZero"/>
      <w:isLgl/>
      <w:lvlText w:val="%1.%2.%3."/>
      <w:lvlJc w:val="left"/>
      <w:pPr>
        <w:tabs>
          <w:tab w:pos="1080" w:val="num"/>
        </w:tabs>
        <w:ind w:hanging="720" w:left="1080"/>
      </w:pPr>
      <w:rPr>
        <w:rFonts w:hint="default"/>
      </w:rPr>
    </w:lvl>
    <w:lvl w:ilvl="3">
      <w:start w:val="1"/>
      <w:numFmt w:val="decimal"/>
      <w:isLgl/>
      <w:lvlText w:val="%1.%2.%3.%4."/>
      <w:lvlJc w:val="left"/>
      <w:pPr>
        <w:tabs>
          <w:tab w:pos="1080" w:val="num"/>
        </w:tabs>
        <w:ind w:hanging="720" w:left="108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440" w:val="num"/>
        </w:tabs>
        <w:ind w:hanging="1080" w:left="144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1800" w:val="num"/>
        </w:tabs>
        <w:ind w:hanging="1440" w:left="180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3">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E14455E"/>
    <w:multiLevelType w:val="hybridMultilevel"/>
    <w:tmpl w:val="B9463F12"/>
    <w:lvl w:tplc="041A000B"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487E5AAC"/>
    <w:multiLevelType w:val="hybridMultilevel"/>
    <w:tmpl w:val="6DC2194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A2952B1"/>
    <w:multiLevelType w:val="hybridMultilevel"/>
    <w:tmpl w:val="1D163ED2"/>
    <w:lvl w:tplc="A03C8A5A" w:ilvl="0">
      <w:start w:val="1"/>
      <w:numFmt w:val="decimal"/>
      <w:lvlText w:val="%1."/>
      <w:lvlJc w:val="left"/>
      <w:pPr>
        <w:tabs>
          <w:tab w:pos="2520" w:val="num"/>
        </w:tabs>
        <w:ind w:hanging="360" w:left="2520"/>
      </w:pPr>
      <w:rPr>
        <w:rFonts w:hint="default"/>
      </w:rPr>
    </w:lvl>
    <w:lvl w:tentative="true" w:tplc="04090019" w:ilvl="1">
      <w:start w:val="1"/>
      <w:numFmt w:val="lowerLetter"/>
      <w:lvlText w:val="%2."/>
      <w:lvlJc w:val="left"/>
      <w:pPr>
        <w:tabs>
          <w:tab w:pos="3240" w:val="num"/>
        </w:tabs>
        <w:ind w:hanging="360" w:left="3240"/>
      </w:pPr>
    </w:lvl>
    <w:lvl w:tentative="true" w:tplc="0409001B" w:ilvl="2">
      <w:start w:val="1"/>
      <w:numFmt w:val="lowerRoman"/>
      <w:lvlText w:val="%3."/>
      <w:lvlJc w:val="right"/>
      <w:pPr>
        <w:tabs>
          <w:tab w:pos="3960" w:val="num"/>
        </w:tabs>
        <w:ind w:hanging="180" w:left="3960"/>
      </w:pPr>
    </w:lvl>
    <w:lvl w:tentative="true" w:tplc="0409000F" w:ilvl="3">
      <w:start w:val="1"/>
      <w:numFmt w:val="decimal"/>
      <w:lvlText w:val="%4."/>
      <w:lvlJc w:val="left"/>
      <w:pPr>
        <w:tabs>
          <w:tab w:pos="4680" w:val="num"/>
        </w:tabs>
        <w:ind w:hanging="360" w:left="4680"/>
      </w:pPr>
    </w:lvl>
    <w:lvl w:tentative="true" w:tplc="04090019" w:ilvl="4">
      <w:start w:val="1"/>
      <w:numFmt w:val="lowerLetter"/>
      <w:lvlText w:val="%5."/>
      <w:lvlJc w:val="left"/>
      <w:pPr>
        <w:tabs>
          <w:tab w:pos="5400" w:val="num"/>
        </w:tabs>
        <w:ind w:hanging="360" w:left="5400"/>
      </w:pPr>
    </w:lvl>
    <w:lvl w:tentative="true" w:tplc="0409001B" w:ilvl="5">
      <w:start w:val="1"/>
      <w:numFmt w:val="lowerRoman"/>
      <w:lvlText w:val="%6."/>
      <w:lvlJc w:val="right"/>
      <w:pPr>
        <w:tabs>
          <w:tab w:pos="6120" w:val="num"/>
        </w:tabs>
        <w:ind w:hanging="180" w:left="6120"/>
      </w:pPr>
    </w:lvl>
    <w:lvl w:tentative="true" w:tplc="0409000F" w:ilvl="6">
      <w:start w:val="1"/>
      <w:numFmt w:val="decimal"/>
      <w:lvlText w:val="%7."/>
      <w:lvlJc w:val="left"/>
      <w:pPr>
        <w:tabs>
          <w:tab w:pos="6840" w:val="num"/>
        </w:tabs>
        <w:ind w:hanging="360" w:left="6840"/>
      </w:pPr>
    </w:lvl>
    <w:lvl w:tentative="true" w:tplc="04090019" w:ilvl="7">
      <w:start w:val="1"/>
      <w:numFmt w:val="lowerLetter"/>
      <w:lvlText w:val="%8."/>
      <w:lvlJc w:val="left"/>
      <w:pPr>
        <w:tabs>
          <w:tab w:pos="7560" w:val="num"/>
        </w:tabs>
        <w:ind w:hanging="360" w:left="7560"/>
      </w:pPr>
    </w:lvl>
    <w:lvl w:tentative="true" w:tplc="0409001B" w:ilvl="8">
      <w:start w:val="1"/>
      <w:numFmt w:val="lowerRoman"/>
      <w:lvlText w:val="%9."/>
      <w:lvlJc w:val="right"/>
      <w:pPr>
        <w:tabs>
          <w:tab w:pos="8280" w:val="num"/>
        </w:tabs>
        <w:ind w:hanging="180" w:left="8280"/>
      </w:pPr>
    </w:lvl>
  </w:abstractNum>
  <w:abstractNum w:abstractNumId="17">
    <w:nsid w:val="5256056F"/>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A0D767F"/>
    <w:multiLevelType w:val="hybridMultilevel"/>
    <w:tmpl w:val="5026249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5AC91102"/>
    <w:multiLevelType w:val="hybridMultilevel"/>
    <w:tmpl w:val="724AF88C"/>
    <w:lvl w:tplc="4E7C7008" w:ilvl="0">
      <w:start w:val="20"/>
      <w:numFmt w:val="bullet"/>
      <w:lvlText w:val="-"/>
      <w:lvlJc w:val="left"/>
      <w:pPr>
        <w:ind w:hanging="360" w:left="720"/>
      </w:pPr>
      <w:rPr>
        <w:rFonts w:cs="Arial" w:eastAsia="Calibri" w:hAnsi="Arial" w:ascii="Arial"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64B3762F"/>
    <w:multiLevelType w:val="hybridMultilevel"/>
    <w:tmpl w:val="3A76353A"/>
    <w:lvl w:tplc="0409000F" w:ilvl="0">
      <w:start w:val="1"/>
      <w:numFmt w:val="decimal"/>
      <w:lvlText w:val="%1."/>
      <w:lvlJc w:val="left"/>
      <w:pPr>
        <w:ind w:hanging="360" w:left="1440"/>
      </w:pPr>
    </w:lvl>
    <w:lvl w:tentative="true" w:tplc="04090019" w:ilvl="1">
      <w:start w:val="1"/>
      <w:numFmt w:val="lowerLetter"/>
      <w:lvlText w:val="%2."/>
      <w:lvlJc w:val="left"/>
      <w:pPr>
        <w:ind w:hanging="360" w:left="2160"/>
      </w:pPr>
    </w:lvl>
    <w:lvl w:tentative="true" w:tplc="0409001B" w:ilvl="2">
      <w:start w:val="1"/>
      <w:numFmt w:val="lowerRoman"/>
      <w:lvlText w:val="%3."/>
      <w:lvlJc w:val="right"/>
      <w:pPr>
        <w:ind w:hanging="180" w:left="2880"/>
      </w:pPr>
    </w:lvl>
    <w:lvl w:tentative="true" w:tplc="0409000F" w:ilvl="3">
      <w:start w:val="1"/>
      <w:numFmt w:val="decimal"/>
      <w:lvlText w:val="%4."/>
      <w:lvlJc w:val="left"/>
      <w:pPr>
        <w:ind w:hanging="360" w:left="3600"/>
      </w:pPr>
    </w:lvl>
    <w:lvl w:tentative="true" w:tplc="04090019" w:ilvl="4">
      <w:start w:val="1"/>
      <w:numFmt w:val="lowerLetter"/>
      <w:lvlText w:val="%5."/>
      <w:lvlJc w:val="left"/>
      <w:pPr>
        <w:ind w:hanging="360" w:left="4320"/>
      </w:pPr>
    </w:lvl>
    <w:lvl w:tentative="true" w:tplc="0409001B" w:ilvl="5">
      <w:start w:val="1"/>
      <w:numFmt w:val="lowerRoman"/>
      <w:lvlText w:val="%6."/>
      <w:lvlJc w:val="right"/>
      <w:pPr>
        <w:ind w:hanging="180" w:left="5040"/>
      </w:pPr>
    </w:lvl>
    <w:lvl w:tentative="true" w:tplc="0409000F" w:ilvl="6">
      <w:start w:val="1"/>
      <w:numFmt w:val="decimal"/>
      <w:lvlText w:val="%7."/>
      <w:lvlJc w:val="left"/>
      <w:pPr>
        <w:ind w:hanging="360" w:left="5760"/>
      </w:pPr>
    </w:lvl>
    <w:lvl w:tentative="true" w:tplc="04090019" w:ilvl="7">
      <w:start w:val="1"/>
      <w:numFmt w:val="lowerLetter"/>
      <w:lvlText w:val="%8."/>
      <w:lvlJc w:val="left"/>
      <w:pPr>
        <w:ind w:hanging="360" w:left="6480"/>
      </w:pPr>
    </w:lvl>
    <w:lvl w:tentative="true" w:tplc="0409001B" w:ilvl="8">
      <w:start w:val="1"/>
      <w:numFmt w:val="lowerRoman"/>
      <w:lvlText w:val="%9."/>
      <w:lvlJc w:val="right"/>
      <w:pPr>
        <w:ind w:hanging="180" w:left="7200"/>
      </w:pPr>
    </w:lvl>
  </w:abstractNum>
  <w:abstractNum w:abstractNumId="21">
    <w:nsid w:val="64B71D44"/>
    <w:multiLevelType w:val="hybridMultilevel"/>
    <w:tmpl w:val="EC668B4A"/>
    <w:lvl w:tplc="1108D95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2">
    <w:nsid w:val="67561570"/>
    <w:multiLevelType w:val="hybridMultilevel"/>
    <w:tmpl w:val="5F9EB2F6"/>
    <w:lvl w:tplc="041A000F" w:ilvl="0">
      <w:start w:val="1"/>
      <w:numFmt w:val="decimal"/>
      <w:lvlText w:val="%1."/>
      <w:lvlJc w:val="left"/>
      <w:pPr>
        <w:ind w:hanging="720" w:left="862"/>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8AF4E37"/>
    <w:multiLevelType w:val="hybridMultilevel"/>
    <w:tmpl w:val="71CE4BC2"/>
    <w:lvl w:tplc="FE6C0524" w:ilvl="0">
      <w:start w:val="62"/>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4">
    <w:nsid w:val="6E0C06BB"/>
    <w:multiLevelType w:val="multilevel"/>
    <w:tmpl w:val="AF5E4090"/>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5">
    <w:nsid w:val="6F4A28DD"/>
    <w:multiLevelType w:val="hybridMultilevel"/>
    <w:tmpl w:val="19BEDA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7CBA4BB2"/>
    <w:multiLevelType w:val="hybridMultilevel"/>
    <w:tmpl w:val="199A7386"/>
    <w:lvl w:tplc="0409000F" w:ilvl="0">
      <w:start w:val="1"/>
      <w:numFmt w:val="decimal"/>
      <w:lvlText w:val="%1."/>
      <w:lvlJc w:val="left"/>
      <w:pPr>
        <w:tabs>
          <w:tab w:pos="720" w:val="num"/>
        </w:tabs>
        <w:ind w:hanging="360" w:left="720"/>
      </w:pPr>
    </w:lvl>
    <w:lvl w:tplc="04090019" w:ilvl="1">
      <w:start w:val="1"/>
      <w:numFmt w:val="decimal"/>
      <w:lvlText w:val="%2."/>
      <w:lvlJc w:val="left"/>
      <w:pPr>
        <w:tabs>
          <w:tab w:pos="1440" w:val="num"/>
        </w:tabs>
        <w:ind w:hanging="360" w:left="1440"/>
      </w:pPr>
    </w:lvl>
    <w:lvl w:tplc="0409001B" w:ilvl="2">
      <w:start w:val="1"/>
      <w:numFmt w:val="decimal"/>
      <w:lvlText w:val="%3."/>
      <w:lvlJc w:val="left"/>
      <w:pPr>
        <w:tabs>
          <w:tab w:pos="2160" w:val="num"/>
        </w:tabs>
        <w:ind w:hanging="360" w:left="2160"/>
      </w:pPr>
    </w:lvl>
    <w:lvl w:tplc="0409000F" w:ilvl="3">
      <w:start w:val="1"/>
      <w:numFmt w:val="decimal"/>
      <w:lvlText w:val="%4."/>
      <w:lvlJc w:val="left"/>
      <w:pPr>
        <w:tabs>
          <w:tab w:pos="2880" w:val="num"/>
        </w:tabs>
        <w:ind w:hanging="360" w:left="2880"/>
      </w:pPr>
    </w:lvl>
    <w:lvl w:tplc="04090019" w:ilvl="4">
      <w:start w:val="1"/>
      <w:numFmt w:val="decimal"/>
      <w:lvlText w:val="%5."/>
      <w:lvlJc w:val="left"/>
      <w:pPr>
        <w:tabs>
          <w:tab w:pos="3600" w:val="num"/>
        </w:tabs>
        <w:ind w:hanging="360" w:left="3600"/>
      </w:pPr>
    </w:lvl>
    <w:lvl w:tplc="0409001B" w:ilvl="5">
      <w:start w:val="1"/>
      <w:numFmt w:val="decimal"/>
      <w:lvlText w:val="%6."/>
      <w:lvlJc w:val="left"/>
      <w:pPr>
        <w:tabs>
          <w:tab w:pos="4320" w:val="num"/>
        </w:tabs>
        <w:ind w:hanging="360" w:left="4320"/>
      </w:pPr>
    </w:lvl>
    <w:lvl w:tplc="0409000F" w:ilvl="6">
      <w:start w:val="1"/>
      <w:numFmt w:val="decimal"/>
      <w:lvlText w:val="%7."/>
      <w:lvlJc w:val="left"/>
      <w:pPr>
        <w:tabs>
          <w:tab w:pos="5040" w:val="num"/>
        </w:tabs>
        <w:ind w:hanging="360" w:left="5040"/>
      </w:pPr>
    </w:lvl>
    <w:lvl w:tplc="04090019" w:ilvl="7">
      <w:start w:val="1"/>
      <w:numFmt w:val="decimal"/>
      <w:lvlText w:val="%8."/>
      <w:lvlJc w:val="left"/>
      <w:pPr>
        <w:tabs>
          <w:tab w:pos="5760" w:val="num"/>
        </w:tabs>
        <w:ind w:hanging="360" w:left="5760"/>
      </w:pPr>
    </w:lvl>
    <w:lvl w:tplc="0409001B" w:ilvl="8">
      <w:start w:val="1"/>
      <w:numFmt w:val="decimal"/>
      <w:lvlText w:val="%9."/>
      <w:lvlJc w:val="left"/>
      <w:pPr>
        <w:tabs>
          <w:tab w:pos="6480" w:val="num"/>
        </w:tabs>
        <w:ind w:hanging="360" w:left="6480"/>
      </w:pPr>
    </w:lvl>
  </w:abstractNum>
  <w:num w:numId="1">
    <w:abstractNumId w:val="21"/>
  </w:num>
  <w:num w:numId="2">
    <w:abstractNumId w:val="8"/>
  </w:num>
  <w:num w:numId="3">
    <w:abstractNumId w:val="12"/>
  </w:num>
  <w:num w:numId="4">
    <w:abstractNumId w:val="25"/>
  </w:num>
  <w:num w:numId="5">
    <w:abstractNumId w:val="18"/>
  </w:num>
  <w:num w:numId="6">
    <w:abstractNumId w:val="9"/>
  </w:num>
  <w:num w:numId="7">
    <w:abstractNumId w:val="3"/>
  </w:num>
  <w:num w:numId="8">
    <w:abstractNumId w:val="15"/>
  </w:num>
  <w:num w:numId="9">
    <w:abstractNumId w:val="10"/>
  </w:num>
  <w:num w:numId="10">
    <w:abstractNumId w:val="1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5"/>
  </w:num>
  <w:num w:numId="15">
    <w:abstractNumId w:val="23"/>
  </w:num>
  <w:num w:numId="16">
    <w:abstractNumId w:val="22"/>
  </w:num>
  <w:num w:numId="17">
    <w:abstractNumId w:val="6"/>
  </w:num>
  <w:num w:numId="1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0"/>
  </w:num>
  <w:num w:numId="21">
    <w:abstractNumId w:val="2"/>
  </w:num>
  <w:num w:numId="22">
    <w:abstractNumId w:val="20"/>
  </w:num>
  <w:num w:numId="23">
    <w:abstractNumId w:val="4"/>
  </w:num>
  <w:num w:numId="24">
    <w:abstractNumId w:val="13"/>
  </w:num>
  <w:num w:numId="25">
    <w:abstractNumId w:val="17"/>
  </w:num>
  <w:num w:numId="26">
    <w:abstractNumId w:val="19"/>
  </w:num>
  <w:num w:numId="27">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161"/>
    <w:rsid w:val="00005258"/>
    <w:rsid w:val="00043535"/>
    <w:rsid w:val="00052AAE"/>
    <w:rsid w:val="00061A5C"/>
    <w:rsid w:val="00067FBF"/>
    <w:rsid w:val="00090131"/>
    <w:rsid w:val="000B4C76"/>
    <w:rsid w:val="000C513D"/>
    <w:rsid w:val="000E4942"/>
    <w:rsid w:val="000F0C70"/>
    <w:rsid w:val="0010013B"/>
    <w:rsid w:val="001009EF"/>
    <w:rsid w:val="00136459"/>
    <w:rsid w:val="00152D8F"/>
    <w:rsid w:val="00185100"/>
    <w:rsid w:val="001D54C8"/>
    <w:rsid w:val="001F3330"/>
    <w:rsid w:val="00254318"/>
    <w:rsid w:val="00266760"/>
    <w:rsid w:val="00281DBC"/>
    <w:rsid w:val="00284E64"/>
    <w:rsid w:val="00291E01"/>
    <w:rsid w:val="002948A4"/>
    <w:rsid w:val="002A2EED"/>
    <w:rsid w:val="002A4A30"/>
    <w:rsid w:val="002D503D"/>
    <w:rsid w:val="00310E22"/>
    <w:rsid w:val="003166D8"/>
    <w:rsid w:val="00334474"/>
    <w:rsid w:val="00341C81"/>
    <w:rsid w:val="00392227"/>
    <w:rsid w:val="00393288"/>
    <w:rsid w:val="003C08BF"/>
    <w:rsid w:val="003C75A1"/>
    <w:rsid w:val="003D3AD2"/>
    <w:rsid w:val="003F42E6"/>
    <w:rsid w:val="0042650A"/>
    <w:rsid w:val="004B7D73"/>
    <w:rsid w:val="004D7648"/>
    <w:rsid w:val="004F3373"/>
    <w:rsid w:val="004F7E1B"/>
    <w:rsid w:val="0050470A"/>
    <w:rsid w:val="00524E65"/>
    <w:rsid w:val="0052616B"/>
    <w:rsid w:val="0053055E"/>
    <w:rsid w:val="00556D18"/>
    <w:rsid w:val="005635EA"/>
    <w:rsid w:val="00590B56"/>
    <w:rsid w:val="005918D4"/>
    <w:rsid w:val="00597A6A"/>
    <w:rsid w:val="005A236C"/>
    <w:rsid w:val="005A5161"/>
    <w:rsid w:val="005A7D53"/>
    <w:rsid w:val="006025B2"/>
    <w:rsid w:val="00610A45"/>
    <w:rsid w:val="00611408"/>
    <w:rsid w:val="00621D3E"/>
    <w:rsid w:val="00627EEC"/>
    <w:rsid w:val="006D435B"/>
    <w:rsid w:val="0073217E"/>
    <w:rsid w:val="00761A59"/>
    <w:rsid w:val="00763AFC"/>
    <w:rsid w:val="007702DD"/>
    <w:rsid w:val="007972F9"/>
    <w:rsid w:val="007B6F67"/>
    <w:rsid w:val="007C0895"/>
    <w:rsid w:val="007D4A18"/>
    <w:rsid w:val="007F5B0B"/>
    <w:rsid w:val="008212CA"/>
    <w:rsid w:val="00840406"/>
    <w:rsid w:val="00852616"/>
    <w:rsid w:val="008671D3"/>
    <w:rsid w:val="008701F8"/>
    <w:rsid w:val="00874A24"/>
    <w:rsid w:val="0087784A"/>
    <w:rsid w:val="00893676"/>
    <w:rsid w:val="008943D1"/>
    <w:rsid w:val="00903ABA"/>
    <w:rsid w:val="00930CB7"/>
    <w:rsid w:val="00941B4A"/>
    <w:rsid w:val="00953B8F"/>
    <w:rsid w:val="009711A0"/>
    <w:rsid w:val="00975D93"/>
    <w:rsid w:val="009C0B09"/>
    <w:rsid w:val="009C11BF"/>
    <w:rsid w:val="009F1775"/>
    <w:rsid w:val="009F5F3D"/>
    <w:rsid w:val="00A26798"/>
    <w:rsid w:val="00A42180"/>
    <w:rsid w:val="00A50F61"/>
    <w:rsid w:val="00A51AA6"/>
    <w:rsid w:val="00AA55E7"/>
    <w:rsid w:val="00AA6447"/>
    <w:rsid w:val="00AA68DE"/>
    <w:rsid w:val="00AB7E28"/>
    <w:rsid w:val="00AD1579"/>
    <w:rsid w:val="00B04449"/>
    <w:rsid w:val="00BB179F"/>
    <w:rsid w:val="00BC135B"/>
    <w:rsid w:val="00BE55E7"/>
    <w:rsid w:val="00C108D4"/>
    <w:rsid w:val="00C153B8"/>
    <w:rsid w:val="00C5079D"/>
    <w:rsid w:val="00C81B7A"/>
    <w:rsid w:val="00CD723A"/>
    <w:rsid w:val="00CF6D90"/>
    <w:rsid w:val="00D42C0B"/>
    <w:rsid w:val="00D655ED"/>
    <w:rsid w:val="00D72899"/>
    <w:rsid w:val="00DD613D"/>
    <w:rsid w:val="00DF656D"/>
    <w:rsid w:val="00E07199"/>
    <w:rsid w:val="00E40BA4"/>
    <w:rsid w:val="00E47800"/>
    <w:rsid w:val="00E60837"/>
    <w:rsid w:val="00E66C73"/>
    <w:rsid w:val="00E80AF0"/>
    <w:rsid w:val="00EA4BD4"/>
    <w:rsid w:val="00EB16BB"/>
    <w:rsid w:val="00EB4BF2"/>
    <w:rsid w:val="00EC029D"/>
    <w:rsid w:val="00EC5781"/>
    <w:rsid w:val="00ED21C0"/>
    <w:rsid w:val="00EE44B3"/>
    <w:rsid w:val="00F0367C"/>
    <w:rsid w:val="00F142E8"/>
    <w:rsid w:val="00F63174"/>
    <w:rsid w:val="00F90A49"/>
    <w:rsid w:val="00F90F26"/>
    <w:rsid w:val="00FB1A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D503D"/>
    <w:rPr>
      <w:sz w:val="24"/>
      <w:szCs w:val="24"/>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Autospacing="true" w:after="100" w:beforeAutospacing="true" w:before="100"/>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true"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true" w:styleId="UvuenotijelotekstaChar" w:type="character">
    <w:name w:val="Uvučeno tijelo teksta Char"/>
    <w:basedOn w:val="Zadanifontodlomka"/>
    <w:link w:val="Uvuenotijeloteksta"/>
    <w:rsid w:val="009C0B09"/>
    <w:rPr>
      <w:sz w:val="24"/>
      <w:szCs w:val="24"/>
      <w:lang w:eastAsia="ar-SA"/>
    </w:rPr>
  </w:style>
  <w:style w:customStyle="true" w:styleId="Tijeloteksta21" w:type="paragraph">
    <w:name w:val="Tijelo teksta 21"/>
    <w:basedOn w:val="Normal"/>
    <w:rsid w:val="009C0B09"/>
    <w:pPr>
      <w:suppressAutoHyphens/>
      <w:spacing w:lineRule="auto" w:line="480" w:after="120"/>
    </w:pPr>
    <w:rPr>
      <w:lang w:eastAsia="ar-SA"/>
    </w:rPr>
  </w:style>
  <w:style w:customStyle="true" w:styleId="Tijeloteksta22" w:type="paragraph">
    <w:name w:val="Tijelo teksta 22"/>
    <w:basedOn w:val="Normal"/>
    <w:rsid w:val="009C0B09"/>
    <w:pPr>
      <w:suppressAutoHyphens/>
    </w:pPr>
    <w:rPr>
      <w:bCs/>
      <w:sz w:val="28"/>
      <w:szCs w:val="28"/>
      <w:lang w:eastAsia="ar-SA"/>
    </w:rPr>
  </w:style>
  <w:style w:customStyle="true" w:styleId="apple-converted-space" w:type="character">
    <w:name w:val="apple-converted-space"/>
    <w:basedOn w:val="Zadanifontodlomka"/>
    <w:rsid w:val="009C0B09"/>
  </w:style>
  <w:style w:customStyle="true" w:styleId="tabletextfield" w:type="character">
    <w:name w:val="table_text_field"/>
    <w:basedOn w:val="Zadanifontodlomka"/>
    <w:rsid w:val="005918D4"/>
  </w:style>
  <w:style w:customStyle="true"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styleId="Tekstrezerviranogmjesta" w:type="character">
    <w:name w:val="Placeholder Text"/>
    <w:basedOn w:val="Zadanifontodlomka"/>
    <w:uiPriority w:val="99"/>
    <w:semiHidden/>
    <w:rsid w:val="00BC135B"/>
    <w:rPr>
      <w:color w:val="808080"/>
      <w:bdr w:space="0" w:sz="0" w:color="auto" w:val="none"/>
      <w:shd w:fill="auto" w:color="auto" w:val="clear"/>
    </w:rPr>
  </w:style>
  <w:style w:customStyle="true" w:styleId="eSPISCCParagraphDefaultFont" w:type="character">
    <w:name w:val="eSPIS_CC_Paragraph Default Font"/>
    <w:basedOn w:val="Zadanifontodlomka"/>
    <w:rsid w:val="00BC135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135B"/>
    <w:rPr>
      <w:bdr w:space="0" w:sz="0" w:color="auto" w:val="none"/>
      <w:shd w:fill="FFFFCC" w:color="auto" w:val="clear"/>
      <w:lang w:val="hr-HR"/>
    </w:rPr>
  </w:style>
  <w:style w:customStyle="true" w:styleId="PozadinaSvijetloCrvena" w:type="character">
    <w:name w:val="Pozadina_SvijetloCrvena"/>
    <w:basedOn w:val="eSPISCCParagraphDefaultFont"/>
    <w:rsid w:val="00BC135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135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D503D"/>
    <w:rPr>
      <w:sz w:val="24"/>
      <w:szCs w:val="24"/>
    </w:rPr>
  </w:style>
  <w:style w:styleId="Naslov4" w:type="paragraph">
    <w:name w:val="heading 4"/>
    <w:basedOn w:val="Normal"/>
    <w:next w:val="Normal"/>
    <w:qFormat/>
    <w:rsid w:val="009711A0"/>
    <w:pPr>
      <w:keepNext/>
      <w:numPr>
        <w:ilvl w:val="1"/>
        <w:numId w:val="2"/>
      </w:numPr>
      <w:jc w:val="both"/>
      <w:outlineLvl w:val="3"/>
    </w:pPr>
    <w:rPr>
      <w:b/>
      <w:bCs/>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styleId="Reetkatablice" w:type="table">
    <w:name w:val="Table Grid"/>
    <w:basedOn w:val="Obinatablica"/>
    <w:uiPriority w:val="59"/>
    <w:rsid w:val="00610A45"/>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ijeloteksta3" w:type="paragraph">
    <w:name w:val="Body Text 3"/>
    <w:basedOn w:val="Normal"/>
    <w:rsid w:val="009711A0"/>
    <w:rPr>
      <w:b/>
      <w:bCs/>
      <w:lang w:eastAsia="en-US"/>
    </w:rPr>
  </w:style>
  <w:style w:styleId="StandardWeb" w:type="paragraph">
    <w:name w:val="Normal (Web)"/>
    <w:basedOn w:val="Normal"/>
    <w:rsid w:val="009711A0"/>
    <w:pPr>
      <w:spacing w:after="100" w:afterAutospacing="1" w:before="100" w:beforeAutospacing="1"/>
    </w:pPr>
  </w:style>
  <w:style w:styleId="Odlomakpopisa" w:type="paragraph">
    <w:name w:val="List Paragraph"/>
    <w:basedOn w:val="Normal"/>
    <w:uiPriority w:val="34"/>
    <w:qFormat/>
    <w:rsid w:val="000C513D"/>
    <w:pPr>
      <w:ind w:left="720"/>
      <w:contextualSpacing/>
    </w:pPr>
  </w:style>
  <w:style w:styleId="Tijeloteksta" w:type="paragraph">
    <w:name w:val="Body Text"/>
    <w:basedOn w:val="Normal"/>
    <w:link w:val="TijelotekstaChar"/>
    <w:unhideWhenUsed/>
    <w:rsid w:val="009C0B09"/>
    <w:pPr>
      <w:suppressAutoHyphens/>
      <w:spacing w:after="120"/>
    </w:pPr>
    <w:rPr>
      <w:lang w:eastAsia="ar-SA"/>
    </w:rPr>
  </w:style>
  <w:style w:customStyle="1" w:styleId="TijelotekstaChar" w:type="character">
    <w:name w:val="Tijelo teksta Char"/>
    <w:basedOn w:val="Zadanifontodlomka"/>
    <w:link w:val="Tijeloteksta"/>
    <w:rsid w:val="009C0B09"/>
    <w:rPr>
      <w:sz w:val="24"/>
      <w:szCs w:val="24"/>
      <w:lang w:eastAsia="ar-SA"/>
    </w:rPr>
  </w:style>
  <w:style w:styleId="Uvuenotijeloteksta" w:type="paragraph">
    <w:name w:val="Body Text Indent"/>
    <w:basedOn w:val="Normal"/>
    <w:link w:val="UvuenotijelotekstaChar"/>
    <w:unhideWhenUsed/>
    <w:rsid w:val="009C0B09"/>
    <w:pPr>
      <w:suppressAutoHyphens/>
      <w:spacing w:after="120"/>
      <w:ind w:left="283"/>
    </w:pPr>
    <w:rPr>
      <w:lang w:eastAsia="ar-SA"/>
    </w:rPr>
  </w:style>
  <w:style w:customStyle="1" w:styleId="UvuenotijelotekstaChar" w:type="character">
    <w:name w:val="Uvučeno tijelo teksta Char"/>
    <w:basedOn w:val="Zadanifontodlomka"/>
    <w:link w:val="Uvuenotijeloteksta"/>
    <w:rsid w:val="009C0B09"/>
    <w:rPr>
      <w:sz w:val="24"/>
      <w:szCs w:val="24"/>
      <w:lang w:eastAsia="ar-SA"/>
    </w:rPr>
  </w:style>
  <w:style w:customStyle="1" w:styleId="Tijeloteksta21" w:type="paragraph">
    <w:name w:val="Tijelo teksta 21"/>
    <w:basedOn w:val="Normal"/>
    <w:rsid w:val="009C0B09"/>
    <w:pPr>
      <w:suppressAutoHyphens/>
      <w:spacing w:after="120" w:line="480" w:lineRule="auto"/>
    </w:pPr>
    <w:rPr>
      <w:lang w:eastAsia="ar-SA"/>
    </w:rPr>
  </w:style>
  <w:style w:customStyle="1" w:styleId="Tijeloteksta22" w:type="paragraph">
    <w:name w:val="Tijelo teksta 22"/>
    <w:basedOn w:val="Normal"/>
    <w:rsid w:val="009C0B09"/>
    <w:pPr>
      <w:suppressAutoHyphens/>
    </w:pPr>
    <w:rPr>
      <w:bCs/>
      <w:sz w:val="28"/>
      <w:szCs w:val="28"/>
      <w:lang w:eastAsia="ar-SA"/>
    </w:rPr>
  </w:style>
  <w:style w:customStyle="1" w:styleId="apple-converted-space" w:type="character">
    <w:name w:val="apple-converted-space"/>
    <w:basedOn w:val="Zadanifontodlomka"/>
    <w:rsid w:val="009C0B09"/>
  </w:style>
  <w:style w:customStyle="1" w:styleId="tabletextfield" w:type="character">
    <w:name w:val="table_text_field"/>
    <w:basedOn w:val="Zadanifontodlomka"/>
    <w:rsid w:val="005918D4"/>
  </w:style>
  <w:style w:customStyle="1" w:styleId="tabletitle2" w:type="character">
    <w:name w:val="table_title2"/>
    <w:basedOn w:val="Zadanifontodlomka"/>
    <w:rsid w:val="005918D4"/>
  </w:style>
  <w:style w:styleId="Naglaeno" w:type="character">
    <w:name w:val="Strong"/>
    <w:basedOn w:val="Zadanifontodlomka"/>
    <w:uiPriority w:val="22"/>
    <w:qFormat/>
    <w:rsid w:val="005918D4"/>
    <w:rPr>
      <w:b/>
      <w:bCs/>
    </w:rPr>
  </w:style>
  <w:style w:styleId="Tekstrezerviranogmjesta" w:type="character">
    <w:name w:val="Placeholder Text"/>
    <w:basedOn w:val="Zadanifontodlomka"/>
    <w:uiPriority w:val="99"/>
    <w:semiHidden/>
    <w:rsid w:val="00BC135B"/>
    <w:rPr>
      <w:color w:val="808080"/>
      <w:bdr w:color="auto" w:space="0" w:sz="0" w:val="none"/>
      <w:shd w:color="auto" w:fill="auto" w:val="clear"/>
    </w:rPr>
  </w:style>
  <w:style w:customStyle="1" w:styleId="eSPISCCParagraphDefaultFont" w:type="character">
    <w:name w:val="eSPIS_CC_Paragraph Default Font"/>
    <w:basedOn w:val="Zadanifontodlomka"/>
    <w:rsid w:val="00BC135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135B"/>
    <w:rPr>
      <w:bdr w:color="auto" w:space="0" w:sz="0" w:val="none"/>
      <w:shd w:color="auto" w:fill="FFFFCC" w:val="clear"/>
      <w:lang w:val="hr-HR"/>
    </w:rPr>
  </w:style>
  <w:style w:customStyle="1" w:styleId="PozadinaSvijetloCrvena" w:type="character">
    <w:name w:val="Pozadina_SvijetloCrvena"/>
    <w:basedOn w:val="eSPISCCParagraphDefaultFont"/>
    <w:rsid w:val="00BC135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135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4666511">
      <w:bodyDiv w:val="true"/>
      <w:marLeft w:val="0"/>
      <w:marRight w:val="0"/>
      <w:marTop w:val="0"/>
      <w:marBottom w:val="0"/>
      <w:divBdr>
        <w:top w:space="0" w:sz="0" w:color="auto" w:val="none"/>
        <w:left w:space="0" w:sz="0" w:color="auto" w:val="none"/>
        <w:bottom w:space="0" w:sz="0" w:color="auto" w:val="none"/>
        <w:right w:space="0" w:sz="0" w:color="auto" w:val="none"/>
      </w:divBdr>
    </w:div>
    <w:div w:id="20868056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24. svibnja 2016.</izvorni_sadrzaj>
    <derivirana_varijabla naziv="DomainObject.StvarniPocetakDatum_1">24. svibnja 2016.</derivirana_varijabla>
  </DomainObject.StvarniPocetakDatum>
  <DomainObject.StvarniZavrsetakDatum>
    <izvorni_sadrzaj>24. svibnja 2016.</izvorni_sadrzaj>
    <derivirana_varijabla naziv="DomainObject.StvarniZavrsetakDatum_1">24. svibnja 2016.</derivirana_varijabla>
  </DomainObject.StvarniZavrsetakDatum>
  <DomainObject.PlaniraniZavrsetakDatum>
    <izvorni_sadrzaj>24. svibnja 2016.</izvorni_sadrzaj>
    <derivirana_varijabla naziv="DomainObject.PlaniraniZavrsetakDatum_1">24. svibnja 2016.</derivirana_varijabla>
  </DomainObject.PlaniraniZavrsetakDatum>
  <DomainObject.PlaniraniPocetakDatum>
    <izvorni_sadrzaj>24. svibnja 2016.</izvorni_sadrzaj>
    <derivirana_varijabla naziv="DomainObject.PlaniraniPocetakDatum_1">24. svibnja 2016.</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11:33</izvorni_sadrzaj>
    <derivirana_varijabla naziv="DomainObject.StvarniZavrsetakVrijeme_1">11:33</derivirana_varijabla>
  </DomainObject.StvarniZavrsetakVrijeme>
  <DomainObject.PlaniraniZavrsetakVrijeme>
    <izvorni_sadrzaj>12:00</izvorni_sadrzaj>
    <derivirana_varijabla naziv="DomainObject.PlaniraniZavrsetakVrijeme_1">12:00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ULJANIK TESU SZZ d.o.o. PULA</item>
      <item>FINANCIJSKA AGENCIJA, RC RIJEKA, PODRUŽNICA PULA, PULA</item>
    </izvorni_sadrzaj>
    <derivirana_varijabla naziv="DomainObject.UcesnikSudskeRadnjeListNaziv_1">
      <item>ULJANIK TESU SZZ d.o.o. PULA</item>
      <item>FINANCIJSKA AGENCIJA, RC RIJEKA, PODRUŽNICA PULA, PULA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zvorni_sadrzaj>
    <derivirana_varijabla naziv="DomainObject.Predmet.SudioniciListNaziv_1">
      <item>FINANCIJSKA AGENCIJA, RC RIJEKA, PODRUŽNICA PULA, PULA</item>
      <item>ULJANIK TESU SZZ d.o.o. PULA</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zvorni_sadrzaj>
    <derivirana_varijabla naziv="DomainObject.Predmet.SudioniciListAdressOIB_1">
      <item>FINANCIJSKA AGENCIJA, RC RIJEKA, PODRUŽNICA PULA, PULA, OIB 85821130368, Ulica grada Vukovara 70,10000 Zagreb</item>
      <item>ULJANIK TESU SZZ d.o.o. PULA, OIB 88998196947, Flaciusova 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zvorni_sadrzaj>
    <derivirana_varijabla naziv="DomainObject.Predmet.SudioniciListNazivOIB_1">
      <item>, OIB 85821130368</item>
      <item>, OIB 88998196947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6</properties:Pages>
  <properties:Words>1774</properties:Words>
  <properties:Characters>10226</properties:Characters>
  <properties:Lines>346</properties:Lines>
  <properties:Paragraphs>148</properties:Paragraphs>
  <properties:TotalTime>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2016-05-17T10:19:00Z</dcterms:created>
  <dc:creator>drabar</dc:creator>
  <cp:lastModifiedBy>Sanja Prodan</cp:lastModifiedBy>
  <cp:lastPrinted>2011-01-14T08:14:00Z</cp:lastPrinted>
  <dcterms:modified xmlns:xsi="http://www.w3.org/2001/XMLSchema-instance" xsi:type="dcterms:W3CDTF">2016-05-24T10:45:00Z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6</vt:i4>
  </prop:property>
</prop:Properties>
</file>