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6fc7" w14:paraId="af66fc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4733" w:rsidP="007D4733" w:rsidR="007D4733">
      <w:pPr>
        <w:pStyle w:val="Bezproreda"/>
        <w:ind w:firstLine="708" w:left="4956"/>
      </w:pPr>
      <w:r>
        <w:t>1  St-992/2016-23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  <w:jc w:val="center"/>
      </w:pPr>
      <w:r>
        <w:t>R E P U B L I K A     H R V A T S K A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  <w:jc w:val="center"/>
      </w:pPr>
      <w:r>
        <w:t>R J E Š E N J E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  <w:r>
        <w:t xml:space="preserve">TRGOVAČKI SUD U BJELOVARU po sucu pojedincu Branki Pleskalt, u predmetu stečaja nad trgovačkim društvom SPAJIĆ  proizvodnja i usluge d.o.o. ČAČINCI, Braće Radića 34, OIB. 36321371245,  temeljem odredbe članka 342, stavak l. Zakona o parničnom postupku, dana  9. kolovoza  2017. godine 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  <w:jc w:val="center"/>
      </w:pPr>
      <w:r>
        <w:t>r i j e š i o     j e</w:t>
      </w:r>
    </w:p>
    <w:p w:rsidRDefault="007D4733" w:rsidP="007D4733" w:rsidR="007D4733">
      <w:pPr>
        <w:pStyle w:val="Bezproreda"/>
        <w:jc w:val="center"/>
      </w:pPr>
    </w:p>
    <w:p w:rsidRDefault="007D4733" w:rsidP="007D4733" w:rsidR="007D4733">
      <w:pPr>
        <w:pStyle w:val="Bezproreda"/>
        <w:jc w:val="center"/>
      </w:pPr>
    </w:p>
    <w:p w:rsidRDefault="007D4733" w:rsidP="007D4733" w:rsidR="007D4733">
      <w:pPr>
        <w:pStyle w:val="Bezproreda"/>
      </w:pPr>
      <w:r>
        <w:t xml:space="preserve">I Ispravlja se  Zaključak ovog suda broj: 1 St-992/2016-21 od  4.  srpnja  2017. godine i to na način da  u točki II c) izreke  umjesto "….  </w:t>
      </w:r>
      <w:proofErr w:type="spellStart"/>
      <w:r>
        <w:t>zk</w:t>
      </w:r>
      <w:proofErr w:type="spellEnd"/>
      <w:r>
        <w:t xml:space="preserve">. ul. br. 1258 k.o. </w:t>
      </w:r>
      <w:proofErr w:type="spellStart"/>
      <w:r>
        <w:t>Čačinci</w:t>
      </w:r>
      <w:proofErr w:type="spellEnd"/>
      <w:r>
        <w:t xml:space="preserve">, …."….treba stajati …….. "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br. 1285 k.o. </w:t>
      </w:r>
      <w:proofErr w:type="spellStart"/>
      <w:r>
        <w:rPr>
          <w:b/>
        </w:rPr>
        <w:t>Čačinci</w:t>
      </w:r>
      <w:proofErr w:type="spellEnd"/>
      <w:r>
        <w:t>",  …..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  <w:r>
        <w:t>II  U ostalom dijelu  Zaključak ostaje neizmijenjen.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  <w:jc w:val="center"/>
      </w:pPr>
      <w:r>
        <w:t>Obrazloženje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  <w:r>
        <w:t>Kako je prilikom pisanja gore navedenog Zaključka  došlo do očite pogreške u pisanju to je temeljem članka 342. st. 1.,   isto valjalo ispraviti  i riješiti kao u izreci.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  <w:r>
        <w:t>U Bjelovaru,  9. kolovoza   2017.</w:t>
      </w:r>
    </w:p>
    <w:p w:rsidRDefault="007D4733" w:rsidP="007D4733" w:rsidR="007D47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  <w:t>v.r.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D4733" w:rsidP="007D4733" w:rsidR="007D47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</w:p>
    <w:p w:rsidRDefault="007D4733" w:rsidP="007D4733" w:rsidR="007D4733">
      <w:pPr>
        <w:pStyle w:val="Bezproreda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7D4733" w:rsidP="007D4733" w:rsidR="007D4733">
      <w:pPr>
        <w:pStyle w:val="Bezproreda"/>
      </w:pPr>
    </w:p>
    <w:p w:rsidRDefault="00AE649C" w:rsidP="007D4733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733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07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St-992/2016-24</izvorni_sadrzaj>
    <derivirana_varijabla naziv="DomainObject.Oznaka_1">St-992/2016-24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St-992/2016-24</izvorni_sadrzaj>
    <derivirana_varijabla naziv="DomainObject.PoslovniBrojDokumenta_1">St-992/2016-24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9C5F5-87D4-4391-B4D1-5D30D2E4C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944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2017-08-09T09:57:00Z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St-992/2016-24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