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244ee" w14:paraId="a9244ee" w:rsidRDefault="0043190C" w:rsidP="0043190C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1569720</wp:posOffset>
            </wp:positionH>
            <wp:positionV relativeFrom="page">
              <wp:posOffset>267335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3190C" w:rsidR="00AE649C" w:rsidRPr="00B76F3C">
      <w:pPr>
        <w:pStyle w:val="NormaleSPIS"/>
        <w:spacing w:after="0"/>
      </w:pPr>
    </w:p>
    <w:p w:rsidRDefault="0043190C" w:rsidP="0043190C" w:rsidR="0043190C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3190C" w:rsidP="0043190C" w:rsidR="0043190C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3190C" w:rsidP="0043190C" w:rsidR="0043190C" w:rsidRPr="0043190C">
      <w:pPr>
        <w:spacing w:after="0"/>
        <w:rPr>
          <w:rFonts w:cs="Times New Roman"/>
        </w:rPr>
      </w:pPr>
      <w:r>
        <w:rPr>
          <w:rFonts w:cs="Times New Roman"/>
        </w:rPr>
        <w:t>Bjelovar, Šet. dr. Ivše Lebovića 42</w:t>
      </w:r>
    </w:p>
    <w:p w:rsidRDefault="0043190C" w:rsidP="0043190C" w:rsidR="0043190C">
      <w:pPr>
        <w:spacing w:after="0"/>
        <w:jc w:val="right"/>
      </w:pPr>
      <w:r>
        <w:t>Poslovni broj: 2 St-428/2018-4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center"/>
      </w:pPr>
      <w:r>
        <w:t>U  I M E   R E P U B L I K E   H R V A T S K E</w:t>
      </w:r>
    </w:p>
    <w:p w:rsidRDefault="0043190C" w:rsidP="0043190C" w:rsidR="0043190C">
      <w:pPr>
        <w:spacing w:after="0"/>
        <w:jc w:val="center"/>
      </w:pPr>
    </w:p>
    <w:p w:rsidRDefault="0043190C" w:rsidP="0043190C" w:rsidR="0043190C">
      <w:pPr>
        <w:spacing w:after="0"/>
        <w:jc w:val="center"/>
      </w:pPr>
      <w:r>
        <w:t xml:space="preserve"> R J E Š E N J E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  <w:rPr>
          <w:szCs w:val="20"/>
        </w:rPr>
      </w:pPr>
      <w:r>
        <w:t xml:space="preserve">Trgovački sud u Bjelovaru, po sudskom savjetniku Miroslavu Lovrekoviću, u skraćenom stečajnom postupku nad dužnikom USLUGE GOLUB j.d.o.o. za ugostiteljstvo, Škarićevo (Grad Krapina), Škarićevo 121, MBS: 080978896, OIB: 72777965199, 27. lipnja 2018.  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center"/>
      </w:pPr>
      <w:r>
        <w:t>r i j e š i o   j e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  <w:rPr>
          <w:szCs w:val="20"/>
        </w:rPr>
      </w:pPr>
      <w:r>
        <w:tab/>
        <w:t>1. Otvara se stečajni postupak nad dužnikom USLUGE GOLUB j.d.o.o. za ugostiteljstvo, Škarićevo (Grad Krapina), Škarićevo 121, MBS: 080978896, OIB: 72777965199.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  <w:r>
        <w:tab/>
        <w:t>2. Za stečajnog upravitelja imenuje se KARLO ŠATVAR, Osijek, Zagrebačka 30, OIB: 24771511882.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  <w:rPr>
          <w:szCs w:val="20"/>
        </w:rPr>
      </w:pPr>
      <w:r>
        <w:tab/>
        <w:t>3. Zaključuje se stečajni postupak nad dužnikom USLUGE GOLUB j.d.o.o. za ugostiteljstvo, Škarićevo (Grad Krapina), Škarićevo 121, MBS: 080978896, OIB: 72777965199.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  <w:r>
        <w:tab/>
        <w:t>4. Stečajni postupak je otvoren i zaključen s danom 27. lipnja 2018. godine u 10,00 sati, kada je ovo rješenje objavljeno na e-oglasnoj ploči ovoga suda.</w:t>
      </w:r>
    </w:p>
    <w:p w:rsidRDefault="0043190C" w:rsidP="0043190C" w:rsidR="0043190C">
      <w:pPr>
        <w:pStyle w:val="Bezproreda"/>
        <w:spacing w:after="0"/>
        <w:jc w:val="both"/>
      </w:pPr>
    </w:p>
    <w:p w:rsidRDefault="0043190C" w:rsidP="0043190C" w:rsidR="0043190C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43190C" w:rsidP="0043190C" w:rsidR="0043190C">
      <w:pPr>
        <w:spacing w:after="0"/>
        <w:jc w:val="both"/>
        <w:rPr>
          <w:rFonts w:cs="Times New Roman"/>
        </w:rPr>
      </w:pPr>
    </w:p>
    <w:p w:rsidRDefault="0043190C" w:rsidP="0043190C" w:rsidR="0043190C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center"/>
      </w:pPr>
      <w:r>
        <w:t>Obrazloženje</w:t>
      </w:r>
    </w:p>
    <w:p w:rsidRDefault="0043190C" w:rsidP="0043190C" w:rsidR="0043190C">
      <w:pPr>
        <w:spacing w:after="0"/>
        <w:jc w:val="center"/>
      </w:pPr>
    </w:p>
    <w:p w:rsidRDefault="0043190C" w:rsidP="0043190C" w:rsidR="0043190C">
      <w:pPr>
        <w:spacing w:after="0"/>
        <w:jc w:val="both"/>
      </w:pPr>
      <w:r>
        <w:tab/>
        <w:t xml:space="preserve">Po zahtjevu FINE za provedbu skraćenog stečajnog postupka nad dužnikom, sud je temeljem odredbe čl. 430., 431. i 434. Stečajnog zakona (NN 71/15, dalje SZ) oglasom poslovni broj St-428/2018-2, koji je objavljen na mrežnoj stranici e-oglasna ploča Trgovačkog suda u Bjelovaru 4. svibnja 2018. godine, pozvao osobu ovlaštenu za zastupanje </w:t>
      </w:r>
      <w:r>
        <w:lastRenderedPageBreak/>
        <w:t>dužnika da u roku od 15 dana od objave oglasa na mrežnoj stranici e-oglasne ploče podnese sudu javnobilježnički ovjerovljen popis imovine i obveza na propisanom obrascu.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  <w:r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43190C" w:rsidP="0043190C" w:rsidR="0043190C">
      <w:pPr>
        <w:pStyle w:val="Bezproreda"/>
        <w:spacing w:after="0"/>
        <w:jc w:val="both"/>
      </w:pPr>
    </w:p>
    <w:p w:rsidRDefault="0043190C" w:rsidP="0043190C" w:rsidR="0043190C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43190C" w:rsidP="0043190C" w:rsidR="0043190C">
      <w:pPr>
        <w:spacing w:after="0"/>
        <w:ind w:firstLine="851"/>
        <w:jc w:val="both"/>
      </w:pPr>
    </w:p>
    <w:p w:rsidRDefault="0043190C" w:rsidP="0043190C" w:rsidR="0043190C">
      <w:pPr>
        <w:spacing w:after="0"/>
        <w:jc w:val="center"/>
      </w:pPr>
      <w:r>
        <w:t>U Bjelovaru 27. lipnja 2018.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ind w:firstLine="720" w:left="4320"/>
      </w:pPr>
      <w:r>
        <w:t>SUDSKI SAVJETNIK</w:t>
      </w:r>
    </w:p>
    <w:p w:rsidRDefault="0043190C" w:rsidP="0043190C" w:rsidR="0043190C">
      <w:pPr>
        <w:spacing w:after="0"/>
        <w:ind w:firstLine="4111"/>
      </w:pPr>
      <w:r>
        <w:tab/>
        <w:t xml:space="preserve">     MIROSLAV LOVREKOVIĆ, v.r.</w:t>
      </w:r>
    </w:p>
    <w:p w:rsidRDefault="0043190C" w:rsidP="0043190C" w:rsidR="004319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43190C" w:rsidP="0043190C" w:rsidR="0043190C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43190C" w:rsidP="0043190C" w:rsidR="0043190C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43190C" w:rsidP="0043190C" w:rsidR="0043190C">
      <w:pPr>
        <w:spacing w:after="0"/>
        <w:jc w:val="both"/>
      </w:pPr>
    </w:p>
    <w:p w:rsidRDefault="0043190C" w:rsidP="0043190C" w:rsidR="0043190C">
      <w:pPr>
        <w:spacing w:after="0"/>
        <w:jc w:val="both"/>
      </w:pPr>
    </w:p>
    <w:p w:rsidRDefault="0043190C" w:rsidP="0043190C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43190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24159349"/>
      <w:docPartObj>
        <w:docPartGallery w:val="Page Numbers (Top of Page)"/>
        <w:docPartUnique/>
      </w:docPartObj>
    </w:sdtPr>
    <w:sdtContent>
      <w:p w:rsidRDefault="0043190C" w:rsidP="0043190C" w:rsidR="0043190C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1A0D">
          <w:t>2</w:t>
        </w:r>
        <w:r>
          <w:fldChar w:fldCharType="end"/>
        </w:r>
      </w:p>
    </w:sdtContent>
  </w:sdt>
  <w:p w:rsidRDefault="0043190C" w:rsidP="0043190C" w:rsidR="008333A9">
    <w:pPr>
      <w:spacing w:after="0"/>
      <w:jc w:val="right"/>
    </w:pPr>
    <w:r>
      <w:t>Poslovni broj: 2 St-428/2018-4</w:t>
    </w:r>
  </w:p>
  <w:p w:rsidRDefault="0043190C" w:rsidP="0043190C" w:rsidR="0043190C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190C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A0D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433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599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St-428/2018-4</izvorni_sadrzaj>
    <derivirana_varijabla naziv="DomainObject.Oznaka_1">St-428/2018-4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St-428/2018</izvorni_sadrzaj>
    <derivirana_varijabla naziv="DomainObject.Predmet.OznakaBroj_1">St-428/2018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USLUGE GOLUB j.d.o.o. za ugostiteljstvo zastupanog po punomoćniku Maja Golub Malarić</izvorni_sadrzaj>
    <derivirana_varijabla naziv="DomainObject.Predmet.ProtustrankaFormated_1">  USLUGE GOLUB j.d.o.o. za ugostiteljstvo zastupanog po punomoćniku Maja Golub Malarić</derivirana_varijabla>
  </DomainObject.Predmet.ProtustrankaFormated>
  <DomainObject.Predmet.ProtustrankaFormatedOIB>
    <izvorni_sadrzaj>  USLUGE GOLUB j.d.o.o. za ugostiteljstvo, OIB 72777965199 zastupanog po punomoćniku Maja Golub Malarić</izvorni_sadrzaj>
    <derivirana_varijabla naziv="DomainObject.Predmet.ProtustrankaFormatedOIB_1">  USLUGE GOLUB j.d.o.o. za ugostiteljstvo, OIB 72777965199 zastupanog po punomoćniku Maja Golub Malarić</derivirana_varijabla>
  </DomainObject.Predmet.ProtustrankaFormatedOIB>
  <DomainObject.Predmet.ProtustrankaFormatedWithAdress>
    <izvorni_sadrzaj> USLUGE GOLUB j.d.o.o. za ugostiteljstvo, Škarićevo 121, 49234 Škarićevo zastupanog po punomoćniku Maja Golub Malarić</izvorni_sadrzaj>
    <derivirana_varijabla naziv="DomainObject.Predmet.ProtustrankaFormatedWithAdress_1"> USLUGE GOLUB j.d.o.o. za ugostiteljstvo, Škarićevo 121, 49234 Škarićevo zastupanog po punomoćniku Maja Golub Malarić</derivirana_varijabla>
  </DomainObject.Predmet.ProtustrankaFormatedWithAdress>
  <DomainObject.Predmet.ProtustrankaFormatedWithAdressOIB>
    <izvorni_sadrzaj> USLUGE GOLUB j.d.o.o. za ugostiteljstvo, OIB 72777965199, Škarićevo 121, 49234 Škarićevo zastupanog po punomoćniku Maja Golub Malarić</izvorni_sadrzaj>
    <derivirana_varijabla naziv="DomainObject.Predmet.ProtustrankaFormatedWithAdressOIB_1"> USLUGE GOLUB j.d.o.o. za ugostiteljstvo, OIB 72777965199, Škarićevo 121, 49234 Škarićevo zastupanog po punomoćniku Maja Golub Malarić</derivirana_varijabla>
  </DomainObject.Predmet.ProtustrankaFormatedWithAdressOIB>
  <DomainObject.Predmet.ProtustrankaWithAdress>
    <izvorni_sadrzaj>USLUGE GOLUB j.d.o.o. za ugostiteljstvo Škarićevo 121, 49234 Škarićevo</izvorni_sadrzaj>
    <derivirana_varijabla naziv="DomainObject.Predmet.ProtustrankaWithAdress_1">USLUGE GOLUB j.d.o.o. za ugostiteljstvo Škarićevo 121, 49234 Škarićevo</derivirana_varijabla>
  </DomainObject.Predmet.ProtustrankaWithAdress>
  <DomainObject.Predmet.ProtustrankaWithAdressOIB>
    <izvorni_sadrzaj>USLUGE GOLUB j.d.o.o. za ugostiteljstvo, OIB 72777965199, Škarićevo 121, 49234 Škarićevo</izvorni_sadrzaj>
    <derivirana_varijabla naziv="DomainObject.Predmet.ProtustrankaWithAdressOIB_1">USLUGE GOLUB j.d.o.o. za ugostiteljstvo, OIB 72777965199, Škarićevo 121, 49234 Škarićevo</derivirana_varijabla>
  </DomainObject.Predmet.ProtustrankaWithAdressOIB>
  <DomainObject.Predmet.ProtustrankaNazivFormated>
    <izvorni_sadrzaj>USLUGE GOLUB j.d.o.o. za ugostiteljstvo</izvorni_sadrzaj>
    <derivirana_varijabla naziv="DomainObject.Predmet.ProtustrankaNazivFormated_1">USLUGE GOLUB j.d.o.o. za ugostiteljstvo</derivirana_varijabla>
  </DomainObject.Predmet.ProtustrankaNazivFormated>
  <DomainObject.Predmet.ProtustrankaNazivFormatedOIB>
    <izvorni_sadrzaj>USLUGE GOLUB j.d.o.o. za ugostiteljstvo, OIB 72777965199</izvorni_sadrzaj>
    <derivirana_varijabla naziv="DomainObject.Predmet.ProtustrankaNazivFormatedOIB_1">USLUGE GOLUB j.d.o.o. za ugostiteljstvo, OIB 72777965199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GOLUB j.d.o.o. za ugostiteljstvo zastupanog po punomoćniku Maja Golub Malarić</item>
    </izvorni_sadrzaj>
    <derivirana_varijabla naziv="DomainObject.Predmet.ProtuStrankaListFormated_1">
      <item>USLUGE GOLUB j.d.o.o. za ugostiteljstvo zastupanog po punomoćniku Maja Golub Malarić</item>
    </derivirana_varijabla>
  </DomainObject.Predmet.ProtuStrankaListFormated>
  <DomainObject.Predmet.ProtuStrankaListFormatedOIB>
    <izvorni_sadrzaj>
      <item>USLUGE GOLUB j.d.o.o. za ugostiteljstvo, OIB 72777965199 zastupanog po punomoćniku Maja Golub Malarić</item>
    </izvorni_sadrzaj>
    <derivirana_varijabla naziv="DomainObject.Predmet.ProtuStrankaListFormatedOIB_1">
      <item>USLUGE GOLUB j.d.o.o. za ugostiteljstvo, OIB 72777965199 zastupanog po punomoćniku Maja Golub Malarić</item>
    </derivirana_varijabla>
  </DomainObject.Predmet.ProtuStrankaListFormatedOIB>
  <DomainObject.Predmet.ProtuStrankaListFormatedWithAdress>
    <izvorni_sadrzaj>
      <item>USLUGE GOLUB j.d.o.o. za ugostiteljstvo, Škarićevo 121, 49234 Škarićevo zastupanog po punomoćniku Maja Golub Malarić</item>
    </izvorni_sadrzaj>
    <derivirana_varijabla naziv="DomainObject.Predmet.ProtuStrankaListFormatedWithAdress_1">
      <item>USLUGE GOLUB j.d.o.o. za ugostiteljstvo, Škarićevo 121, 49234 Škarićevo zastupanog po punomoćniku Maja Golub Malarić</item>
    </derivirana_varijabla>
  </DomainObject.Predmet.ProtuStrankaListFormatedWithAdress>
  <DomainObject.Predmet.ProtuStrankaListFormatedWithAdressOIB>
    <izvorni_sadrzaj>
      <item>USLUGE GOLUB j.d.o.o. za ugostiteljstvo, OIB 72777965199, Škarićevo 121, 49234 Škarićevo zastupanog po punomoćniku Maja Golub Malarić</item>
    </izvorni_sadrzaj>
    <derivirana_varijabla naziv="DomainObject.Predmet.ProtuStrankaListFormatedWithAdressOIB_1">
      <item>USLUGE GOLUB j.d.o.o. za ugostiteljstvo, OIB 72777965199, Škarićevo 121, 49234 Škarićevo zastupanog po punomoćniku Maja Golub Malarić</item>
    </derivirana_varijabla>
  </DomainObject.Predmet.ProtuStrankaListFormatedWithAdressOIB>
  <DomainObject.Predmet.ProtuStrankaListNazivFormated>
    <izvorni_sadrzaj>
      <item>USLUGE GOLUB j.d.o.o. za ugostiteljstvo</item>
    </izvorni_sadrzaj>
    <derivirana_varijabla naziv="DomainObject.Predmet.ProtuStrankaListNazivFormated_1">
      <item>USLUGE GOLUB j.d.o.o. za ugostiteljstvo</item>
    </derivirana_varijabla>
  </DomainObject.Predmet.ProtuStrankaListNazivFormated>
  <DomainObject.Predmet.ProtuStrankaListNazivFormatedOIB>
    <izvorni_sadrzaj>
      <item>USLUGE GOLUB j.d.o.o. za ugostiteljstvo, OIB 72777965199</item>
    </izvorni_sadrzaj>
    <derivirana_varijabla naziv="DomainObject.Predmet.ProtuStrankaListNazivFormatedOIB_1">
      <item>USLUGE GOLUB j.d.o.o. za ugostiteljstvo, OIB 72777965199</item>
    </derivirana_varijabla>
  </DomainObject.Predmet.ProtuStrankaListNazivFormatedOIB>
  <DomainObject.Predmet.OstaliListFormated>
    <izvorni_sadrzaj>
      <item>Maja Golub Malarić punomoćnik sudionika u postupku USLUGE GOLUB j.d.o.o. za ugostiteljstvo</item>
    </izvorni_sadrzaj>
    <derivirana_varijabla naziv="DomainObject.Predmet.OstaliListFormated_1">
      <item>Maja Golub Malarić punomoćnik sudionika u postupku USLUGE GOLUB j.d.o.o. za ugostiteljstvo</item>
    </derivirana_varijabla>
  </DomainObject.Predmet.OstaliListFormated>
  <DomainObject.Predmet.OstaliListFormatedOIB>
    <izvorni_sadrzaj>
      <item>Maja Golub Malarić, OIB 49017085594 punomoćnik sudionika u postupku USLUGE GOLUB j.d.o.o. za ugostiteljstvo</item>
    </izvorni_sadrzaj>
    <derivirana_varijabla naziv="DomainObject.Predmet.OstaliListFormatedOIB_1">
      <item>Maja Golub Malarić, OIB 49017085594 punomoćnik sudionika u postupku USLUGE GOLUB j.d.o.o. za ugostiteljstvo</item>
    </derivirana_varijabla>
  </DomainObject.Predmet.OstaliListFormatedOIB>
  <DomainObject.Predmet.OstaliListFormatedWithAdress>
    <izvorni_sadrzaj>
      <item>Maja Golub Malarić, Škarićevo 121, 49234 Škarićevo punomoćnik sudionika u postupku USLUGE GOLUB j.d.o.o. za ugostiteljstvo</item>
    </izvorni_sadrzaj>
    <derivirana_varijabla naziv="DomainObject.Predmet.OstaliListFormatedWithAdress_1">
      <item>Maja Golub Malarić, Škarićevo 121, 49234 Škarićevo punomoćnik sudionika u postupku USLUGE GOLUB j.d.o.o. za ugostiteljstvo</item>
    </derivirana_varijabla>
  </DomainObject.Predmet.OstaliListFormatedWithAdress>
  <DomainObject.Predmet.OstaliListFormatedWithAdressOIB>
    <izvorni_sadrzaj>
      <item>Maja Golub Malarić, OIB 49017085594, Škarićevo 121, 49234 Škarićevo punomoćnik sudionika u postupku USLUGE GOLUB j.d.o.o. za ugostiteljstvo</item>
    </izvorni_sadrzaj>
    <derivirana_varijabla naziv="DomainObject.Predmet.OstaliListFormatedWithAdressOIB_1">
      <item>Maja Golub Malarić, OIB 49017085594, Škarićevo 121, 49234 Škarićevo punomoćnik sudionika u postupku USLUGE GOLUB j.d.o.o. za ugostiteljstvo</item>
    </derivirana_varijabla>
  </DomainObject.Predmet.OstaliListFormatedWithAdressOIB>
  <DomainObject.Predmet.OstaliListNazivFormated>
    <izvorni_sadrzaj>
      <item>Maja Golub Malarić</item>
    </izvorni_sadrzaj>
    <derivirana_varijabla naziv="DomainObject.Predmet.OstaliListNazivFormated_1">
      <item>Maja Golub Malarić</item>
    </derivirana_varijabla>
  </DomainObject.Predmet.OstaliListNazivFormated>
  <DomainObject.Predmet.OstaliListNazivFormatedOIB>
    <izvorni_sadrzaj>
      <item>Maja Golub Malarić, OIB 49017085594</item>
    </izvorni_sadrzaj>
    <derivirana_varijabla naziv="DomainObject.Predmet.OstaliListNazivFormatedOIB_1">
      <item>Maja Golub Malarić, OIB 49017085594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>St-428/2018-4</izvorni_sadrzaj>
    <derivirana_varijabla naziv="DomainObject.PoslovniBrojDokumenta_1">St-428/2018-4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GOLUB j.d.o.o. za ugostiteljstvo</izvorni_sadrzaj>
    <derivirana_varijabla naziv="DomainObject.Predmet.ProtustrankaIDrugi_1">USLUGE GOLUB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USLUGE GOLUB j.d.o.o. za ugostiteljstvo, OIB 72777965199, Škarićevo 121, 49234 Škarićevo</izvorni_sadrzaj>
    <derivirana_varijabla naziv="DomainObject.Predmet.ProtustrankaIDrugiAdressOIB_1">USLUGE GOLUB j.d.o.o. za ugostiteljstvo, OIB 72777965199, Škarićevo 121, 49234 Škarićevo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USLUGE GOLUB j.d.o.o. za ugostiteljstvo</item>
      <item>FINA Regionalni centar Zagreb</item>
      <item>Maja Golub Malarić</item>
    </izvorni_sadrzaj>
    <derivirana_varijabla naziv="DomainObject.Predmet.SudioniciListNaziv_1">
      <item>USLUGE GOLUB j.d.o.o. za ugostiteljstvo</item>
      <item>FINA Regionalni centar Zagreb</item>
      <item>Maja Golub Malarić</item>
    </derivirana_varijabla>
  </DomainObject.Predmet.SudioniciListNaziv>
  <DomainObject.Predmet.SudioniciListAdressOIB>
    <izvorni_sadrzaj>
      <item>USLUGE GOLUB j.d.o.o. za ugostiteljstvo, OIB 72777965199, Škarićevo 121,49234 Škarićevo</item>
      <item>FINA Regionalni centar Zagreb, OIB 85821130368, Trg svibanjskih žrtava 1995. br. 1,10000 Zagreb</item>
      <item>Maja Golub Malarić, OIB 49017085594, Škarićevo 121,49234 Škarićevo</item>
    </izvorni_sadrzaj>
    <derivirana_varijabla naziv="DomainObject.Predmet.SudioniciListAdressOIB_1">
      <item>USLUGE GOLUB j.d.o.o. za ugostiteljstvo, OIB 72777965199, Škarićevo 121,49234 Škarićevo</item>
      <item>FINA Regionalni centar Zagreb, OIB 85821130368, Trg svibanjskih žrtava 1995. br. 1,10000 Zagreb</item>
      <item>Maja Golub Malarić, OIB 49017085594, Škarićevo 121,49234 Škarićevo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4ADB7E-C63D-4D18-9B4C-DD80FDE1EF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3518</properties:Characters>
  <properties:Lines>93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2018-06-27T07:43:00Z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St-428/2018-4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