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f5da" w14:paraId="a95f5da" w:rsidRDefault="00152DAA" w:rsidP="00152DAA" w:rsidR="00152DA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6F2253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E3ACD">
        <w:t>BIZI d.o.o. za trgovinu, ugostiteljstvo i poslovne usluge, uvoz-izvoz „u stečaju“, skraćena tvrtka: BIZI d.o.o. „u stečaju“, Slavonski Brod, Krste Frankopana 16, OIB 69715618327</w:t>
      </w:r>
      <w:r w:rsidR="006154A9" w:rsidRPr="006154A9">
        <w:t xml:space="preserve">, dana </w:t>
      </w:r>
      <w:r w:rsidR="008E3ACD">
        <w:t>13</w:t>
      </w:r>
      <w:r w:rsidR="006154A9" w:rsidRPr="006154A9">
        <w:t>. travnja 2018. godine</w:t>
      </w:r>
    </w:p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</w:t>
      </w:r>
      <w:proofErr w:type="spellStart"/>
      <w:r>
        <w:t>kupovnine</w:t>
      </w:r>
      <w:proofErr w:type="spellEnd"/>
      <w:r>
        <w:t xml:space="preserve">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F12872">
        <w:rPr>
          <w:b/>
        </w:rPr>
        <w:t>08. svibnja 2018.</w:t>
      </w:r>
      <w:r>
        <w:rPr>
          <w:b/>
        </w:rPr>
        <w:t xml:space="preserve"> godine u </w:t>
      </w:r>
      <w:r w:rsidR="00F12872">
        <w:rPr>
          <w:b/>
        </w:rPr>
        <w:t>09,30</w:t>
      </w:r>
      <w:r>
        <w:rPr>
          <w:b/>
        </w:rPr>
        <w:t xml:space="preserve">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 xml:space="preserve">II. Na ročište se pozivaju stečajni upravitelj, </w:t>
      </w:r>
      <w:proofErr w:type="spellStart"/>
      <w:r>
        <w:t>razlučni</w:t>
      </w:r>
      <w:proofErr w:type="spellEnd"/>
      <w:r>
        <w:t xml:space="preserve"> vjerovnici i stečajni vjerovnici.</w:t>
      </w:r>
    </w:p>
    <w:p w:rsidRDefault="00152DAA" w:rsidP="00152DAA" w:rsidR="00152DAA"/>
    <w:p w:rsidRDefault="00152DAA" w:rsidP="006F2253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</w:t>
      </w: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FB068C" w:rsidR="006F2253">
      <w:pPr>
        <w:jc w:val="both"/>
      </w:pPr>
      <w:r>
        <w:t xml:space="preserve"> </w:t>
      </w:r>
      <w:r>
        <w:tab/>
        <w:t xml:space="preserve"> </w:t>
      </w:r>
      <w:r>
        <w:tab/>
      </w:r>
      <w:r w:rsidR="00764181">
        <w:t xml:space="preserve">Nekretnine stečajnog dužnika upisane u </w:t>
      </w:r>
      <w:proofErr w:type="spellStart"/>
      <w:r w:rsidR="00764181">
        <w:t>zk.ul</w:t>
      </w:r>
      <w:proofErr w:type="spellEnd"/>
      <w:r w:rsidR="00764181">
        <w:t xml:space="preserve">. 12376 k.o. Slavonski Brod i to </w:t>
      </w:r>
      <w:proofErr w:type="spellStart"/>
      <w:r w:rsidR="00764181">
        <w:t>kčbr</w:t>
      </w:r>
      <w:proofErr w:type="spellEnd"/>
      <w:r w:rsidR="00764181">
        <w:t>. 5787/30</w:t>
      </w:r>
      <w:r w:rsidR="00801387">
        <w:t xml:space="preserve"> - </w:t>
      </w:r>
      <w:r w:rsidR="00764181">
        <w:t xml:space="preserve">graba u </w:t>
      </w:r>
      <w:proofErr w:type="spellStart"/>
      <w:r w:rsidR="00764181">
        <w:t>Osiječkoj</w:t>
      </w:r>
      <w:proofErr w:type="spellEnd"/>
      <w:r w:rsidR="00764181">
        <w:t xml:space="preserve"> ulici sa 17677 m2 prodane su u ovršnom postupku koji se vodio pred Općinskim sudom u Slavonskom Brodu </w:t>
      </w:r>
      <w:proofErr w:type="spellStart"/>
      <w:r w:rsidR="00E20184">
        <w:t>pos</w:t>
      </w:r>
      <w:r w:rsidR="00A55CA4">
        <w:t>l</w:t>
      </w:r>
      <w:proofErr w:type="spellEnd"/>
      <w:r w:rsidR="00E20184">
        <w:t xml:space="preserve">. br. </w:t>
      </w:r>
      <w:proofErr w:type="spellStart"/>
      <w:r w:rsidR="00E20184">
        <w:t>Ovr</w:t>
      </w:r>
      <w:proofErr w:type="spellEnd"/>
      <w:r w:rsidR="00E20184">
        <w:t xml:space="preserve">-1686/2014 </w:t>
      </w:r>
      <w:r w:rsidR="00764181">
        <w:t>na drugoj javnoj draž</w:t>
      </w:r>
      <w:r w:rsidR="004A57BF">
        <w:t xml:space="preserve">bi za iznos 1.525.000,00 Kn prebijanjem s osiguranom </w:t>
      </w:r>
      <w:proofErr w:type="spellStart"/>
      <w:r w:rsidR="004A57BF">
        <w:t>protutražbinom</w:t>
      </w:r>
      <w:proofErr w:type="spellEnd"/>
      <w:r w:rsidR="004A57BF">
        <w:t xml:space="preserve"> kupca</w:t>
      </w:r>
      <w:r w:rsidR="00AD28C3">
        <w:t xml:space="preserve"> </w:t>
      </w:r>
      <w:proofErr w:type="spellStart"/>
      <w:r w:rsidR="003F344B">
        <w:t>Addiko</w:t>
      </w:r>
      <w:proofErr w:type="spellEnd"/>
      <w:r w:rsidR="003F344B">
        <w:t xml:space="preserve"> Bank d.d. Zagreb</w:t>
      </w:r>
      <w:r w:rsidR="004A57BF">
        <w:t xml:space="preserve">, </w:t>
      </w:r>
      <w:r w:rsidR="00AD28C3">
        <w:t xml:space="preserve">te je Općinski sud </w:t>
      </w:r>
      <w:r w:rsidR="004A57BF">
        <w:t xml:space="preserve">Slavonski Brod </w:t>
      </w:r>
      <w:r w:rsidR="00AD28C3">
        <w:t>iznos od 76.250,00 Kn</w:t>
      </w:r>
      <w:r w:rsidR="006C209E">
        <w:t>, koje je kupac uplatio po osnovi troškova utvrđivanja tražbine</w:t>
      </w:r>
      <w:r w:rsidR="00AD28C3">
        <w:t xml:space="preserve"> položi</w:t>
      </w:r>
      <w:r w:rsidR="004A57BF">
        <w:t>o</w:t>
      </w:r>
      <w:r w:rsidR="006F2253">
        <w:t xml:space="preserve"> na depozitni račun ovoga suda</w:t>
      </w:r>
    </w:p>
    <w:p w:rsidRDefault="00FB068C" w:rsidP="00FB068C" w:rsidR="006F2253">
      <w:pPr>
        <w:jc w:val="both"/>
      </w:pPr>
      <w:r>
        <w:t xml:space="preserve"> </w:t>
      </w:r>
      <w:r>
        <w:tab/>
      </w:r>
      <w:r>
        <w:tab/>
        <w:t>St</w:t>
      </w:r>
      <w:r w:rsidR="006C209E">
        <w:t xml:space="preserve">oga je valjalo </w:t>
      </w:r>
      <w:r w:rsidR="00056F28">
        <w:t xml:space="preserve">donijeti odluku o </w:t>
      </w:r>
      <w:r w:rsidR="00152DAA">
        <w:t xml:space="preserve">određivanju ročišta radi diobe </w:t>
      </w:r>
      <w:proofErr w:type="spellStart"/>
      <w:r w:rsidR="00152DAA">
        <w:t>kupovnine</w:t>
      </w:r>
      <w:proofErr w:type="spellEnd"/>
      <w:r w:rsidR="00152DAA">
        <w:t xml:space="preserve"> uz </w:t>
      </w:r>
    </w:p>
    <w:p w:rsidRDefault="00152DAA" w:rsidP="00FB068C" w:rsidR="00152DAA">
      <w:pPr>
        <w:jc w:val="both"/>
      </w:pPr>
      <w:r>
        <w:t>primjenu  odredbe čl. 111.  Ovršnog zakona ( NN 112/12, 25/13 i 93/14 ).</w:t>
      </w:r>
    </w:p>
    <w:p w:rsidRDefault="00FB068C" w:rsidP="00FB068C" w:rsidR="00FB068C">
      <w:pPr>
        <w:jc w:val="both"/>
      </w:pPr>
    </w:p>
    <w:p w:rsidRDefault="00152DAA" w:rsidP="006F2253" w:rsidR="00152DAA">
      <w:pPr>
        <w:jc w:val="center"/>
      </w:pPr>
      <w:r>
        <w:t xml:space="preserve">U Slavonskom Brodu, </w:t>
      </w:r>
      <w:r w:rsidR="00FB068C">
        <w:t>1</w:t>
      </w:r>
      <w:r w:rsidR="00034C9E">
        <w:t>3. travnja 2018</w:t>
      </w:r>
      <w:r>
        <w:t>. godine</w:t>
      </w:r>
    </w:p>
    <w:p w:rsidRDefault="00152DAA" w:rsidP="00152DAA" w:rsidR="006F2253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</w:p>
    <w:p w:rsidRDefault="00152DAA" w:rsidP="006F2253" w:rsidR="00152DAA">
      <w:pPr>
        <w:ind w:left="3540"/>
      </w:pPr>
      <w:r>
        <w:rPr>
          <w:lang w:eastAsia="en-US"/>
        </w:rPr>
        <w:t xml:space="preserve"> </w:t>
      </w:r>
      <w:r w:rsidR="006F2253">
        <w:rPr>
          <w:lang w:eastAsia="en-US"/>
        </w:rPr>
        <w:t xml:space="preserve">                             </w:t>
      </w:r>
      <w:r w:rsidR="00BC556A">
        <w:rPr>
          <w:lang w:eastAsia="en-US"/>
        </w:rPr>
        <w:t xml:space="preserve">                      </w:t>
      </w:r>
      <w:r w:rsidR="006F2253">
        <w:rPr>
          <w:lang w:eastAsia="en-US"/>
        </w:rPr>
        <w:t xml:space="preserve">   </w:t>
      </w:r>
      <w:r>
        <w:rPr>
          <w:lang w:eastAsia="en-US"/>
        </w:rPr>
        <w:t>Stečajna sutkinja</w:t>
      </w:r>
      <w:r w:rsidR="006F2253">
        <w:rPr>
          <w:lang w:eastAsia="en-US"/>
        </w:rPr>
        <w:t xml:space="preserve">         </w:t>
      </w:r>
      <w:r w:rsidR="006F2253">
        <w:rPr>
          <w:lang w:eastAsia="en-US"/>
        </w:rPr>
        <w:tab/>
      </w:r>
      <w:r w:rsidR="006F2253">
        <w:rPr>
          <w:lang w:eastAsia="en-US"/>
        </w:rPr>
        <w:tab/>
      </w:r>
      <w:r w:rsidR="006F2253">
        <w:rPr>
          <w:lang w:eastAsia="en-US"/>
        </w:rPr>
        <w:tab/>
        <w:t xml:space="preserve">                       </w:t>
      </w:r>
      <w:r>
        <w:rPr>
          <w:lang w:eastAsia="en-US"/>
        </w:rPr>
        <w:t xml:space="preserve"> Mirna Vujčić </w:t>
      </w:r>
    </w:p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>
      <w:r>
        <w:lastRenderedPageBreak/>
        <w:t>DNA:</w:t>
      </w:r>
    </w:p>
    <w:p w:rsidRDefault="00152DAA" w:rsidP="00152DAA" w:rsidR="00152DAA">
      <w:r>
        <w:t>1. Rješenje nepravomoćno</w:t>
      </w:r>
    </w:p>
    <w:p w:rsidRDefault="00152DAA" w:rsidP="00152DAA" w:rsidR="00152DAA">
      <w:r>
        <w:t>2. Objaviti na mrežnoj stranici e-Oglasna ploča sudova</w:t>
      </w:r>
    </w:p>
    <w:p w:rsidRDefault="00152DAA" w:rsidP="00152DAA" w:rsidR="00152DAA">
      <w:r>
        <w:t>3. Dostaviti radi obavijesti:</w:t>
      </w:r>
    </w:p>
    <w:p w:rsidRDefault="00162715" w:rsidP="00152DAA" w:rsidR="00152DAA">
      <w:r>
        <w:t>- stečajnoj</w:t>
      </w:r>
      <w:r w:rsidR="00152DAA">
        <w:t xml:space="preserve"> upravitelj</w:t>
      </w:r>
      <w:r>
        <w:t>ici</w:t>
      </w:r>
      <w:r w:rsidR="00152DAA">
        <w:t xml:space="preserve"> </w:t>
      </w:r>
    </w:p>
    <w:p w:rsidRDefault="00152DAA" w:rsidP="00152DAA" w:rsidR="00152DAA">
      <w:r>
        <w:t xml:space="preserve">- </w:t>
      </w:r>
      <w:proofErr w:type="spellStart"/>
      <w:r w:rsidR="00E26296">
        <w:t>razlučnom</w:t>
      </w:r>
      <w:proofErr w:type="spellEnd"/>
      <w:r w:rsidR="00E26296">
        <w:t xml:space="preserve"> vjerovniku </w:t>
      </w:r>
      <w:proofErr w:type="spellStart"/>
      <w:r w:rsidR="00D7422D">
        <w:t>Addi</w:t>
      </w:r>
      <w:r w:rsidR="003F344B">
        <w:t>ko</w:t>
      </w:r>
      <w:proofErr w:type="spellEnd"/>
      <w:r w:rsidR="003F344B">
        <w:t xml:space="preserve"> B</w:t>
      </w:r>
      <w:r w:rsidR="00D7422D">
        <w:t>ank</w:t>
      </w:r>
      <w:r w:rsidR="00FF52E4">
        <w:t xml:space="preserve"> d.d.</w:t>
      </w:r>
      <w:r w:rsidR="00FB068C">
        <w:t xml:space="preserve"> Zagreb</w:t>
      </w:r>
      <w:r w:rsidR="00FF52E4">
        <w:t>, Slavonska avenija 6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E70" w:rsidP="00D7422D" w:rsidR="00383E70">
      <w:r>
        <w:separator/>
      </w:r>
    </w:p>
  </w:endnote>
  <w:endnote w:id="0" w:type="continuationSeparator">
    <w:p w:rsidRDefault="00383E70" w:rsidP="00D7422D" w:rsidR="00383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E70" w:rsidP="00D7422D" w:rsidR="00383E70">
      <w:r>
        <w:separator/>
      </w:r>
    </w:p>
  </w:footnote>
  <w:footnote w:id="0" w:type="continuationSeparator">
    <w:p w:rsidRDefault="00383E70" w:rsidP="00D7422D" w:rsidR="00383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22D" w:rsidP="006F2253" w:rsidR="00D7422D">
    <w:pPr>
      <w:jc w:val="right"/>
    </w:pPr>
    <w:r>
      <w:rPr>
        <w:b/>
      </w:rPr>
      <w:t>Broj:7/ St-803/2013-</w:t>
    </w:r>
    <w:r w:rsidR="006F2253">
      <w:rPr>
        <w:b/>
      </w:rPr>
      <w:t>244</w:t>
    </w:r>
  </w:p>
  <w:p w:rsidRDefault="00D7422D" w:rsidR="00D742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056F28"/>
    <w:rsid w:val="001130B9"/>
    <w:rsid w:val="00152DAA"/>
    <w:rsid w:val="00162715"/>
    <w:rsid w:val="00383E70"/>
    <w:rsid w:val="003F344B"/>
    <w:rsid w:val="004A57BF"/>
    <w:rsid w:val="004A6A2A"/>
    <w:rsid w:val="006154A9"/>
    <w:rsid w:val="006C209E"/>
    <w:rsid w:val="006F2253"/>
    <w:rsid w:val="00764181"/>
    <w:rsid w:val="00801387"/>
    <w:rsid w:val="008E3ACD"/>
    <w:rsid w:val="00A55CA4"/>
    <w:rsid w:val="00AD28C3"/>
    <w:rsid w:val="00B50F5B"/>
    <w:rsid w:val="00BC556A"/>
    <w:rsid w:val="00D155FD"/>
    <w:rsid w:val="00D7422D"/>
    <w:rsid w:val="00DB052E"/>
    <w:rsid w:val="00E20184"/>
    <w:rsid w:val="00E26296"/>
    <w:rsid w:val="00EA3475"/>
    <w:rsid w:val="00F12872"/>
    <w:rsid w:val="00FB068C"/>
    <w:rsid w:val="00FF1088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22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4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22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350</properties:Words>
  <properties:Characters>1852</properties:Characters>
  <properties:Lines>62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2018-04-13T06:29:00Z</dcterms:created>
  <dc:creator>wsadmin</dc:creator>
  <cp:lastModifiedBy>wsadmin</cp:lastModifiedBy>
  <cp:lastPrinted>2018-04-13T06:47:00Z</cp:lastPrinted>
  <dcterms:modified xmlns:xsi="http://www.w3.org/2001/XMLSchema-instance" xsi:type="dcterms:W3CDTF">2018-04-13T07:05:00Z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(ST-803-2013-13.04.18. BIZI.docx)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