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cb67" w14:paraId="ad8cb6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654D60">
        <w:rPr>
          <w:b/>
        </w:rPr>
        <w:t>Broj: 7/St-</w:t>
      </w:r>
      <w:r w:rsidR="00F643F1">
        <w:rPr>
          <w:b/>
        </w:rPr>
        <w:t>1672</w:t>
      </w:r>
      <w:r w:rsidR="005F2E9C" w:rsidRPr="005F2E9C">
        <w:rPr>
          <w:b/>
        </w:rPr>
        <w:t>/201</w:t>
      </w:r>
      <w:r w:rsidR="008C556E">
        <w:rPr>
          <w:b/>
        </w:rPr>
        <w:t>7</w:t>
      </w:r>
      <w:r w:rsidR="005F2E9C" w:rsidRPr="005F2E9C">
        <w:rPr>
          <w:b/>
        </w:rPr>
        <w:t>-</w:t>
      </w:r>
      <w:r w:rsidR="007D08C1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654D60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F643F1">
        <w:t>SLAVONSKI ĐERAM j.d.o.o. za ugostiteljstvo, trgovinu i usluge</w:t>
      </w:r>
      <w:r w:rsidR="008C556E">
        <w:t>,</w:t>
      </w:r>
      <w:r w:rsidR="00C7165D">
        <w:t xml:space="preserve"> skraćena tvrtka: </w:t>
      </w:r>
      <w:r w:rsidR="00F643F1">
        <w:t xml:space="preserve">SLAVONSKI ĐERAM j.d.o.o., Bili </w:t>
      </w:r>
      <w:proofErr w:type="spellStart"/>
      <w:r w:rsidR="00F643F1">
        <w:t>Brig</w:t>
      </w:r>
      <w:proofErr w:type="spellEnd"/>
      <w:r w:rsidR="00F643F1">
        <w:t xml:space="preserve"> ( Općina Nova Kapela ), Bili </w:t>
      </w:r>
      <w:proofErr w:type="spellStart"/>
      <w:r w:rsidR="00F643F1">
        <w:t>Brig</w:t>
      </w:r>
      <w:proofErr w:type="spellEnd"/>
      <w:r w:rsidR="00F643F1">
        <w:t xml:space="preserve"> 64, OIB 42644903149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7D08C1">
        <w:t>12</w:t>
      </w:r>
      <w:r w:rsidR="00FE4523">
        <w:t>.</w:t>
      </w:r>
      <w:r w:rsidR="00F643F1">
        <w:t xml:space="preserve"> prosinca</w:t>
      </w:r>
      <w:r w:rsidR="00B65E50">
        <w:t xml:space="preserve"> 201</w:t>
      </w:r>
      <w:r w:rsidR="008C556E">
        <w:t>7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F643F1" w:rsidRPr="00F643F1">
        <w:t xml:space="preserve">SLAVONSKI ĐERAM j.d.o.o. za ugostiteljstvo, trgovinu i usluge, skraćena tvrtka: SLAVONSKI ĐERAM j.d.o.o., Bili </w:t>
      </w:r>
      <w:proofErr w:type="spellStart"/>
      <w:r w:rsidR="00F643F1" w:rsidRPr="00F643F1">
        <w:t>Brig</w:t>
      </w:r>
      <w:proofErr w:type="spellEnd"/>
      <w:r w:rsidR="00F643F1" w:rsidRPr="00F643F1">
        <w:t xml:space="preserve"> ( Općina Nova Kapela ), Bili </w:t>
      </w:r>
      <w:proofErr w:type="spellStart"/>
      <w:r w:rsidR="00F643F1" w:rsidRPr="00F643F1">
        <w:t>Brig</w:t>
      </w:r>
      <w:proofErr w:type="spellEnd"/>
      <w:r w:rsidR="00F643F1" w:rsidRPr="00F643F1">
        <w:t xml:space="preserve"> 64, OIB 42644903149</w:t>
      </w:r>
      <w:r w:rsidR="00067508">
        <w:t xml:space="preserve">, </w:t>
      </w:r>
      <w:r w:rsidR="00B76165">
        <w:t xml:space="preserve">iznosi </w:t>
      </w:r>
      <w:r w:rsidR="00F643F1">
        <w:t>92.598,32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85EFF">
        <w:t>i</w:t>
      </w:r>
      <w:r w:rsidR="001F1957">
        <w:t xml:space="preserve"> zastupn</w:t>
      </w:r>
      <w:r w:rsidR="00F85EFF">
        <w:t>ik</w:t>
      </w:r>
      <w:r w:rsidR="001F1957">
        <w:t xml:space="preserve"> dužnika </w:t>
      </w:r>
      <w:r w:rsidR="00F643F1">
        <w:t>Milan Cindrić, Nova Kapela, Kralja Tomislava 56, OIB 79135091251</w:t>
      </w:r>
      <w:r w:rsidR="007D08C1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F643F1">
        <w:rPr>
          <w:b/>
        </w:rPr>
        <w:t>1672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155369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7D08C1">
        <w:t>12</w:t>
      </w:r>
      <w:r w:rsidR="00FE4523">
        <w:t xml:space="preserve">. </w:t>
      </w:r>
      <w:r w:rsidR="00F643F1">
        <w:t>prosinca</w:t>
      </w:r>
      <w:r w:rsidR="00B65E50">
        <w:t xml:space="preserve"> 201</w:t>
      </w:r>
      <w:r w:rsidR="00155369">
        <w:t>7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473" w:rsidR="00A52473">
      <w:r>
        <w:separator/>
      </w:r>
    </w:p>
  </w:endnote>
  <w:endnote w:id="0" w:type="continuationSeparator">
    <w:p w:rsidRDefault="00A52473" w:rsidR="00A52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473" w:rsidR="00A52473">
      <w:r>
        <w:separator/>
      </w:r>
    </w:p>
  </w:footnote>
  <w:footnote w:id="0" w:type="continuationSeparator">
    <w:p w:rsidRDefault="00A52473" w:rsidR="00A524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55369"/>
    <w:rsid w:val="00173F18"/>
    <w:rsid w:val="00177EC7"/>
    <w:rsid w:val="0018741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00A64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129B"/>
    <w:rsid w:val="005931E7"/>
    <w:rsid w:val="005A3417"/>
    <w:rsid w:val="005B0E56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54D60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08C1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57C19"/>
    <w:rsid w:val="00860129"/>
    <w:rsid w:val="00873959"/>
    <w:rsid w:val="00875548"/>
    <w:rsid w:val="008A224F"/>
    <w:rsid w:val="008A6156"/>
    <w:rsid w:val="008A66B9"/>
    <w:rsid w:val="008A786C"/>
    <w:rsid w:val="008B0E56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2473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B5675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643F1"/>
    <w:rsid w:val="00F7307B"/>
    <w:rsid w:val="00F734CA"/>
    <w:rsid w:val="00F73514"/>
    <w:rsid w:val="00F75E50"/>
    <w:rsid w:val="00F82537"/>
    <w:rsid w:val="00F83779"/>
    <w:rsid w:val="00F85EFF"/>
    <w:rsid w:val="00FA4271"/>
    <w:rsid w:val="00FA5B78"/>
    <w:rsid w:val="00FE0CCA"/>
    <w:rsid w:val="00FE4523"/>
    <w:rsid w:val="00FE5A41"/>
    <w:rsid w:val="00FF00A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7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7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92598.32</izvorni_sadrzaj>
    <derivirana_varijabla naziv="DomainObject.Predmet.InicijalnaVrijednost_1">92598.32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St-1672/2017</izvorni_sadrzaj>
    <derivirana_varijabla naziv="DomainObject.Predmet.OznakaBroj_1">St-1672/2017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SLAVONSKI ĐERAM j.d.o.o. za ugostiteljstvo, trgovinu i usluge</izvorni_sadrzaj>
    <derivirana_varijabla naziv="DomainObject.Predmet.ProtustrankaFormated_1">  SLAVONSKI ĐERAM j.d.o.o. za ugostiteljstvo, trgovinu i usluge</derivirana_varijabla>
  </DomainObject.Predmet.ProtustrankaFormated>
  <DomainObject.Predmet.ProtustrankaFormatedOIB>
    <izvorni_sadrzaj>  SLAVONSKI ĐERAM j.d.o.o. za ugostiteljstvo, trgovinu i usluge, OIB 42644903149</izvorni_sadrzaj>
    <derivirana_varijabla naziv="DomainObject.Predmet.ProtustrankaFormatedOIB_1">  SLAVONSKI ĐERAM j.d.o.o. za ugostiteljstvo, trgovinu i usluge, OIB 42644903149</derivirana_varijabla>
  </DomainObject.Predmet.ProtustrankaFormatedOIB>
  <DomainObject.Predmet.ProtustrankaFormatedWithAdress>
    <izvorni_sadrzaj> SLAVONSKI ĐERAM j.d.o.o. za ugostiteljstvo, trgovinu i usluge, Bili Brig 64, 35410 Bili Brig</izvorni_sadrzaj>
    <derivirana_varijabla naziv="DomainObject.Predmet.ProtustrankaFormatedWithAdress_1"> SLAVONSKI ĐERAM j.d.o.o. za ugostiteljstvo, trgovinu i usluge, Bili Brig 64, 35410 Bili Brig</derivirana_varijabla>
  </DomainObject.Predmet.ProtustrankaFormatedWithAdress>
  <DomainObject.Predmet.ProtustrankaFormatedWithAdressOIB>
    <izvorni_sadrzaj> SLAVONSKI ĐERAM j.d.o.o. za ugostiteljstvo, trgovinu i usluge, OIB 42644903149, Bili Brig 64, 35410 Bili Brig</izvorni_sadrzaj>
    <derivirana_varijabla naziv="DomainObject.Predmet.ProtustrankaFormatedWithAdressOIB_1"> SLAVONSKI ĐERAM j.d.o.o. za ugostiteljstvo, trgovinu i usluge, OIB 42644903149, Bili Brig 64, 35410 Bili Brig</derivirana_varijabla>
  </DomainObject.Predmet.ProtustrankaFormatedWithAdressOIB>
  <DomainObject.Predmet.ProtustrankaWithAdress>
    <izvorni_sadrzaj>SLAVONSKI ĐERAM j.d.o.o. za ugostiteljstvo, trgovinu i usluge Bili Brig 64, 35410 Bili Brig</izvorni_sadrzaj>
    <derivirana_varijabla naziv="DomainObject.Predmet.ProtustrankaWithAdress_1">SLAVONSKI ĐERAM j.d.o.o. za ugostiteljstvo, trgovinu i usluge Bili Brig 64, 35410 Bili Brig</derivirana_varijabla>
  </DomainObject.Predmet.ProtustrankaWithAdress>
  <DomainObject.Predmet.ProtustrankaWithAdressOIB>
    <izvorni_sadrzaj>SLAVONSKI ĐERAM j.d.o.o. za ugostiteljstvo, trgovinu i usluge, OIB 42644903149, Bili Brig 64, 35410 Bili Brig</izvorni_sadrzaj>
    <derivirana_varijabla naziv="DomainObject.Predmet.ProtustrankaWithAdressOIB_1">SLAVONSKI ĐERAM j.d.o.o. za ugostiteljstvo, trgovinu i usluge, OIB 42644903149, Bili Brig 64, 35410 Bili Brig</derivirana_varijabla>
  </DomainObject.Predmet.ProtustrankaWithAdressOIB>
  <DomainObject.Predmet.ProtustrankaNazivFormated>
    <izvorni_sadrzaj>SLAVONSKI ĐERAM j.d.o.o. za ugostiteljstvo, trgovinu i usluge</izvorni_sadrzaj>
    <derivirana_varijabla naziv="DomainObject.Predmet.ProtustrankaNazivFormated_1">SLAVONSKI ĐERAM j.d.o.o. za ugostiteljstvo, trgovinu i usluge</derivirana_varijabla>
  </DomainObject.Predmet.ProtustrankaNazivFormated>
  <DomainObject.Predmet.ProtustrankaNazivFormatedOIB>
    <izvorni_sadrzaj>SLAVONSKI ĐERAM j.d.o.o. za ugostiteljstvo, trgovinu i usluge, OIB 42644903149</izvorni_sadrzaj>
    <derivirana_varijabla naziv="DomainObject.Predmet.ProtustrankaNazivFormatedOIB_1">SLAVONSKI ĐERAM j.d.o.o. za ugostiteljstvo, trgovinu i usluge, OIB 42644903149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SLAVONSKI ĐERAM j.d.o.o. za ugostiteljstvo, trgovinu i usluge</item>
    </izvorni_sadrzaj>
    <derivirana_varijabla naziv="DomainObject.Predmet.ProtuStrankaListFormated_1">
      <item>SLAVONSKI ĐERAM j.d.o.o. za ugostiteljstvo, trgovinu i usluge</item>
    </derivirana_varijabla>
  </DomainObject.Predmet.ProtuStrankaListFormated>
  <DomainObject.Predmet.ProtuStrankaListFormatedOIB>
    <izvorni_sadrzaj>
      <item>SLAVONSKI ĐERAM j.d.o.o. za ugostiteljstvo, trgovinu i usluge, OIB 42644903149</item>
    </izvorni_sadrzaj>
    <derivirana_varijabla naziv="DomainObject.Predmet.ProtuStrankaListFormatedOIB_1">
      <item>SLAVONSKI ĐERAM j.d.o.o. za ugostiteljstvo, trgovinu i usluge, OIB 42644903149</item>
    </derivirana_varijabla>
  </DomainObject.Predmet.ProtuStrankaListFormatedOIB>
  <DomainObject.Predmet.ProtuStrankaListFormatedWithAdress>
    <izvorni_sadrzaj>
      <item>SLAVONSKI ĐERAM j.d.o.o. za ugostiteljstvo, trgovinu i usluge, Bili Brig 64, 35410 Bili Brig</item>
    </izvorni_sadrzaj>
    <derivirana_varijabla naziv="DomainObject.Predmet.ProtuStrankaListFormatedWithAdress_1">
      <item>SLAVONSKI ĐERAM j.d.o.o. za ugostiteljstvo, trgovinu i usluge, Bili Brig 64, 35410 Bili Brig</item>
    </derivirana_varijabla>
  </DomainObject.Predmet.ProtuStrankaListFormatedWithAdress>
  <DomainObject.Predmet.ProtuStrankaListFormatedWithAdressOIB>
    <izvorni_sadrzaj>
      <item>SLAVONSKI ĐERAM j.d.o.o. za ugostiteljstvo, trgovinu i usluge, OIB 42644903149, Bili Brig 64, 35410 Bili Brig</item>
    </izvorni_sadrzaj>
    <derivirana_varijabla naziv="DomainObject.Predmet.ProtuStrankaListFormatedWithAdressOIB_1">
      <item>SLAVONSKI ĐERAM j.d.o.o. za ugostiteljstvo, trgovinu i usluge, OIB 42644903149, Bili Brig 64, 35410 Bili Brig</item>
    </derivirana_varijabla>
  </DomainObject.Predmet.ProtuStrankaListFormatedWithAdressOIB>
  <DomainObject.Predmet.ProtuStrankaListNazivFormated>
    <izvorni_sadrzaj>
      <item>SLAVONSKI ĐERAM j.d.o.o. za ugostiteljstvo, trgovinu i usluge</item>
    </izvorni_sadrzaj>
    <derivirana_varijabla naziv="DomainObject.Predmet.ProtuStrankaListNazivFormated_1">
      <item>SLAVONSKI ĐERAM j.d.o.o. za ugostiteljstvo, trgovinu i usluge</item>
    </derivirana_varijabla>
  </DomainObject.Predmet.ProtuStrankaListNazivFormated>
  <DomainObject.Predmet.ProtuStrankaListNazivFormatedOIB>
    <izvorni_sadrzaj>
      <item>SLAVONSKI ĐERAM j.d.o.o. za ugostiteljstvo, trgovinu i usluge, OIB 42644903149</item>
    </izvorni_sadrzaj>
    <derivirana_varijabla naziv="DomainObject.Predmet.ProtuStrankaListNazivFormatedOIB_1">
      <item>SLAVONSKI ĐERAM j.d.o.o. za ugostiteljstvo, trgovinu i usluge, OIB 42644903149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SLAVONSKI ĐERAM j.d.o.o. za ugostiteljstvo, trgovinu i usluge</izvorni_sadrzaj>
    <derivirana_varijabla naziv="DomainObject.Predmet.ProtustrankaIDrugi_1">SLAVONSKI ĐERAM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SLAVONSKI ĐERAM j.d.o.o. za ugostiteljstvo, trgovinu i usluge, OIB 42644903149, Bili Brig 64, 35410 Bili Brig</izvorni_sadrzaj>
    <derivirana_varijabla naziv="DomainObject.Predmet.ProtustrankaIDrugiAdressOIB_1">SLAVONSKI ĐERAM j.d.o.o. za ugostiteljstvo, trgovinu i usluge, OIB 42644903149, Bili Brig 64, 35410 Bili Brig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SLAVONSKI ĐERAM j.d.o.o. za ugostiteljstvo, trgovinu i usluge</item>
    </izvorni_sadrzaj>
    <derivirana_varijabla naziv="DomainObject.Predmet.SudioniciListNaziv_1">
      <item>Financijska agencija</item>
      <item>SLAVONSKI ĐERAM j.d.o.o.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SLAVONSKI ĐERAM j.d.o.o. za ugostiteljstvo, trgovinu i usluge, OIB 42644903149, Bili Brig 64,35410 Bili Brig</item>
    </izvorni_sadrzaj>
    <derivirana_varijabla naziv="DomainObject.Predmet.SudioniciListAdressOIB_1">
      <item>Financijska agencija, OIB 85821130368, Ulica grada Vukovara 70,10000 Zagreb</item>
      <item>SLAVONSKI ĐERAM j.d.o.o. za ugostiteljstvo, trgovinu i usluge, OIB 42644903149, Bili Brig 64,35410 Bili Brig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42644903149</item>
    </izvorni_sadrzaj>
    <derivirana_varijabla naziv="DomainObject.Predmet.SudioniciListNazivOIB_1">
      <item>, OIB 85821130368</item>
      <item>, OIB 42644903149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2271</properties:Characters>
  <properties:Lines>58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2017-12-12T07:34:00Z</dcterms:created>
  <dc:creator>Korisnik</dc:creator>
  <cp:lastModifiedBy>wsadmin</cp:lastModifiedBy>
  <cp:lastPrinted>2017-02-23T12:24:00Z</cp:lastPrinted>
  <dcterms:modified xmlns:xsi="http://www.w3.org/2001/XMLSchema-instance" xsi:type="dcterms:W3CDTF">2017-12-12T11:50:00Z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