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06de8" w14:paraId="2606de8" w:rsidRDefault="00053367" w:rsidP="007D3892" w:rsidR="007D3892">
      <w:pPr>
        <w:tabs>
          <w:tab w:pos="7455" w:val="left"/>
          <w:tab w:pos="9072" w:val="right"/>
        </w:tabs>
        <w:jc w:val="right"/>
        <w15:collapsed w:val="false"/>
      </w:pPr>
      <w:bookmarkStart w:name="_GoBack" w:id="0"/>
      <w:bookmarkEnd w:id="0"/>
      <w:r>
        <w:t xml:space="preserve">    </w:t>
      </w:r>
      <w:r w:rsidR="007D3892">
        <w:t>Broj: 6 St-</w:t>
      </w:r>
      <w:r w:rsidR="008356C9">
        <w:t>1800/16-10</w:t>
      </w:r>
    </w:p>
    <w:p w:rsidRDefault="007D3892" w:rsidP="007D3892" w:rsidR="007D389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>
      <w:pPr>
        <w:jc w:val="center"/>
      </w:pP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7D3892" w:rsidR="007D3892">
      <w:pPr>
        <w:ind w:firstLine="708"/>
        <w:jc w:val="both"/>
      </w:pPr>
      <w:r>
        <w:tab/>
        <w:t xml:space="preserve">Trgovački sud u Osijeku, po stečajnoj sutkinji Nadi Roso, u stečajnom predmetu predlagatelja </w:t>
      </w:r>
      <w:r w:rsidRPr="001F430D">
        <w:t xml:space="preserve"> </w:t>
      </w:r>
      <w:r w:rsidR="003E6B02">
        <w:t xml:space="preserve">Financijska agencija OIB: 85821130368, Regionalni centar Osijek. Podružnica Osijek, L. Jagera 3, Osijek za otvaranje stečajnog postupka nad dužnikom </w:t>
      </w:r>
      <w:r w:rsidR="008356C9">
        <w:t>MATIN-PRODUKT j.d.o.o. za proizvodnju i trgovinu, Kuševac, Ante Starčevića 88, MBS: 030129314, OIB: 71127108853</w:t>
      </w:r>
      <w:r w:rsidRPr="00D14516">
        <w:t>,</w:t>
      </w:r>
      <w:r>
        <w:t xml:space="preserve"> dana </w:t>
      </w:r>
      <w:r w:rsidR="008356C9">
        <w:t>18</w:t>
      </w:r>
      <w:r w:rsidR="000E06CF">
        <w:t xml:space="preserve">. </w:t>
      </w:r>
      <w:r w:rsidR="008356C9">
        <w:t>travnja</w:t>
      </w:r>
      <w:r w:rsidR="000E06CF">
        <w:t xml:space="preserve"> 2017. g.,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</w:t>
      </w:r>
      <w:r w:rsidR="00AB096E" w:rsidRPr="00AB096E">
        <w:rPr>
          <w:b/>
        </w:rPr>
        <w:t xml:space="preserve"> </w:t>
      </w:r>
      <w:r w:rsidR="008356C9">
        <w:t>Slobodan Matin, OIB: 14158560222</w:t>
      </w:r>
      <w:r w:rsidR="00393CCB">
        <w:t>,</w:t>
      </w:r>
      <w:r w:rsidR="008356C9">
        <w:t xml:space="preserve">  Kuševac, Ante Starčevića 88, </w:t>
      </w:r>
      <w:r w:rsidR="00393CCB">
        <w:t xml:space="preserve"> </w:t>
      </w:r>
      <w:r>
        <w:t xml:space="preserve"> 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>predujam od</w:t>
      </w:r>
      <w:r w:rsidR="000E06CF">
        <w:t xml:space="preserve"> </w:t>
      </w:r>
      <w:r w:rsidR="008356C9">
        <w:t>5.0</w:t>
      </w:r>
      <w:r w:rsidR="00C06AA6" w:rsidRPr="003E6B02">
        <w:t>00,00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C31893">
        <w:t>272-1800</w:t>
      </w:r>
      <w:r w:rsidR="003E6B02">
        <w:t>-16</w:t>
      </w:r>
      <w:r w:rsidR="00050FF8" w:rsidRPr="007D3892">
        <w:rPr>
          <w:b/>
        </w:rPr>
        <w:t>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</w:t>
      </w:r>
      <w:r w:rsidR="000E06CF">
        <w:t xml:space="preserve"> </w:t>
      </w:r>
      <w:r w:rsidR="008356C9">
        <w:t xml:space="preserve">Slobodan Matin, OIB: 14158560222,  Kuševac, Ante Starčevića 88, </w:t>
      </w:r>
      <w:r>
        <w:t>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>b) Nalaže se FINI da novčani iznos od</w:t>
      </w:r>
      <w:r w:rsidR="008356C9">
        <w:t xml:space="preserve"> 5.0</w:t>
      </w:r>
      <w:r w:rsidRPr="003E6B02">
        <w:t>00,00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8356C9">
        <w:t>1800</w:t>
      </w:r>
      <w:r w:rsidR="007D3892" w:rsidRPr="003E6B02">
        <w:t>-16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8356C9">
        <w:t xml:space="preserve">Slobodan Matin, OIB: 14158560222,  Kuševac, Ante Starčevića 88, </w:t>
      </w:r>
      <w:r w:rsidR="00742CE9">
        <w:t xml:space="preserve">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</w:t>
      </w:r>
      <w:r w:rsidR="008356C9">
        <w:t>Slobodan Matin, OIB: 14158560222,  Kuševac, Ante Starčevića 88,</w:t>
      </w:r>
      <w:r w:rsidR="004E52F8" w:rsidRPr="004E52F8">
        <w:t xml:space="preserve">,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C05DB">
      <w:pPr>
        <w:jc w:val="both"/>
      </w:pPr>
      <w:r>
        <w:t xml:space="preserve">            </w:t>
      </w:r>
    </w:p>
    <w:p w:rsidRDefault="00393CCB" w:rsidP="000E06CF" w:rsidR="00393CCB">
      <w:pPr>
        <w:tabs>
          <w:tab w:pos="7455" w:val="left"/>
          <w:tab w:pos="9072" w:val="right"/>
        </w:tabs>
        <w:jc w:val="right"/>
      </w:pPr>
    </w:p>
    <w:p w:rsidRDefault="00393CCB" w:rsidP="000E06CF" w:rsidR="00393CCB">
      <w:pPr>
        <w:tabs>
          <w:tab w:pos="7455" w:val="left"/>
          <w:tab w:pos="9072" w:val="right"/>
        </w:tabs>
        <w:jc w:val="right"/>
      </w:pPr>
    </w:p>
    <w:p w:rsidRDefault="000E06CF" w:rsidP="000E06CF" w:rsidR="00731DB0">
      <w:pPr>
        <w:tabs>
          <w:tab w:pos="7455" w:val="left"/>
          <w:tab w:pos="9072" w:val="right"/>
        </w:tabs>
        <w:jc w:val="right"/>
      </w:pPr>
      <w:r>
        <w:t xml:space="preserve"> </w:t>
      </w:r>
    </w:p>
    <w:p w:rsidRDefault="000E06CF" w:rsidP="000E06CF" w:rsidR="000E06CF">
      <w:pPr>
        <w:tabs>
          <w:tab w:pos="7455" w:val="left"/>
          <w:tab w:pos="9072" w:val="right"/>
        </w:tabs>
        <w:jc w:val="right"/>
      </w:pPr>
      <w:r>
        <w:t xml:space="preserve">   Broj: 6 St-</w:t>
      </w:r>
      <w:r w:rsidR="008356C9">
        <w:t>1800/16-10</w:t>
      </w:r>
    </w:p>
    <w:p w:rsidRDefault="007A2BBB" w:rsidP="007A2BBB" w:rsidR="007A2BBB">
      <w:pPr>
        <w:jc w:val="right"/>
      </w:pPr>
    </w:p>
    <w:p w:rsidRDefault="007E6D1A" w:rsidP="007E6D1A" w:rsidR="007E6D1A">
      <w:pPr>
        <w:jc w:val="center"/>
      </w:pPr>
      <w:r>
        <w:t>Obrazloženje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7E6D1A">
      <w:pPr>
        <w:pStyle w:val="Tijeloteksta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E12BC0" w:rsidRPr="00E12BC0">
        <w:t xml:space="preserve">FINA RC Osijek Podružnica Osijek </w:t>
      </w:r>
      <w:r w:rsidR="00742CE9">
        <w:rPr>
          <w:bCs/>
        </w:rPr>
        <w:t>je dana</w:t>
      </w:r>
      <w:r w:rsidR="004C05DB">
        <w:rPr>
          <w:bCs/>
        </w:rPr>
        <w:t xml:space="preserve"> </w:t>
      </w:r>
      <w:r w:rsidR="008356C9">
        <w:rPr>
          <w:bCs/>
        </w:rPr>
        <w:t>06</w:t>
      </w:r>
      <w:r w:rsidR="00393CCB">
        <w:rPr>
          <w:bCs/>
        </w:rPr>
        <w:t>.</w:t>
      </w:r>
      <w:r w:rsidR="003E6B02">
        <w:rPr>
          <w:bCs/>
        </w:rPr>
        <w:t xml:space="preserve"> </w:t>
      </w:r>
      <w:r w:rsidR="008356C9">
        <w:rPr>
          <w:bCs/>
        </w:rPr>
        <w:t>lipnja</w:t>
      </w:r>
      <w:r w:rsidR="00393CCB">
        <w:rPr>
          <w:bCs/>
        </w:rPr>
        <w:t xml:space="preserve"> </w:t>
      </w:r>
      <w:r w:rsidR="007D3892">
        <w:rPr>
          <w:bCs/>
        </w:rPr>
        <w:t xml:space="preserve"> 2016. g.</w:t>
      </w:r>
      <w:r w:rsidR="00742CE9">
        <w:rPr>
          <w:bCs/>
        </w:rPr>
        <w:t xml:space="preserve"> podnijela ovom sudu prijedlog za </w:t>
      </w:r>
      <w:r w:rsidR="003E6B02">
        <w:rPr>
          <w:bCs/>
        </w:rPr>
        <w:t>otvaranje</w:t>
      </w:r>
      <w:r w:rsidR="00742CE9">
        <w:rPr>
          <w:bCs/>
        </w:rPr>
        <w:t xml:space="preserve"> stečajnog postupka nad dužnikom </w:t>
      </w:r>
      <w:r w:rsidR="008356C9">
        <w:t>MATIN-PRODUKT j.d.o.o. za proizvodnju i trgovinu, Kuševac, Ante Starčevića 88, MBS: 030129314, OIB: 71127108853</w:t>
      </w:r>
      <w:r w:rsidR="006169B3">
        <w:t xml:space="preserve">, </w:t>
      </w:r>
      <w:r w:rsidR="003E6B02">
        <w:t xml:space="preserve"> temeljem odredbe članka 444. stav 2</w:t>
      </w:r>
      <w:r w:rsidR="00742CE9">
        <w:t>. Stečajnog zakona (Narodne novine 71/15) .</w:t>
      </w:r>
    </w:p>
    <w:p w:rsidRDefault="004C05DB" w:rsidP="001F430D" w:rsidR="004C05DB">
      <w:pPr>
        <w:pStyle w:val="Tijeloteksta"/>
      </w:pPr>
    </w:p>
    <w:p w:rsidRDefault="00393CCB" w:rsidP="007E6D1A" w:rsidR="007E6D1A">
      <w:pPr>
        <w:jc w:val="both"/>
      </w:pPr>
      <w:r>
        <w:tab/>
        <w:t>Zaključkom St-</w:t>
      </w:r>
      <w:r w:rsidR="008356C9">
        <w:t>1800/</w:t>
      </w:r>
      <w:r w:rsidR="007D3892">
        <w:t xml:space="preserve">16 od </w:t>
      </w:r>
      <w:r w:rsidR="008356C9">
        <w:t>17</w:t>
      </w:r>
      <w:r w:rsidR="006169B3">
        <w:t xml:space="preserve">. </w:t>
      </w:r>
      <w:r w:rsidR="008356C9">
        <w:t>studenog</w:t>
      </w:r>
      <w:r w:rsidR="006169B3">
        <w:t xml:space="preserve"> </w:t>
      </w:r>
      <w:r w:rsidR="000E06CF">
        <w:t xml:space="preserve"> </w:t>
      </w:r>
      <w:r w:rsidR="006169B3">
        <w:t>2016</w:t>
      </w:r>
      <w:r w:rsidR="007D3892">
        <w:t>. g.</w:t>
      </w:r>
      <w:r w:rsidR="007E6D1A">
        <w:t xml:space="preserve"> pozvan</w:t>
      </w:r>
      <w:r w:rsidR="00477781">
        <w:t>a je</w:t>
      </w:r>
      <w:r w:rsidR="007E6D1A">
        <w:t xml:space="preserve"> osob</w:t>
      </w:r>
      <w:r w:rsidR="00477781">
        <w:t>a</w:t>
      </w:r>
      <w:r w:rsidR="007E6D1A">
        <w:t xml:space="preserve"> za zastupanje duž</w:t>
      </w:r>
      <w:r w:rsidR="001A70D8">
        <w:t xml:space="preserve">nika </w:t>
      </w:r>
      <w:r w:rsidR="008356C9">
        <w:t>Slobodan Matin, OIB: 14158560222, Kuševac, Ante Starčevića 88</w:t>
      </w:r>
      <w:r w:rsidR="007E6D1A">
        <w:t xml:space="preserve">, na uplatu predujma u iznosu od 1.000,00 kn u Fond za namirenje troškova stečajnog postupka </w:t>
      </w:r>
      <w:r w:rsidR="000A0589">
        <w:t xml:space="preserve">te </w:t>
      </w:r>
      <w:r w:rsidR="00F647E9">
        <w:t>zak</w:t>
      </w:r>
      <w:r w:rsidR="00AB096E">
        <w:t xml:space="preserve">ljučkom od </w:t>
      </w:r>
      <w:r w:rsidR="008356C9">
        <w:t>17</w:t>
      </w:r>
      <w:r w:rsidR="006169B3">
        <w:t xml:space="preserve">. </w:t>
      </w:r>
      <w:r w:rsidR="008356C9">
        <w:t>veljače</w:t>
      </w:r>
      <w:r w:rsidR="006169B3">
        <w:t xml:space="preserve"> 2017</w:t>
      </w:r>
      <w:r w:rsidR="004248AC">
        <w:t xml:space="preserve">. g. </w:t>
      </w:r>
      <w:r w:rsidR="005C6153">
        <w:t>na</w:t>
      </w:r>
      <w:r w:rsidR="00477781">
        <w:t xml:space="preserve"> uplatu</w:t>
      </w:r>
      <w:r w:rsidR="007E6D1A">
        <w:t xml:space="preserve"> dodatnog iznosa predujma u iznosu od </w:t>
      </w:r>
      <w:r w:rsidR="008356C9">
        <w:t>4</w:t>
      </w:r>
      <w:r w:rsidR="000E06CF">
        <w:t>.</w:t>
      </w:r>
      <w:r w:rsidR="008356C9">
        <w:t>0</w:t>
      </w:r>
      <w:r w:rsidR="007E6D1A">
        <w:t>00,00 kn  za namirenje troškova stečajnog postupka, u roku od 8 dana, temeljem odredbi članka 113. i članka 114. Stečajnog zakona.  Istim zaključkom osoba ovlašten</w:t>
      </w:r>
      <w:r w:rsidR="003E6B02">
        <w:t xml:space="preserve">a </w:t>
      </w:r>
      <w:r w:rsidR="007E6D1A">
        <w:t>za zastupanje dužnika upozoren</w:t>
      </w:r>
      <w:r w:rsidR="003E6B02">
        <w:t>a je</w:t>
      </w:r>
      <w:r w:rsidR="007E6D1A">
        <w:t xml:space="preserve"> da ukoliko predujmove ne uplat</w:t>
      </w:r>
      <w:r w:rsidR="003E6B02">
        <w:t>i</w:t>
      </w:r>
      <w:r w:rsidR="007E6D1A">
        <w:t xml:space="preserve"> u propisanom roku isti će biti naplaćeni primjenom pravila o prisilnoj naplati novčane kazne u parničnom postupku. </w:t>
      </w:r>
    </w:p>
    <w:p w:rsidRDefault="007E6D1A" w:rsidP="007E6D1A" w:rsidR="007E6D1A">
      <w:pPr>
        <w:jc w:val="both"/>
      </w:pPr>
    </w:p>
    <w:p w:rsidRDefault="00742CE9" w:rsidP="007E6D1A" w:rsidR="007E6D1A">
      <w:pPr>
        <w:jc w:val="both"/>
      </w:pPr>
      <w:r>
        <w:tab/>
        <w:t>Zaključ</w:t>
      </w:r>
      <w:r w:rsidR="003E6B02">
        <w:t>ak</w:t>
      </w:r>
      <w:r w:rsidR="004C05DB">
        <w:t xml:space="preserve"> St-</w:t>
      </w:r>
      <w:r w:rsidR="008356C9">
        <w:t>1800</w:t>
      </w:r>
      <w:r w:rsidR="007D3892">
        <w:t>/16</w:t>
      </w:r>
      <w:r w:rsidR="004C05DB">
        <w:t xml:space="preserve"> od </w:t>
      </w:r>
      <w:r w:rsidR="008356C9">
        <w:t xml:space="preserve">17. studenog </w:t>
      </w:r>
      <w:r w:rsidR="009B0234">
        <w:t xml:space="preserve"> </w:t>
      </w:r>
      <w:r w:rsidR="007D3892">
        <w:t>2016. g.</w:t>
      </w:r>
      <w:r w:rsidR="004C05DB">
        <w:t xml:space="preserve"> </w:t>
      </w:r>
      <w:r w:rsidR="007E6D1A">
        <w:t>osob</w:t>
      </w:r>
      <w:r w:rsidR="000634F3">
        <w:t>a</w:t>
      </w:r>
      <w:r w:rsidR="007E6D1A">
        <w:t xml:space="preserve"> ovlašten</w:t>
      </w:r>
      <w:r w:rsidR="000634F3">
        <w:t>a</w:t>
      </w:r>
      <w:r w:rsidR="007E6D1A">
        <w:t xml:space="preserve"> za zastupanje dužnika </w:t>
      </w:r>
      <w:r w:rsidR="008356C9">
        <w:t>Slobodan Matin, OIB: 14158560222, Kuševac, Ante Starčevića 88</w:t>
      </w:r>
      <w:r w:rsidR="006169B3">
        <w:t xml:space="preserve">, </w:t>
      </w:r>
      <w:r w:rsidR="00AB096E">
        <w:t xml:space="preserve"> </w:t>
      </w:r>
      <w:r w:rsidR="005C6153">
        <w:t>zaprimila</w:t>
      </w:r>
      <w:r w:rsidR="009B0234">
        <w:t xml:space="preserve"> je dana </w:t>
      </w:r>
      <w:r w:rsidR="008356C9">
        <w:t>22</w:t>
      </w:r>
      <w:r w:rsidR="006169B3">
        <w:t>.</w:t>
      </w:r>
      <w:r w:rsidR="00EF648D">
        <w:t xml:space="preserve"> </w:t>
      </w:r>
      <w:r w:rsidR="008356C9">
        <w:t>studenog</w:t>
      </w:r>
      <w:r w:rsidR="00EF648D">
        <w:t xml:space="preserve"> 2016. </w:t>
      </w:r>
      <w:r w:rsidR="005C6153">
        <w:t>g.</w:t>
      </w:r>
      <w:r w:rsidR="00BE1E4D">
        <w:t xml:space="preserve"> </w:t>
      </w:r>
      <w:r w:rsidR="00174EB4">
        <w:t>a</w:t>
      </w:r>
      <w:r w:rsidR="008356C9">
        <w:t xml:space="preserve"> zaključak od17</w:t>
      </w:r>
      <w:r w:rsidR="00BE1E4D">
        <w:t xml:space="preserve">. </w:t>
      </w:r>
      <w:r w:rsidR="008356C9">
        <w:t>veljače</w:t>
      </w:r>
      <w:r w:rsidR="004248AC">
        <w:t xml:space="preserve"> 201</w:t>
      </w:r>
      <w:r w:rsidR="00BE1E4D">
        <w:t>7</w:t>
      </w:r>
      <w:r w:rsidR="004248AC">
        <w:t xml:space="preserve">. g.  zaprimila je </w:t>
      </w:r>
      <w:r w:rsidR="00174EB4">
        <w:t xml:space="preserve">dana </w:t>
      </w:r>
      <w:r w:rsidR="00FC120C">
        <w:t>22</w:t>
      </w:r>
      <w:r w:rsidR="008E65EB">
        <w:t xml:space="preserve">. </w:t>
      </w:r>
      <w:r w:rsidR="00FC120C">
        <w:t>veljače</w:t>
      </w:r>
      <w:r w:rsidR="004248AC">
        <w:t xml:space="preserve"> 2017. g.</w:t>
      </w:r>
      <w:r w:rsidR="008E65EB">
        <w:t xml:space="preserve"> </w:t>
      </w:r>
      <w:r w:rsidR="000D12AF">
        <w:t>a što je utvrđeno uvidom u povratnice koje se nalaze u spisu</w:t>
      </w:r>
      <w:r w:rsidR="008E65EB">
        <w:t xml:space="preserve">, </w:t>
      </w:r>
      <w:r w:rsidR="00BE1E4D">
        <w:t xml:space="preserve"> </w:t>
      </w:r>
      <w:r w:rsidR="000634F3">
        <w:t>te</w:t>
      </w:r>
      <w:r w:rsidR="007E6D1A">
        <w:t xml:space="preserve"> kako u ostavljenom roku ni</w:t>
      </w:r>
      <w:r w:rsidR="000634F3">
        <w:t>je</w:t>
      </w:r>
      <w:r w:rsidR="007E6D1A">
        <w:t xml:space="preserve"> postupi</w:t>
      </w:r>
      <w:r w:rsidR="000634F3">
        <w:t>o</w:t>
      </w:r>
      <w:r w:rsidR="007E6D1A">
        <w:t xml:space="preserve"> po pozivu suda, </w:t>
      </w:r>
      <w:r w:rsidR="000634F3">
        <w:t>niti</w:t>
      </w:r>
      <w:r w:rsidR="00575D73">
        <w:t xml:space="preserve"> uplati</w:t>
      </w:r>
      <w:r w:rsidR="000634F3">
        <w:t>o</w:t>
      </w:r>
      <w:r w:rsidR="007E6D1A">
        <w:t xml:space="preserve"> određene predujmove iz točke I istog zaključka, kao ni dostavi</w:t>
      </w:r>
      <w:r w:rsidR="000634F3">
        <w:t>o</w:t>
      </w:r>
      <w:r w:rsidR="007E6D1A">
        <w:t xml:space="preserve"> dokaz o izvršenim uplatama valjalo je sukladno članku 113. Stečajnog zakona riješiti kao u dispozitivu rješenja. </w:t>
      </w: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0D12AF">
        <w:t>18</w:t>
      </w:r>
      <w:r w:rsidR="000E06CF">
        <w:t xml:space="preserve">. </w:t>
      </w:r>
      <w:r w:rsidR="000D12AF">
        <w:t>travnja</w:t>
      </w:r>
      <w:r w:rsidR="009B0234">
        <w:t xml:space="preserve"> 2017</w:t>
      </w:r>
      <w:r w:rsidR="00E75FA5">
        <w:t>. g.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8E65EB" w:rsidP="007E6D1A" w:rsidR="007E6D1A">
      <w:r>
        <w:t>Gordana Harc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4C05DB" w:rsidR="003E6B02">
      <w:pPr>
        <w:numPr>
          <w:ilvl w:val="0"/>
          <w:numId w:val="11"/>
        </w:numPr>
      </w:pPr>
      <w:r>
        <w:t>z.z. dužnika</w:t>
      </w:r>
      <w:r w:rsidRPr="00E12BC0">
        <w:t xml:space="preserve"> </w:t>
      </w:r>
    </w:p>
    <w:p w:rsidRDefault="007E6D1A" w:rsidP="004C05DB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e-ogl. pl.</w:t>
      </w:r>
    </w:p>
    <w:p w:rsidRDefault="00477781" w:rsidP="007E6D1A" w:rsidR="007E6D1A">
      <w:pPr>
        <w:numPr>
          <w:ilvl w:val="0"/>
          <w:numId w:val="11"/>
        </w:numPr>
      </w:pPr>
      <w:r>
        <w:t>K-</w:t>
      </w:r>
      <w:r w:rsidR="000D12AF">
        <w:t>12/5</w:t>
      </w:r>
      <w:r w:rsidR="001A03D3">
        <w:t>.</w:t>
      </w:r>
    </w:p>
    <w:p w:rsidRDefault="007E6D1A" w:rsidP="007E6D1A" w:rsidR="007E6D1A"/>
    <w:p w:rsidRDefault="00C06AA6" w:rsidP="007E6D1A" w:rsidR="00C06AA6"/>
    <w:p w:rsidRDefault="007A4540" w:rsidR="007A4540"/>
    <w:sectPr w:rsidSect="00C952E6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7E9" w:rsidP="00C06AA6" w:rsidR="00F647E9">
      <w:r>
        <w:separator/>
      </w:r>
    </w:p>
  </w:endnote>
  <w:endnote w:id="0" w:type="continuationSeparator">
    <w:p w:rsidRDefault="00F647E9" w:rsidP="00C06AA6" w:rsidR="00F647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7E9" w:rsidP="00C06AA6" w:rsidR="00F647E9">
      <w:r>
        <w:separator/>
      </w:r>
    </w:p>
  </w:footnote>
  <w:footnote w:id="0" w:type="continuationSeparator">
    <w:p w:rsidRDefault="00F647E9" w:rsidP="00C06AA6" w:rsidR="00F647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47E9" w:rsidR="00F647E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F126B">
      <w:rPr>
        <w:noProof/>
      </w:rPr>
      <w:t>2</w:t>
    </w:r>
    <w:r>
      <w:fldChar w:fldCharType="end"/>
    </w:r>
  </w:p>
  <w:p w:rsidRDefault="00F647E9" w:rsidR="00F647E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407F7"/>
    <w:rsid w:val="00050FF8"/>
    <w:rsid w:val="00053367"/>
    <w:rsid w:val="000535EA"/>
    <w:rsid w:val="000634F3"/>
    <w:rsid w:val="00077479"/>
    <w:rsid w:val="00077C9D"/>
    <w:rsid w:val="00083CE5"/>
    <w:rsid w:val="000879C5"/>
    <w:rsid w:val="00091B4B"/>
    <w:rsid w:val="000A0589"/>
    <w:rsid w:val="000D12AF"/>
    <w:rsid w:val="000D2130"/>
    <w:rsid w:val="000E06CF"/>
    <w:rsid w:val="000E762A"/>
    <w:rsid w:val="00102060"/>
    <w:rsid w:val="001437B2"/>
    <w:rsid w:val="00155B4B"/>
    <w:rsid w:val="00173F18"/>
    <w:rsid w:val="00174EB4"/>
    <w:rsid w:val="0019532E"/>
    <w:rsid w:val="001A03D3"/>
    <w:rsid w:val="001A70D8"/>
    <w:rsid w:val="001C73F4"/>
    <w:rsid w:val="001C7F1E"/>
    <w:rsid w:val="001E375C"/>
    <w:rsid w:val="001F430D"/>
    <w:rsid w:val="00200C6A"/>
    <w:rsid w:val="00252153"/>
    <w:rsid w:val="00261E9B"/>
    <w:rsid w:val="00267D26"/>
    <w:rsid w:val="002A2AF5"/>
    <w:rsid w:val="002D2610"/>
    <w:rsid w:val="002F51D6"/>
    <w:rsid w:val="002F66FE"/>
    <w:rsid w:val="00342079"/>
    <w:rsid w:val="003612A7"/>
    <w:rsid w:val="00375C7E"/>
    <w:rsid w:val="003924AF"/>
    <w:rsid w:val="00393CCB"/>
    <w:rsid w:val="003D02B1"/>
    <w:rsid w:val="003E6B02"/>
    <w:rsid w:val="003F2E92"/>
    <w:rsid w:val="0041638D"/>
    <w:rsid w:val="00421D71"/>
    <w:rsid w:val="004248AC"/>
    <w:rsid w:val="004467DB"/>
    <w:rsid w:val="00457175"/>
    <w:rsid w:val="004638F5"/>
    <w:rsid w:val="0046632E"/>
    <w:rsid w:val="00470666"/>
    <w:rsid w:val="00477781"/>
    <w:rsid w:val="004826B8"/>
    <w:rsid w:val="00482F57"/>
    <w:rsid w:val="0048747B"/>
    <w:rsid w:val="004C05DB"/>
    <w:rsid w:val="004C3969"/>
    <w:rsid w:val="004D5A26"/>
    <w:rsid w:val="004E466C"/>
    <w:rsid w:val="004E52F8"/>
    <w:rsid w:val="004F4737"/>
    <w:rsid w:val="004F5FE8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9740F"/>
    <w:rsid w:val="005B59B6"/>
    <w:rsid w:val="005C6153"/>
    <w:rsid w:val="005D7EC1"/>
    <w:rsid w:val="005E0CFB"/>
    <w:rsid w:val="005E5C06"/>
    <w:rsid w:val="005F3B49"/>
    <w:rsid w:val="006169B3"/>
    <w:rsid w:val="00632865"/>
    <w:rsid w:val="00652724"/>
    <w:rsid w:val="006716FE"/>
    <w:rsid w:val="0069656A"/>
    <w:rsid w:val="006E210F"/>
    <w:rsid w:val="006E66B3"/>
    <w:rsid w:val="006F126B"/>
    <w:rsid w:val="00723D92"/>
    <w:rsid w:val="0073010A"/>
    <w:rsid w:val="00731DB0"/>
    <w:rsid w:val="00742CE9"/>
    <w:rsid w:val="00766D29"/>
    <w:rsid w:val="0077329E"/>
    <w:rsid w:val="0078009A"/>
    <w:rsid w:val="007809C2"/>
    <w:rsid w:val="00796AED"/>
    <w:rsid w:val="007A2BBB"/>
    <w:rsid w:val="007A4540"/>
    <w:rsid w:val="007B0658"/>
    <w:rsid w:val="007D3892"/>
    <w:rsid w:val="007E6D1A"/>
    <w:rsid w:val="007F54A7"/>
    <w:rsid w:val="00814537"/>
    <w:rsid w:val="00817C66"/>
    <w:rsid w:val="00821819"/>
    <w:rsid w:val="00826384"/>
    <w:rsid w:val="008356C9"/>
    <w:rsid w:val="008409A8"/>
    <w:rsid w:val="00860129"/>
    <w:rsid w:val="00875548"/>
    <w:rsid w:val="008A66B9"/>
    <w:rsid w:val="008D3E2B"/>
    <w:rsid w:val="008E65EB"/>
    <w:rsid w:val="008F5C6B"/>
    <w:rsid w:val="00901EF5"/>
    <w:rsid w:val="00937840"/>
    <w:rsid w:val="00956241"/>
    <w:rsid w:val="00980E4D"/>
    <w:rsid w:val="009A14C7"/>
    <w:rsid w:val="009A412B"/>
    <w:rsid w:val="009B0234"/>
    <w:rsid w:val="009B40D7"/>
    <w:rsid w:val="009B46D8"/>
    <w:rsid w:val="009C670C"/>
    <w:rsid w:val="009F01BD"/>
    <w:rsid w:val="00A07CA2"/>
    <w:rsid w:val="00A10C19"/>
    <w:rsid w:val="00A26869"/>
    <w:rsid w:val="00A46436"/>
    <w:rsid w:val="00A706D5"/>
    <w:rsid w:val="00A8029B"/>
    <w:rsid w:val="00AA6B6E"/>
    <w:rsid w:val="00AB096E"/>
    <w:rsid w:val="00AD05E2"/>
    <w:rsid w:val="00AE7F6B"/>
    <w:rsid w:val="00B24B41"/>
    <w:rsid w:val="00B652CA"/>
    <w:rsid w:val="00B659E8"/>
    <w:rsid w:val="00B82540"/>
    <w:rsid w:val="00B91BAA"/>
    <w:rsid w:val="00B95B20"/>
    <w:rsid w:val="00B9732B"/>
    <w:rsid w:val="00BB086F"/>
    <w:rsid w:val="00BE1E4D"/>
    <w:rsid w:val="00BE33FF"/>
    <w:rsid w:val="00BE487B"/>
    <w:rsid w:val="00C06AA6"/>
    <w:rsid w:val="00C1370F"/>
    <w:rsid w:val="00C2016D"/>
    <w:rsid w:val="00C20355"/>
    <w:rsid w:val="00C31893"/>
    <w:rsid w:val="00C35DB4"/>
    <w:rsid w:val="00C81C0A"/>
    <w:rsid w:val="00C952E6"/>
    <w:rsid w:val="00CA01EF"/>
    <w:rsid w:val="00CD08EB"/>
    <w:rsid w:val="00D022CE"/>
    <w:rsid w:val="00D231AE"/>
    <w:rsid w:val="00D24D2F"/>
    <w:rsid w:val="00D373B7"/>
    <w:rsid w:val="00D4576C"/>
    <w:rsid w:val="00D97782"/>
    <w:rsid w:val="00DA4636"/>
    <w:rsid w:val="00DA6482"/>
    <w:rsid w:val="00DF17FA"/>
    <w:rsid w:val="00E12BC0"/>
    <w:rsid w:val="00E23AF8"/>
    <w:rsid w:val="00E60C19"/>
    <w:rsid w:val="00E75FA5"/>
    <w:rsid w:val="00E906E4"/>
    <w:rsid w:val="00E9379E"/>
    <w:rsid w:val="00E96356"/>
    <w:rsid w:val="00EA028A"/>
    <w:rsid w:val="00ED4C16"/>
    <w:rsid w:val="00EF648D"/>
    <w:rsid w:val="00F23356"/>
    <w:rsid w:val="00F439F3"/>
    <w:rsid w:val="00F46E60"/>
    <w:rsid w:val="00F63963"/>
    <w:rsid w:val="00F647E9"/>
    <w:rsid w:val="00F65B43"/>
    <w:rsid w:val="00F73514"/>
    <w:rsid w:val="00F80E5F"/>
    <w:rsid w:val="00F82537"/>
    <w:rsid w:val="00F83779"/>
    <w:rsid w:val="00F952B7"/>
    <w:rsid w:val="00FC120C"/>
    <w:rsid w:val="00FC153F"/>
    <w:rsid w:val="00FF6133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F12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12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12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12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12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F12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12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12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12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12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St-1800/2016-10</izvorni_sadrzaj>
    <derivirana_varijabla naziv="DomainObject.Oznaka_1">St-1800/2016-10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1800</izvorni_sadrzaj>
    <derivirana_varijabla naziv="DomainObject.Predmet.Broj_1">1800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St-1800/2016</izvorni_sadrzaj>
    <derivirana_varijabla naziv="DomainObject.Predmet.OznakaBroj_1">St-1800/2016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MATIN-PRODUKT j.d.o.o. za proizvodnju i trgovinu</izvorni_sadrzaj>
    <derivirana_varijabla naziv="DomainObject.Predmet.ProtustrankaFormated_1">  MATIN-PRODUKT j.d.o.o. za proizvodnju i trgovinu</derivirana_varijabla>
  </DomainObject.Predmet.ProtustrankaFormated>
  <DomainObject.Predmet.ProtustrankaFormatedOIB>
    <izvorni_sadrzaj>  MATIN-PRODUKT j.d.o.o. za proizvodnju i trgovinu, OIB 71127108853</izvorni_sadrzaj>
    <derivirana_varijabla naziv="DomainObject.Predmet.ProtustrankaFormatedOIB_1">  MATIN-PRODUKT j.d.o.o. za proizvodnju i trgovinu, OIB 71127108853</derivirana_varijabla>
  </DomainObject.Predmet.ProtustrankaFormatedOIB>
  <DomainObject.Predmet.ProtustrankaFormatedWithAdress>
    <izvorni_sadrzaj> MATIN-PRODUKT j.d.o.o. za proizvodnju i trgovinu, Ante Starčevića 88, 31400 Kuševac</izvorni_sadrzaj>
    <derivirana_varijabla naziv="DomainObject.Predmet.ProtustrankaFormatedWithAdress_1"> MATIN-PRODUKT j.d.o.o. za proizvodnju i trgovinu, Ante Starčevića 88, 31400 Kuševac</derivirana_varijabla>
  </DomainObject.Predmet.ProtustrankaFormatedWithAdress>
  <DomainObject.Predmet.ProtustrankaFormatedWithAdressOIB>
    <izvorni_sadrzaj> MATIN-PRODUKT j.d.o.o. za proizvodnju i trgovinu, OIB 71127108853, Ante Starčevića 88, 31400 Kuševac</izvorni_sadrzaj>
    <derivirana_varijabla naziv="DomainObject.Predmet.ProtustrankaFormatedWithAdressOIB_1"> MATIN-PRODUKT j.d.o.o. za proizvodnju i trgovinu, OIB 71127108853, Ante Starčevića 88, 31400 Kuševac</derivirana_varijabla>
  </DomainObject.Predmet.ProtustrankaFormatedWithAdressOIB>
  <DomainObject.Predmet.ProtustrankaWithAdress>
    <izvorni_sadrzaj>MATIN-PRODUKT j.d.o.o. za proizvodnju i trgovinu Ante Starčevića 88, 31400 Kuševac</izvorni_sadrzaj>
    <derivirana_varijabla naziv="DomainObject.Predmet.ProtustrankaWithAdress_1">MATIN-PRODUKT j.d.o.o. za proizvodnju i trgovinu Ante Starčevića 88, 31400 Kuševac</derivirana_varijabla>
  </DomainObject.Predmet.ProtustrankaWithAdress>
  <DomainObject.Predmet.ProtustrankaWithAdressOIB>
    <izvorni_sadrzaj>MATIN-PRODUKT j.d.o.o. za proizvodnju i trgovinu, OIB 71127108853, Ante Starčevića 88, 31400 Kuševac</izvorni_sadrzaj>
    <derivirana_varijabla naziv="DomainObject.Predmet.ProtustrankaWithAdressOIB_1">MATIN-PRODUKT j.d.o.o. za proizvodnju i trgovinu, OIB 71127108853, Ante Starčevića 88, 31400 Kuševac</derivirana_varijabla>
  </DomainObject.Predmet.ProtustrankaWithAdressOIB>
  <DomainObject.Predmet.ProtustrankaNazivFormated>
    <izvorni_sadrzaj>MATIN-PRODUKT j.d.o.o. za proizvodnju i trgovinu</izvorni_sadrzaj>
    <derivirana_varijabla naziv="DomainObject.Predmet.ProtustrankaNazivFormated_1">MATIN-PRODUKT j.d.o.o. za proizvodnju i trgovinu</derivirana_varijabla>
  </DomainObject.Predmet.ProtustrankaNazivFormated>
  <DomainObject.Predmet.ProtustrankaNazivFormatedOIB>
    <izvorni_sadrzaj>MATIN-PRODUKT j.d.o.o. za proizvodnju i trgovinu, OIB 71127108853</izvorni_sadrzaj>
    <derivirana_varijabla naziv="DomainObject.Predmet.ProtustrankaNazivFormatedOIB_1">MATIN-PRODUKT j.d.o.o. za proizvodnju i trgovinu, OIB 71127108853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MATIN-PRODUKT j.d.o.o. za proizvodnju i trgovinu</item>
    </izvorni_sadrzaj>
    <derivirana_varijabla naziv="DomainObject.Predmet.ProtuStrankaListFormated_1">
      <item>MATIN-PRODUKT j.d.o.o. za proizvodnju i trgovinu</item>
    </derivirana_varijabla>
  </DomainObject.Predmet.ProtuStrankaListFormated>
  <DomainObject.Predmet.ProtuStrankaListFormatedOIB>
    <izvorni_sadrzaj>
      <item>MATIN-PRODUKT j.d.o.o. za proizvodnju i trgovinu, OIB 71127108853</item>
    </izvorni_sadrzaj>
    <derivirana_varijabla naziv="DomainObject.Predmet.ProtuStrankaListFormatedOIB_1">
      <item>MATIN-PRODUKT j.d.o.o. za proizvodnju i trgovinu, OIB 71127108853</item>
    </derivirana_varijabla>
  </DomainObject.Predmet.ProtuStrankaListFormatedOIB>
  <DomainObject.Predmet.ProtuStrankaListFormatedWithAdress>
    <izvorni_sadrzaj>
      <item>MATIN-PRODUKT j.d.o.o. za proizvodnju i trgovinu, Ante Starčevića 88, 31400 Kuševac</item>
    </izvorni_sadrzaj>
    <derivirana_varijabla naziv="DomainObject.Predmet.ProtuStrankaListFormatedWithAdress_1">
      <item>MATIN-PRODUKT j.d.o.o. za proizvodnju i trgovinu, Ante Starčevića 88, 31400 Kuševac</item>
    </derivirana_varijabla>
  </DomainObject.Predmet.ProtuStrankaListFormatedWithAdress>
  <DomainObject.Predmet.ProtuStrankaListFormatedWithAdressOIB>
    <izvorni_sadrzaj>
      <item>MATIN-PRODUKT j.d.o.o. za proizvodnju i trgovinu, OIB 71127108853, Ante Starčevića 88, 31400 Kuševac</item>
    </izvorni_sadrzaj>
    <derivirana_varijabla naziv="DomainObject.Predmet.ProtuStrankaListFormatedWithAdressOIB_1">
      <item>MATIN-PRODUKT j.d.o.o. za proizvodnju i trgovinu, OIB 71127108853, Ante Starčevića 88, 31400 Kuševac</item>
    </derivirana_varijabla>
  </DomainObject.Predmet.ProtuStrankaListFormatedWithAdressOIB>
  <DomainObject.Predmet.ProtuStrankaListNazivFormated>
    <izvorni_sadrzaj>
      <item>MATIN-PRODUKT j.d.o.o. za proizvodnju i trgovinu</item>
    </izvorni_sadrzaj>
    <derivirana_varijabla naziv="DomainObject.Predmet.ProtuStrankaListNazivFormated_1">
      <item>MATIN-PRODUKT j.d.o.o. za proizvodnju i trgovinu</item>
    </derivirana_varijabla>
  </DomainObject.Predmet.ProtuStrankaListNazivFormated>
  <DomainObject.Predmet.ProtuStrankaListNazivFormatedOIB>
    <izvorni_sadrzaj>
      <item>MATIN-PRODUKT j.d.o.o. za proizvodnju i trgovinu, OIB 71127108853</item>
    </izvorni_sadrzaj>
    <derivirana_varijabla naziv="DomainObject.Predmet.ProtuStrankaListNazivFormatedOIB_1">
      <item>MATIN-PRODUKT j.d.o.o. za proizvodnju i trgovinu, OIB 71127108853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>St-1800/2016-10</izvorni_sadrzaj>
    <derivirana_varijabla naziv="DomainObject.PoslovniBrojDokumenta_1">St-1800/2016-10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MATIN-PRODUKT j.d.o.o. za proizvodnju i trgovinu</izvorni_sadrzaj>
    <derivirana_varijabla naziv="DomainObject.Predmet.ProtustrankaIDrugi_1">MATIN-PRODUKT j.d.o.o.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MATIN-PRODUKT j.d.o.o. za proizvodnju i trgovinu, OIB 71127108853, Ante Starčevića 88, 31400 Kuševac</izvorni_sadrzaj>
    <derivirana_varijabla naziv="DomainObject.Predmet.ProtustrankaIDrugiAdressOIB_1">MATIN-PRODUKT j.d.o.o. za proizvodnju i trgovinu, OIB 71127108853, Ante Starčevića 88, 31400 Kuševac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MATIN-PRODUKT j.d.o.o. za proizvodnju i trgovinu</item>
    </izvorni_sadrzaj>
    <derivirana_varijabla naziv="DomainObject.Predmet.SudioniciListNaziv_1">
      <item>FINA RC OSIJEK</item>
      <item>MATIN-PRODUKT j.d.o.o. za proizvodnju i trgovinu</item>
    </derivirana_varijabla>
  </DomainObject.Predmet.SudioniciListNaziv>
  <DomainObject.Predmet.SudioniciListAdressOIB>
    <izvorni_sadrzaj>
      <item>FINA RC OSIJEK, OIB 85821130368</item>
      <item>MATIN-PRODUKT j.d.o.o. za proizvodnju i trgovinu, OIB 71127108853, Ante Starčevića 88,31400 Kuševac</item>
    </izvorni_sadrzaj>
    <derivirana_varijabla naziv="DomainObject.Predmet.SudioniciListAdressOIB_1">
      <item>FINA RC OSIJEK, OIB 85821130368</item>
      <item>MATIN-PRODUKT j.d.o.o. za proizvodnju i trgovinu, OIB 71127108853, Ante Starčevića 88,31400 Kuševac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71127108853</item>
    </izvorni_sadrzaj>
    <derivirana_varijabla naziv="DomainObject.Predmet.SudioniciListNazivOIB_1">
      <item>, OIB 85821130368</item>
      <item>, OIB 71127108853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Zec, OIB 74714129984, Kardinala A. Stepinca Osijek</item>
    </izvorni_sadrzaj>
    <derivirana_varijabla naziv="DomainObject.Predmet.StecajniUpraviteljiListAddressOIB_1">
      <item>Duško Zec, OIB 74714129984, Kardinala A. Stepinca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B7BE3D-66CD-43D2-83A8-A7004F479C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646</properties:Words>
  <properties:Characters>3396</properties:Characters>
  <properties:Lines>99</properties:Lines>
  <properties:Paragraphs>31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XIII-ST-64/02-77</vt:lpstr>
      <vt:lpstr>XIII-ST-64/02-77</vt:lpstr>
    </vt:vector>
  </properties:TitlesOfParts>
  <properties:LinksUpToDate>false</properties:LinksUpToDate>
  <properties:CharactersWithSpaces>4116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2017-04-18T07:07:00Z</dcterms:created>
  <dc:creator>Korisnik</dc:creator>
  <cp:lastModifiedBy>Gordana Harc</cp:lastModifiedBy>
  <cp:lastPrinted>2017-03-23T07:03:00Z</cp:lastPrinted>
  <dcterms:modified xmlns:xsi="http://www.w3.org/2001/XMLSchema-instance" xsi:type="dcterms:W3CDTF">2017-04-18T07:13:00Z</dcterms:modified>
  <cp:revision>4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St-1800/2016-10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