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d2e0" w14:paraId="6b2d2e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St-302/2017-2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stečajnoj sutkinji Sanjani Zorinc, povodom prijedloga FINE, PODRUŽNICA VARAŽDIN, za otvaranje stečajnog postupka nad dužnikom BUDI. IN društvo s ograničenom odgovornošću za pružanje frizerskih usluga, </w:t>
      </w:r>
      <w:proofErr w:type="spellStart"/>
      <w:r>
        <w:rPr>
          <w:rFonts w:cs="Times New Roman" w:eastAsia="Times New Roman"/>
          <w:szCs w:val="20"/>
          <w:lang w:eastAsia="hr-HR"/>
        </w:rPr>
        <w:t>Hrašćica</w:t>
      </w:r>
      <w:proofErr w:type="spellEnd"/>
      <w:r>
        <w:rPr>
          <w:rFonts w:cs="Times New Roman" w:eastAsia="Times New Roman"/>
          <w:szCs w:val="20"/>
          <w:lang w:eastAsia="hr-HR"/>
        </w:rPr>
        <w:t>, Ruđera Boškovića 7, OIB: 52140488867, MBS: 070109694, 17. studenog 2017.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Saziva se ročište radi izjašnjenja o prijedlogu i rasprave o uvjetima za otvaranje stečajnog postupka za dan 19. prosinca 2017. godine u 9,00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Varaždin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Siniša </w:t>
      </w:r>
      <w:proofErr w:type="spellStart"/>
      <w:r>
        <w:rPr>
          <w:rFonts w:cs="Times New Roman" w:eastAsia="Times New Roman"/>
          <w:szCs w:val="20"/>
          <w:lang w:eastAsia="hr-HR"/>
        </w:rPr>
        <w:t>Lakatoš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2. Nalaže se zakonskom zastupniku dužnika Siniši </w:t>
      </w:r>
      <w:proofErr w:type="spellStart"/>
      <w:r>
        <w:rPr>
          <w:rFonts w:cs="Times New Roman" w:eastAsia="Times New Roman"/>
          <w:szCs w:val="20"/>
          <w:lang w:eastAsia="hr-HR"/>
        </w:rPr>
        <w:t>Lakatošu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Varaždin navodi u prijedlogu da na dan 3. ožujka 2016. godine u Očevidniku redoslijeda osnova za plaćanje dužnik ima evidentirane neizvršene osnove za plaćanje u neprekinutom razdoblju od 120 dana u ukupnom iznosu od 57.980,63 kn. Također je u prijedlogu navedeno da dužnik ima četiri zaposlene osobe, a da u Jedinstvenom registru računa ima otvoren račun kod Privredne banke d.d.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St-302/2017-2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Trgovački sud u Varaždinu je, temeljem čl. 115. st. 1. SZ-a, donio rješenje o pokretanju prethodnog postupka radi utvrđivanja pretpostavki za otvaranje stečajnog postupka pod poslovnim brojem 9 St-363/2016-4 od 11. ožujka 2016. godine. 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Kod Trgovačkog suda u Varaždinu u prethodnom postupku zakazana su ročišta za 3. svibnja 2016. godine, 1. lipnja 2016. godine te 28. lipnja 2016. godine.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Provjerom u informacijskom sustavu zemljišnih knjiga i katastra utvrđeno je da dužnik nema imovine.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Spis je ovom sudu ustupljen 7. lipnja 2017. godine.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FINA kao predlagatelj i zakonski zastupnik dužnika Siniša </w:t>
      </w:r>
      <w:proofErr w:type="spellStart"/>
      <w:r>
        <w:rPr>
          <w:rFonts w:cs="Times New Roman" w:eastAsia="Times New Roman"/>
          <w:szCs w:val="20"/>
          <w:lang w:eastAsia="hr-HR"/>
        </w:rPr>
        <w:t>Lakatoš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Bjelovaru, 17. studenog 2017. 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STEČAJNA SUTKINJA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nije dopuštena posebna žalba (čl. 115. st. 1. SZ-a).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F47E92" w:rsidP="00F47E92" w:rsidR="00F47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F47E92" w:rsidP="00F47E92" w:rsidR="00F47E92">
      <w:pPr>
        <w:pStyle w:val="Bezproreda"/>
        <w:rPr>
          <w:rFonts w:cstheme="minorBidi" w:eastAsiaTheme="minorHAnsi"/>
        </w:rPr>
      </w:pPr>
      <w:r>
        <w:t xml:space="preserve">               FINI Varaždin, poštom i e-oglasnom pločom</w:t>
      </w:r>
    </w:p>
    <w:p w:rsidRDefault="00F47E92" w:rsidP="00F47E92" w:rsidR="00F47E92">
      <w:pPr>
        <w:pStyle w:val="Bezproreda"/>
      </w:pPr>
      <w:r>
        <w:t>2. Sc. ročište</w:t>
      </w:r>
    </w:p>
    <w:p w:rsidRDefault="00F47E92" w:rsidP="00F47E92" w:rsidR="00F47E92">
      <w:pPr>
        <w:pStyle w:val="Bezproreda"/>
      </w:pPr>
      <w:proofErr w:type="spellStart"/>
      <w:r>
        <w:t>Bj</w:t>
      </w:r>
      <w:proofErr w:type="spellEnd"/>
      <w:r>
        <w:t>. 17.11.2017.</w:t>
      </w:r>
    </w:p>
    <w:p w:rsidRDefault="00F47E92" w:rsidP="00F47E92" w:rsidR="00F47E92"/>
    <w:p w:rsidRDefault="00F47E92" w:rsidP="00F47E92" w:rsidR="00F47E92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E92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552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St-302/2017-2</izvorni_sadrzaj>
    <derivirana_varijabla naziv="DomainObject.Oznaka_1">St-302/2017-2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BUDI.IN društvo s ograničenom odgovornošću za pružanje frizerskih usluga</izvorni_sadrzaj>
    <derivirana_varijabla naziv="DomainObject.Predmet.ProtustrankaFormated_1">  BUDI.IN društvo s ograničenom odgovornošću za pružanje frizerskih usluga</derivirana_varijabla>
  </DomainObject.Predmet.ProtustrankaFormated>
  <DomainObject.Predmet.ProtustrankaFormatedOIB>
    <izvorni_sadrzaj>  BUDI.IN društvo s ograničenom odgovornošću za pružanje frizerskih usluga, OIB 52140488867</izvorni_sadrzaj>
    <derivirana_varijabla naziv="DomainObject.Predmet.ProtustrankaFormatedOIB_1">  BUDI.IN društvo s ograničenom odgovornošću za pružanje frizerskih usluga, OIB 52140488867</derivirana_varijabla>
  </DomainObject.Predmet.ProtustrankaFormatedOIB>
  <DomainObject.Predmet.ProtustrankaFormatedWithAdress>
    <izvorni_sadrzaj> BUDI.IN društvo s ograničenom odgovornošću za pružanje frizerskih usluga, Ruđera Boškovića 7, 42000 Hrašćica</izvorni_sadrzaj>
    <derivirana_varijabla naziv="DomainObject.Predmet.ProtustrankaFormatedWithAdress_1"> BUDI.IN društvo s ograničenom odgovornošću za pružanje frizerskih usluga, Ruđera Boškovića 7, 42000 Hrašćica</derivirana_varijabla>
  </DomainObject.Predmet.ProtustrankaFormatedWithAdress>
  <DomainObject.Predmet.ProtustrankaFormatedWithAdressOIB>
    <izvorni_sadrzaj> BUDI.IN društvo s ograničenom odgovornošću za pružanje frizerskih usluga, OIB 52140488867, Ruđera Boškovića 7, 42000 Hrašćica</izvorni_sadrzaj>
    <derivirana_varijabla naziv="DomainObject.Predmet.ProtustrankaFormatedWithAdressOIB_1"> BUDI.IN društvo s ograničenom odgovornošću za pružanje frizerskih usluga, OIB 52140488867, Ruđera Boškovića 7, 42000 Hrašćica</derivirana_varijabla>
  </DomainObject.Predmet.ProtustrankaFormatedWithAdressOIB>
  <DomainObject.Predmet.ProtustrankaWithAdress>
    <izvorni_sadrzaj>BUDI.IN društvo s ograničenom odgovornošću za pružanje frizerskih usluga Ruđera Boškovića 7, 42000 Hrašćica</izvorni_sadrzaj>
    <derivirana_varijabla naziv="DomainObject.Predmet.ProtustrankaWithAdress_1">BUDI.IN društvo s ograničenom odgovornošću za pružanje frizerskih usluga Ruđera Boškovića 7, 42000 Hrašćica</derivirana_varijabla>
  </DomainObject.Predmet.ProtustrankaWithAdress>
  <DomainObject.Predmet.ProtustrankaWithAdressOIB>
    <izvorni_sadrzaj>BUDI.IN društvo s ograničenom odgovornošću za pružanje frizerskih usluga, OIB 52140488867, Ruđera Boškovića 7, 42000 Hrašćica</izvorni_sadrzaj>
    <derivirana_varijabla naziv="DomainObject.Predmet.ProtustrankaWithAdressOIB_1">BUDI.IN društvo s ograničenom odgovornošću za pružanje frizerskih usluga, OIB 52140488867, Ruđera Boškovića 7, 42000 Hrašćica</derivirana_varijabla>
  </DomainObject.Predmet.ProtustrankaWithAdressOIB>
  <DomainObject.Predmet.ProtustrankaNazivFormated>
    <izvorni_sadrzaj>BUDI.IN društvo s ograničenom odgovornošću za pružanje frizerskih usluga</izvorni_sadrzaj>
    <derivirana_varijabla naziv="DomainObject.Predmet.ProtustrankaNazivFormated_1">BUDI.IN društvo s ograničenom odgovornošću za pružanje frizerskih usluga</derivirana_varijabla>
  </DomainObject.Predmet.ProtustrankaNazivFormated>
  <DomainObject.Predmet.ProtustrankaNazivFormatedOIB>
    <izvorni_sadrzaj>BUDI.IN društvo s ograničenom odgovornošću za pružanje frizerskih usluga, OIB 52140488867</izvorni_sadrzaj>
    <derivirana_varijabla naziv="DomainObject.Predmet.ProtustrankaNazivFormatedOIB_1">BUDI.IN društvo s ograničenom odgovornošću za pružanje frizerskih usluga, OIB 52140488867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BUDI.IN društvo s ograničenom odgovornošću za pružanje frizerskih usluga</item>
    </izvorni_sadrzaj>
    <derivirana_varijabla naziv="DomainObject.Predmet.ProtuStrankaListFormated_1">
      <item>BUDI.IN društvo s ograničenom odgovornošću za pružanje frizerskih usluga</item>
    </derivirana_varijabla>
  </DomainObject.Predmet.ProtuStrankaListFormated>
  <DomainObject.Predmet.ProtuStrankaListFormatedOIB>
    <izvorni_sadrzaj>
      <item>BUDI.IN društvo s ograničenom odgovornošću za pružanje frizerskih usluga, OIB 52140488867</item>
    </izvorni_sadrzaj>
    <derivirana_varijabla naziv="DomainObject.Predmet.ProtuStrankaListFormatedOIB_1">
      <item>BUDI.IN društvo s ograničenom odgovornošću za pružanje frizerskih usluga, OIB 52140488867</item>
    </derivirana_varijabla>
  </DomainObject.Predmet.ProtuStrankaListFormatedOIB>
  <DomainObject.Predmet.ProtuStrankaListFormatedWithAdress>
    <izvorni_sadrzaj>
      <item>BUDI.IN društvo s ograničenom odgovornošću za pružanje frizerskih usluga, Ruđera Boškovića 7, 42000 Hrašćica</item>
    </izvorni_sadrzaj>
    <derivirana_varijabla naziv="DomainObject.Predmet.ProtuStrankaListFormatedWithAdress_1">
      <item>BUDI.IN društvo s ograničenom odgovornošću za pružanje frizerskih usluga, Ruđera Boškovića 7, 42000 Hrašćica</item>
    </derivirana_varijabla>
  </DomainObject.Predmet.ProtuStrankaListFormatedWithAdress>
  <DomainObject.Predmet.ProtuStrankaListFormatedWithAdressOIB>
    <izvorni_sadrzaj>
      <item>BUDI.IN društvo s ograničenom odgovornošću za pružanje frizerskih usluga, OIB 52140488867, Ruđera Boškovića 7, 42000 Hrašćica</item>
    </izvorni_sadrzaj>
    <derivirana_varijabla naziv="DomainObject.Predmet.ProtuStrankaListFormatedWithAdressOIB_1">
      <item>BUDI.IN društvo s ograničenom odgovornošću za pružanje frizerskih usluga, OIB 52140488867, Ruđera Boškovića 7, 42000 Hrašćica</item>
    </derivirana_varijabla>
  </DomainObject.Predmet.ProtuStrankaListFormatedWithAdressOIB>
  <DomainObject.Predmet.ProtuStrankaListNazivFormated>
    <izvorni_sadrzaj>
      <item>BUDI.IN društvo s ograničenom odgovornošću za pružanje frizerskih usluga</item>
    </izvorni_sadrzaj>
    <derivirana_varijabla naziv="DomainObject.Predmet.ProtuStrankaListNazivFormated_1">
      <item>BUDI.IN društvo s ograničenom odgovornošću za pružanje frizerskih usluga</item>
    </derivirana_varijabla>
  </DomainObject.Predmet.ProtuStrankaListNazivFormated>
  <DomainObject.Predmet.ProtuStrankaListNazivFormatedOIB>
    <izvorni_sadrzaj>
      <item>BUDI.IN društvo s ograničenom odgovornošću za pružanje frizerskih usluga, OIB 52140488867</item>
    </izvorni_sadrzaj>
    <derivirana_varijabla naziv="DomainObject.Predmet.ProtuStrankaListNazivFormatedOIB_1">
      <item>BUDI.IN društvo s ograničenom odgovornošću za pružanje frizerskih usluga, OIB 52140488867</item>
    </derivirana_varijabla>
  </DomainObject.Predmet.ProtuStrankaListNazivFormatedOIB>
  <DomainObject.Predmet.OstaliListFormated>
    <izvorni_sadrzaj>
      <item>Siniša Lakatoš</item>
      <item>Sudski registar</item>
      <item>Siniša Benčik-nije više direktor</item>
      <item>Županijsko državno odvjetništvo</item>
    </izvorni_sadrzaj>
    <derivirana_varijabla naziv="DomainObject.Predmet.OstaliListFormated_1">
      <item>Siniša Lakatoš</item>
      <item>Sudski registar</item>
      <item>Siniša Benčik-nije više direktor</item>
      <item>Županijsko državno odvjetništvo</item>
    </derivirana_varijabla>
  </DomainObject.Predmet.OstaliListFormated>
  <DomainObject.Predmet.OstaliListFormatedOIB>
    <izvorni_sadrzaj>
      <item>Siniša Lakatoš, OIB 54552587594</item>
      <item>Sudski registar</item>
      <item>Siniša Benčik-nije više direktor, OIB 83274941345</item>
      <item>Županijsko državno odvjetništvo, OIB 86821435474</item>
    </izvorni_sadrzaj>
    <derivirana_varijabla naziv="DomainObject.Predmet.OstaliListFormatedOIB_1">
      <item>Siniša Lakatoš, OIB 54552587594</item>
      <item>Sudski registar</item>
      <item>Siniša Benčik-nije više direktor, OIB 83274941345</item>
      <item>Županijsko državno odvjetništvo, OIB 86821435474</item>
    </derivirana_varijabla>
  </DomainObject.Predmet.OstaliListFormatedOIB>
  <DomainObject.Predmet.OstaliListFormatedWithAdress>
    <izvorni_sadrzaj>
      <item>Siniša Lakatoš, Ruđera Boškovića 7, 42000 Hrašćica</item>
      <item>Sudski registar</item>
      <item>Siniša Benčik-nije više direktor, Augusta Šenoe 18, 40315 Mursko Središće</item>
      <item>Županijsko državno odvjetništvo</item>
    </izvorni_sadrzaj>
    <derivirana_varijabla naziv="DomainObject.Predmet.OstaliListFormatedWithAdress_1">
      <item>Siniša Lakatoš, Ruđera Boškovića 7, 42000 Hrašćica</item>
      <item>Sudski registar</item>
      <item>Siniša Benčik-nije više direktor, Augusta Šenoe 18, 40315 Mursko Središće</item>
      <item>Županijsko državno odvjetništvo</item>
    </derivirana_varijabla>
  </DomainObject.Predmet.OstaliListFormatedWithAdress>
  <DomainObject.Predmet.OstaliListFormatedWithAdressOIB>
    <izvorni_sadrzaj>
      <item>Siniša Lakatoš, OIB 54552587594, Ruđera Boškovića 7, 42000 Hrašćica</item>
      <item>Sudski registar</item>
      <item>Siniša Benčik-nije više direktor, OIB 83274941345, Augusta Šenoe 18, 40315 Mursko Središće</item>
      <item>Županijsko državno odvjetništvo, OIB 86821435474</item>
    </izvorni_sadrzaj>
    <derivirana_varijabla naziv="DomainObject.Predmet.OstaliListFormatedWithAdressOIB_1">
      <item>Siniša Lakatoš, OIB 54552587594, Ruđera Boškovića 7, 42000 Hrašćica</item>
      <item>Sudski registar</item>
      <item>Siniša Benčik-nije više direktor, OIB 83274941345, Augusta Šenoe 18, 40315 Mursko Središće</item>
      <item>Županijsko državno odvjetništvo, OIB 86821435474</item>
    </derivirana_varijabla>
  </DomainObject.Predmet.OstaliListFormatedWithAdressOIB>
  <DomainObject.Predmet.OstaliListNazivFormated>
    <izvorni_sadrzaj>
      <item>Siniša Lakatoš</item>
      <item>Sudski registar</item>
      <item>Siniša Benčik-nije više direktor</item>
      <item>Županijsko državno odvjetništvo</item>
    </izvorni_sadrzaj>
    <derivirana_varijabla naziv="DomainObject.Predmet.OstaliListNazivFormated_1">
      <item>Siniša Lakatoš</item>
      <item>Sudski registar</item>
      <item>Siniša Benčik-nije više direktor</item>
      <item>Županijsko državno odvjetništvo</item>
    </derivirana_varijabla>
  </DomainObject.Predmet.OstaliListNazivFormated>
  <DomainObject.Predmet.OstaliListNazivFormatedOIB>
    <izvorni_sadrzaj>
      <item>Siniša Lakatoš, OIB 54552587594</item>
      <item>Sudski registar</item>
      <item>Siniša Benčik-nije više direktor, OIB 83274941345</item>
      <item>Županijsko državno odvjetništvo, OIB 86821435474</item>
    </izvorni_sadrzaj>
    <derivirana_varijabla naziv="DomainObject.Predmet.OstaliListNazivFormatedOIB_1">
      <item>Siniša Lakatoš, OIB 54552587594</item>
      <item>Sudski registar</item>
      <item>Siniša Benčik-nije više direktor, OIB 83274941345</item>
      <item>Županijsko državno odvjetništvo,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St-302/2017-2</izvorni_sadrzaj>
    <derivirana_varijabla naziv="DomainObject.PoslovniBrojDokumenta_1">St-302/2017-2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BUDI.IN društvo s ograničenom odgovornošću za pružanje frizerskih usluga</izvorni_sadrzaj>
    <derivirana_varijabla naziv="DomainObject.Predmet.ProtustrankaIDrugi_1">BUDI.IN društvo s ograničenom odgovornošću za pružanje frizerskih usluga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BUDI.IN društvo s ograničenom odgovornošću za pružanje frizerskih usluga, OIB 52140488867, Ruđera Boškovića 7, 42000 Hrašćica</izvorni_sadrzaj>
    <derivirana_varijabla naziv="DomainObject.Predmet.ProtustrankaIDrugiAdressOIB_1">BUDI.IN društvo s ograničenom odgovornošću za pružanje frizerskih usluga, OIB 52140488867,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BUDI.IN društvo s ograničenom odgovornošću za pružanje frizerskih usluga</item>
      <item>Financijska agencija, RC ZAGREB, Podružnica VARAŽDIN</item>
      <item>Siniša Lakatoš</item>
      <item>Sudski registar</item>
      <item>Siniša Benčik-nije više direktor</item>
      <item>Županijsko državno odvjetništvo</item>
    </izvorni_sadrzaj>
    <derivirana_varijabla naziv="DomainObject.Predmet.SudioniciListNaziv_1">
      <item>BUDI.IN društvo s ograničenom odgovornošću za pružanje frizerskih usluga</item>
      <item>Financijska agencija, RC ZAGREB, Podružnica VARAŽDIN</item>
      <item>Siniša Lakatoš</item>
      <item>Sudski registar</item>
      <item>Siniša Benčik-nije više direktor</item>
      <item>Županijsko državno odvjetništvo</item>
    </derivirana_varijabla>
  </DomainObject.Predmet.SudioniciListNaziv>
  <DomainObject.Predmet.SudioniciListAdressOIB>
    <izvorni_sadrzaj>
      <item>BUDI.IN društvo s ograničenom odgovornošću za pružanje frizerskih usluga, OIB 52140488867, Ruđera Boškovića 7,42000 Hrašćica</item>
      <item>Financijska agencija, RC ZAGREB, Podružnica VARAŽDIN, OIB 85821130368, A. Cesarca 2,42000 Varaždin</item>
      <item>Siniša Lakatoš, OIB 54552587594, Ruđera Boškovića 7,42000 Hrašćica</item>
      <item>Sudski registar</item>
      <item>Siniša Benčik-nije više direktor, OIB 83274941345, Augusta Šenoe 18,40315 Mursko Središće</item>
      <item>Županijsko državno odvjetništvo, OIB 86821435474</item>
    </izvorni_sadrzaj>
    <derivirana_varijabla naziv="DomainObject.Predmet.SudioniciListAdressOIB_1">
      <item>BUDI.IN društvo s ograničenom odgovornošću za pružanje frizerskih usluga, OIB 52140488867, Ruđera Boškovića 7,42000 Hrašćica</item>
      <item>Financijska agencija, RC ZAGREB, Podružnica VARAŽDIN, OIB 85821130368, A. Cesarca 2,42000 Varaždin</item>
      <item>Siniša Lakatoš, OIB 54552587594, Ruđera Boškovića 7,42000 Hrašćica</item>
      <item>Sudski registar</item>
      <item>Siniša Benčik-nije više direktor, OIB 83274941345, Augusta Šenoe 18,40315 Mursko Središće</item>
      <item>Županijsko državno odvjetništvo,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8D9C4-40F3-4ED6-B1EA-A601F533C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2875</properties:Characters>
  <properties:Lines>92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2017-11-17T08:57:00Z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