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3d67" w14:paraId="14d3d67" w:rsidRDefault="00AC4FCF" w:rsidP="00AC4FCF" w:rsidR="00AC4FCF">
      <w:pPr>
        <w15:collapsed w:val="false"/>
      </w:pPr>
      <w:bookmarkStart w:name="_GoBack" w:id="0"/>
      <w:bookmarkEnd w:id="0"/>
    </w:p>
    <w:p w:rsidRDefault="00AC4FCF" w:rsidP="00AC4FCF" w:rsidR="00AC4FCF">
      <w:r>
        <w:rPr>
          <w:noProof/>
        </w:rPr>
        <w:drawing>
          <wp:inline distR="0" distL="0" distB="0" distT="0">
            <wp:extent cy="807675" cx="607326"/>
            <wp:effectExtent b="0" r="2540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7766" cx="607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FCF" w:rsidP="00AC4FCF" w:rsidR="00AC4FCF"/>
    <w:p w:rsidRDefault="00AC4FCF" w:rsidP="00AC4FCF" w:rsidR="00AC4FCF">
      <w:r>
        <w:t>REPUBLIKA</w:t>
      </w:r>
      <w:r w:rsidR="00584832">
        <w:t xml:space="preserve"> </w:t>
      </w:r>
      <w:r>
        <w:t>HRVATSKA</w:t>
      </w:r>
    </w:p>
    <w:p w:rsidRDefault="00AC4FCF" w:rsidP="00AC4FCF" w:rsidR="00AC4FCF">
      <w:r>
        <w:t>TRGOVAČKI SUD U OSIJEKU</w:t>
      </w:r>
    </w:p>
    <w:p w:rsidRDefault="00AC4FCF" w:rsidP="00AC4FCF" w:rsidR="00AC4FCF">
      <w:r>
        <w:t>STALNA SLUŽBA U SL</w:t>
      </w:r>
      <w:r w:rsidR="008B1F2C">
        <w:t>.</w:t>
      </w:r>
      <w:r>
        <w:t xml:space="preserve"> BRODU</w:t>
      </w:r>
    </w:p>
    <w:p w:rsidRDefault="00AC4FCF" w:rsidP="00AC4FCF" w:rsidR="00AC4FCF">
      <w:r>
        <w:t>Trg pobjede 13</w:t>
      </w:r>
    </w:p>
    <w:p w:rsidRDefault="00AC4FCF" w:rsidP="00AC4FCF" w:rsidR="00AC4FCF">
      <w:r>
        <w:t xml:space="preserve">35000 SLAVONSKI BROD                                             </w:t>
      </w:r>
      <w:r>
        <w:tab/>
      </w:r>
      <w:r>
        <w:tab/>
      </w:r>
      <w:r w:rsidR="0004195A">
        <w:t xml:space="preserve">     </w:t>
      </w:r>
      <w:r w:rsidR="00532A91">
        <w:t>Broj: 2/St-1510/2017-20</w:t>
      </w:r>
    </w:p>
    <w:p w:rsidRDefault="00AC4FCF" w:rsidP="00AC4FCF" w:rsidR="00AC4FCF"/>
    <w:p w:rsidRDefault="00AC4FCF" w:rsidP="00AC4FCF" w:rsidR="00AC4FCF"/>
    <w:p w:rsidRDefault="00AC4FCF" w:rsidP="00C3303C" w:rsidR="00AC4FCF">
      <w:pPr>
        <w:jc w:val="center"/>
      </w:pPr>
      <w:r>
        <w:t>R E P U B L I K A   H R V A T S K A</w:t>
      </w:r>
    </w:p>
    <w:p w:rsidRDefault="00AC4FCF" w:rsidP="00C3303C" w:rsidR="00AC4FCF">
      <w:pPr>
        <w:jc w:val="center"/>
      </w:pPr>
      <w:r>
        <w:t>R  J  E  Š  E  N  J  E</w:t>
      </w:r>
    </w:p>
    <w:p w:rsidRDefault="00AC4FCF" w:rsidP="00AC4FCF" w:rsidR="00AC4FCF"/>
    <w:p w:rsidRDefault="00FB7CC3" w:rsidP="00AC4FCF" w:rsidR="00FB7CC3"/>
    <w:p w:rsidRDefault="00AC4FCF" w:rsidP="008B7277" w:rsidR="008B1F2C">
      <w:pPr>
        <w:ind w:firstLine="708"/>
        <w:jc w:val="both"/>
      </w:pPr>
      <w:r>
        <w:t>TRGOVAČKI SUD U OSIJEKU, STALNA SLUŽBA U SLAVONSKOM BRODU, po sucu Davorinu Pavičić</w:t>
      </w:r>
      <w:r w:rsidR="007919AD">
        <w:t>u</w:t>
      </w:r>
      <w:r>
        <w:t xml:space="preserve">, povodom zahtjeva Financijske agencije nad dužnikom </w:t>
      </w:r>
      <w:r w:rsidR="00532A91" w:rsidRPr="00532A91">
        <w:t>MBA INDUSTRISERVIS d.o.o., Slavonski Brod, Ulica 30. svibnja 1990., OIB: 94037295796</w:t>
      </w:r>
      <w:r w:rsidR="008B1F2C">
        <w:t xml:space="preserve">, dana </w:t>
      </w:r>
      <w:r w:rsidR="0004195A">
        <w:t>3</w:t>
      </w:r>
      <w:r w:rsidR="008B1F2C">
        <w:t xml:space="preserve">. </w:t>
      </w:r>
      <w:r w:rsidR="00532A91">
        <w:t>siječnja 2019</w:t>
      </w:r>
      <w:r w:rsidR="008B1F2C">
        <w:t xml:space="preserve">. </w:t>
      </w:r>
      <w:r w:rsidR="00F07648">
        <w:t xml:space="preserve"> </w:t>
      </w:r>
    </w:p>
    <w:p w:rsidRDefault="00AC4FCF" w:rsidP="00AC4FCF" w:rsidR="00AC4FCF">
      <w:pPr>
        <w:jc w:val="both"/>
      </w:pPr>
    </w:p>
    <w:p w:rsidRDefault="00711BC3" w:rsidP="00C3303C" w:rsidR="00711BC3">
      <w:pPr>
        <w:jc w:val="center"/>
      </w:pPr>
      <w:r>
        <w:t>r i j e š i o  j e</w:t>
      </w:r>
    </w:p>
    <w:p w:rsidRDefault="00711BC3" w:rsidP="00711BC3" w:rsidR="00711BC3"/>
    <w:p w:rsidRDefault="00711BC3" w:rsidP="003B51DD" w:rsidR="00AE1A70" w:rsidRPr="00B47D9F">
      <w:pPr>
        <w:pStyle w:val="Bezproreda"/>
        <w:numPr>
          <w:ilvl w:val="0"/>
          <w:numId w:val="1"/>
        </w:numPr>
        <w:jc w:val="both"/>
        <w:rPr>
          <w:color w:themeColor="text1" w:val="000000"/>
        </w:rPr>
      </w:pPr>
      <w:r>
        <w:t>Obustavlja se i zaključuje stečajni postupak temeljem čl. 293. SZ-a, zbog nedostatnosti stečajne mase za namirenje troškova stečajnog postupka nad dužnikom</w:t>
      </w:r>
      <w:r w:rsidR="007919AD">
        <w:t xml:space="preserve"> </w:t>
      </w:r>
      <w:r w:rsidR="003B51DD" w:rsidRPr="003B51DD">
        <w:rPr>
          <w:color w:themeColor="text1" w:val="000000"/>
        </w:rPr>
        <w:t>MBA INDUSTRISERVIS d.o.o., Slavonski Brod, Ulica 30. svibnja 1990., OIB: 94037295796</w:t>
      </w:r>
    </w:p>
    <w:p w:rsidRDefault="00865D54" w:rsidP="00865D54" w:rsidR="00865D54">
      <w:pPr>
        <w:pStyle w:val="Bezproreda"/>
        <w:ind w:left="1080"/>
        <w:jc w:val="both"/>
      </w:pPr>
    </w:p>
    <w:p w:rsidRDefault="00865D54" w:rsidP="003B51DD" w:rsidR="00865D54" w:rsidRPr="00B47D9F">
      <w:pPr>
        <w:pStyle w:val="Bezproreda"/>
        <w:numPr>
          <w:ilvl w:val="0"/>
          <w:numId w:val="1"/>
        </w:numPr>
        <w:jc w:val="both"/>
        <w:rPr>
          <w:color w:themeColor="text1" w:val="000000"/>
        </w:rPr>
      </w:pPr>
      <w:r>
        <w:t xml:space="preserve">Određuje se brisanje stečajnog dužnika </w:t>
      </w:r>
      <w:r w:rsidR="003B51DD" w:rsidRPr="003B51DD">
        <w:rPr>
          <w:color w:themeColor="text1" w:val="000000"/>
        </w:rPr>
        <w:t>MBA INDUSTRISERVIS d.o.o., Slavonski Brod, Ulica 30. svibnja 1990., OIB: 94037295796</w:t>
      </w:r>
      <w:r>
        <w:t>,</w:t>
      </w:r>
      <w:r w:rsidR="003B51DD">
        <w:t xml:space="preserve"> </w:t>
      </w:r>
      <w:r>
        <w:t>nakon pravomoćnosti ovoga rješenja, a čija provedba se povjerava registru ovoga suda.</w:t>
      </w:r>
      <w:r w:rsidR="00FD09E7">
        <w:t xml:space="preserve"> </w:t>
      </w:r>
    </w:p>
    <w:p w:rsidRDefault="00C3303C" w:rsidP="00C3303C" w:rsidR="00C3303C">
      <w:pPr>
        <w:pStyle w:val="Bezproreda"/>
        <w:ind w:left="1080"/>
        <w:jc w:val="both"/>
      </w:pPr>
    </w:p>
    <w:p w:rsidRDefault="00C3303C" w:rsidP="00074AA7" w:rsidR="00C3303C">
      <w:pPr>
        <w:pStyle w:val="Bezproreda"/>
        <w:numPr>
          <w:ilvl w:val="0"/>
          <w:numId w:val="1"/>
        </w:numPr>
        <w:jc w:val="both"/>
      </w:pPr>
      <w:r>
        <w:t>Stečajni upravitelj može i nakon obustave i zaključenja stečajnog postupka u ime stečajnog dužnika, a za račun stečajne mase nastaviti s unovčenjem imovine dužnika i s ostvarenim sredstvima postupiti prema odredbi iz čl. 133. st. 1. SZ-a</w:t>
      </w:r>
    </w:p>
    <w:p w:rsidRDefault="00711BC3" w:rsidP="00C3303C" w:rsidR="00711BC3">
      <w:pPr>
        <w:jc w:val="center"/>
      </w:pPr>
    </w:p>
    <w:p w:rsidRDefault="00711BC3" w:rsidP="00C3303C" w:rsidR="00711BC3">
      <w:pPr>
        <w:jc w:val="center"/>
      </w:pPr>
      <w:r>
        <w:t>O b r a z l o ž e n j e</w:t>
      </w:r>
    </w:p>
    <w:p w:rsidRDefault="00711BC3" w:rsidP="00711BC3" w:rsidR="00711BC3"/>
    <w:p w:rsidRDefault="008B7D04" w:rsidP="00BF3199" w:rsidR="008B7D04" w:rsidRPr="00431CC2">
      <w:pPr>
        <w:ind w:firstLine="708"/>
        <w:jc w:val="both"/>
        <w:rPr>
          <w:color w:themeColor="text1" w:val="000000"/>
        </w:rPr>
      </w:pPr>
      <w:r>
        <w:t xml:space="preserve">Zahtjev za provedbu skraćenog stečajnog postupka </w:t>
      </w:r>
      <w:r w:rsidR="00711BC3">
        <w:t xml:space="preserve">podnijela je FINA RC </w:t>
      </w:r>
      <w:r w:rsidR="00A84AA4">
        <w:t>OSIJEK</w:t>
      </w:r>
      <w:r w:rsidR="007919AD">
        <w:t>,</w:t>
      </w:r>
      <w:r w:rsidR="00C3303C">
        <w:t xml:space="preserve"> </w:t>
      </w:r>
      <w:r>
        <w:t xml:space="preserve">Podružnica </w:t>
      </w:r>
      <w:r w:rsidR="00BF3199">
        <w:t>Sl. Brod</w:t>
      </w:r>
      <w:r w:rsidR="00C3303C">
        <w:t>, u prijedlogu n</w:t>
      </w:r>
      <w:r w:rsidR="00711BC3">
        <w:t xml:space="preserve">avodi da dužnik </w:t>
      </w:r>
      <w:r w:rsidR="003B51DD" w:rsidRPr="003B51DD">
        <w:rPr>
          <w:color w:themeColor="text1" w:val="000000"/>
        </w:rPr>
        <w:t>MBA INDUSTRISERVIS d.o.o., Slavonski Brod, Ulica 30. svibnja 1990., OIB: 94037295796</w:t>
      </w:r>
      <w:r w:rsidR="00BF3199">
        <w:rPr>
          <w:color w:themeColor="text1" w:val="000000"/>
        </w:rPr>
        <w:t xml:space="preserve"> </w:t>
      </w:r>
      <w:r w:rsidR="00711BC3">
        <w:t>ima evidentirane neizvršene osnove za plaćanje u razdoblju</w:t>
      </w:r>
      <w:r w:rsidR="00C3303C">
        <w:t xml:space="preserve"> duljem</w:t>
      </w:r>
      <w:r w:rsidR="00711BC3">
        <w:t xml:space="preserve"> od </w:t>
      </w:r>
      <w:r w:rsidR="00AD5C4F">
        <w:t>120</w:t>
      </w:r>
      <w:r w:rsidR="00711BC3">
        <w:t xml:space="preserve"> dana u ukupnom iznosu</w:t>
      </w:r>
      <w:r>
        <w:t xml:space="preserve"> od </w:t>
      </w:r>
      <w:r w:rsidR="00AD5C4F">
        <w:t>1.680.497,66</w:t>
      </w:r>
      <w:r w:rsidR="00FD09E7">
        <w:t xml:space="preserve"> </w:t>
      </w:r>
      <w:r>
        <w:t>kn</w:t>
      </w:r>
      <w:r w:rsidR="00C3303C">
        <w:t xml:space="preserve">, </w:t>
      </w:r>
      <w:r>
        <w:t xml:space="preserve">te da nema zaposlenih.  </w:t>
      </w:r>
      <w:r w:rsidR="003B51DD">
        <w:t xml:space="preserve"> </w:t>
      </w:r>
    </w:p>
    <w:p w:rsidRDefault="008B7D04" w:rsidP="002C00CA" w:rsidR="008B7D04">
      <w:pPr>
        <w:ind w:firstLine="708"/>
        <w:jc w:val="both"/>
      </w:pPr>
    </w:p>
    <w:p w:rsidRDefault="00BF3199" w:rsidP="002C00CA" w:rsidR="00BF3199">
      <w:pPr>
        <w:ind w:firstLine="708"/>
        <w:jc w:val="both"/>
      </w:pPr>
      <w:r>
        <w:t>Sud je objavio oglas, te je pozvao vjerovnike dužnika da predlože otvaranje stečajnog postupka, odnosno uplate predujam u iznosu od 10.000,00 kn za pokriće troškova toga postupka, a u protivnom će se smatrati da je dužnik nesposoban za plaćanje, te će sud po službenog dužnosti donijeti rješenje o otvaranju i zaključenju skraćenog stečajnog postupka.</w:t>
      </w:r>
    </w:p>
    <w:p w:rsidRDefault="00BF3199" w:rsidP="002C00CA" w:rsidR="00BF3199">
      <w:pPr>
        <w:ind w:firstLine="708"/>
        <w:jc w:val="both"/>
      </w:pPr>
    </w:p>
    <w:p w:rsidRDefault="00BF3199" w:rsidP="002C00CA" w:rsidR="00BF3199">
      <w:pPr>
        <w:ind w:firstLine="708"/>
        <w:jc w:val="both"/>
      </w:pPr>
    </w:p>
    <w:p w:rsidRDefault="008B7D04" w:rsidP="00AD5C4F" w:rsidR="00AD5C4F">
      <w:pPr>
        <w:ind w:firstLine="708"/>
        <w:jc w:val="both"/>
      </w:pPr>
      <w:r>
        <w:t>Županijsko državno odvjetništvo podnijelo je prijedlog za otvaranje stečajnog postupka nav</w:t>
      </w:r>
      <w:r w:rsidR="00FD09E7">
        <w:t xml:space="preserve">odeći da </w:t>
      </w:r>
      <w:r w:rsidR="00BF3199">
        <w:t xml:space="preserve">prema stanju bilance na dan 31. prosinca </w:t>
      </w:r>
      <w:r w:rsidR="00AD5C4F">
        <w:t>2015</w:t>
      </w:r>
      <w:r w:rsidR="00BF3199">
        <w:t xml:space="preserve">. dužnik ima </w:t>
      </w:r>
      <w:r w:rsidR="00164F6A">
        <w:t xml:space="preserve">kratkotrajnu imovinu u iznosu od </w:t>
      </w:r>
      <w:r w:rsidR="00AD5C4F">
        <w:t>4.003.177,00</w:t>
      </w:r>
      <w:r w:rsidR="00BF3199">
        <w:t xml:space="preserve"> kn</w:t>
      </w:r>
      <w:r w:rsidR="00164F6A">
        <w:t>,</w:t>
      </w:r>
      <w:r w:rsidR="00AD5C4F">
        <w:t xml:space="preserve"> potraživanja u iznosu od 4.002.570,00 kn, te novac na blagajni 607,00 kn, ukupna aktiva 4.003.177,00 kn.</w:t>
      </w:r>
    </w:p>
    <w:p w:rsidRDefault="00BF3199" w:rsidP="00BF3199" w:rsidR="00BF3199">
      <w:pPr>
        <w:jc w:val="both"/>
      </w:pPr>
    </w:p>
    <w:p w:rsidRDefault="008B7D04" w:rsidP="002C00CA" w:rsidR="00FE4EC7">
      <w:pPr>
        <w:ind w:firstLine="708"/>
        <w:jc w:val="both"/>
      </w:pPr>
      <w:r>
        <w:t>Sud je obustavio skraćeni stečajni postupak, te je postupak nastavio po općim odredbama SZ-a svojim rješenjem St-</w:t>
      </w:r>
      <w:r w:rsidR="00863DA8">
        <w:t>922/16-10</w:t>
      </w:r>
      <w:r>
        <w:t xml:space="preserve"> od </w:t>
      </w:r>
      <w:r w:rsidR="00863DA8">
        <w:t>2</w:t>
      </w:r>
      <w:r>
        <w:t xml:space="preserve">. </w:t>
      </w:r>
      <w:r w:rsidR="00863DA8">
        <w:t>listopada</w:t>
      </w:r>
      <w:r w:rsidR="008F2E17">
        <w:t xml:space="preserve"> </w:t>
      </w:r>
      <w:r w:rsidR="00863DA8">
        <w:t>2017</w:t>
      </w:r>
      <w:r w:rsidR="00E63598">
        <w:t>.</w:t>
      </w:r>
    </w:p>
    <w:p w:rsidRDefault="00FE4EC7" w:rsidP="004E2E6A" w:rsidR="00BF3199">
      <w:pPr>
        <w:ind w:firstLine="708"/>
        <w:jc w:val="both"/>
      </w:pPr>
      <w:r>
        <w:t>Sud je svojim rješenjem St-</w:t>
      </w:r>
      <w:r w:rsidR="00004B05">
        <w:t>1510/17-4</w:t>
      </w:r>
      <w:r w:rsidR="00BF3199">
        <w:t xml:space="preserve"> od 31</w:t>
      </w:r>
      <w:r>
        <w:t xml:space="preserve">. </w:t>
      </w:r>
      <w:r w:rsidR="00436290">
        <w:t>kolovoza</w:t>
      </w:r>
      <w:r>
        <w:t xml:space="preserve"> 2018.</w:t>
      </w:r>
      <w:r w:rsidR="00436290">
        <w:t xml:space="preserve"> otvorio stečajni postupak nad dužnikom, a na ročištu od </w:t>
      </w:r>
      <w:r w:rsidR="00C919B6">
        <w:t>28</w:t>
      </w:r>
      <w:r w:rsidR="00436290">
        <w:t xml:space="preserve">. studenog 2018. ispitao tražbine prvog i drugog višeg isplatnog reda. </w:t>
      </w:r>
    </w:p>
    <w:p w:rsidRDefault="00436290" w:rsidP="00434046" w:rsidR="00C919B6">
      <w:pPr>
        <w:ind w:firstLine="708"/>
        <w:jc w:val="both"/>
      </w:pPr>
      <w:r>
        <w:t>Na izvještajnom ročištu stečajn</w:t>
      </w:r>
      <w:r w:rsidR="004E2E6A">
        <w:t>i upravitelj</w:t>
      </w:r>
      <w:r>
        <w:t xml:space="preserve"> je </w:t>
      </w:r>
      <w:r w:rsidR="004E2E6A">
        <w:t>naveo</w:t>
      </w:r>
      <w:r>
        <w:t xml:space="preserve"> kao u svome izvješću </w:t>
      </w:r>
      <w:r w:rsidR="004E2E6A">
        <w:t xml:space="preserve">s tim da je dodao </w:t>
      </w:r>
      <w:r w:rsidR="00C919B6">
        <w:t xml:space="preserve">da dužnik nije upisan kao vlasnik nekretnina, niti kao vlasnik vozila, a poslovni račun je zatvoren, nema novčanih sredstava na istom. Što se tiče potraživanja od kupaca, riječ je o potraživanjima iz 2012. i to u iznosu od 409.014,10 kn koja su u zastari i potraživanja od MODING JUNIOR od 31. prosinca 2013. u iznosu od 45.668,91 kn, za čiju naplatu je potrebno pokrenut postupak prisilne naplate, a naplativost je upitna. </w:t>
      </w:r>
      <w:r w:rsidR="00EA1AEA">
        <w:t xml:space="preserve">Na dan 30. rujna 2018. iskazano je vrijednosno usklađenje potraživanja od kupaca u iznosu od 1.911.578,66 kn. Preostali iznos od 1.531.568,33 kn, što je razlika do iznosa potraživanja iskazanih u financijskim izvješćima na dan 31. prosinca 2015. je iznos naplaćenih i na teret rashoda otpisanih potraživanja od kupaca, te stoga dužnik nema imovine dostatne za pokriće troškova stečajnog postupka. </w:t>
      </w:r>
    </w:p>
    <w:p w:rsidRDefault="00C919B6" w:rsidP="00434046" w:rsidR="00C919B6">
      <w:pPr>
        <w:ind w:firstLine="708"/>
        <w:jc w:val="both"/>
      </w:pPr>
    </w:p>
    <w:p w:rsidRDefault="00434046" w:rsidP="00434046" w:rsidR="00436290">
      <w:pPr>
        <w:ind w:firstLine="708"/>
        <w:jc w:val="both"/>
      </w:pPr>
      <w:r>
        <w:t xml:space="preserve">Budući su predvidivi troškovi stečajnog postupka </w:t>
      </w:r>
      <w:r w:rsidR="00EA1AEA">
        <w:t>28</w:t>
      </w:r>
      <w:r>
        <w:t xml:space="preserve">.000,00 kn isti </w:t>
      </w:r>
      <w:r w:rsidR="004E2E6A">
        <w:t xml:space="preserve">je ostao kod prijedloga da se donese rješenje o obustavi i zaključenju stečajnog postupka po čl. 293. SZ-a., a nakon što se </w:t>
      </w:r>
      <w:r w:rsidR="00436290">
        <w:t xml:space="preserve">pozovu vjerovnici na uplatu predujma u iznosu od </w:t>
      </w:r>
      <w:r w:rsidR="00EA1AEA">
        <w:t>28</w:t>
      </w:r>
      <w:r w:rsidR="004E2E6A">
        <w:t>.00</w:t>
      </w:r>
      <w:r w:rsidR="00436290">
        <w:t xml:space="preserve">0,00 kn koliko iznose predvidivi troškovi stečajnog postupka, jer imovina nije dostatna za namirenje troškova stečajnog postupka. </w:t>
      </w:r>
    </w:p>
    <w:p w:rsidRDefault="00164F6A" w:rsidP="005D7964" w:rsidR="00164F6A">
      <w:pPr>
        <w:ind w:firstLine="708"/>
        <w:jc w:val="both"/>
      </w:pPr>
    </w:p>
    <w:p w:rsidRDefault="005D7964" w:rsidP="005D7964" w:rsidR="008B7D04">
      <w:pPr>
        <w:ind w:firstLine="708"/>
        <w:jc w:val="both"/>
      </w:pPr>
      <w:r>
        <w:t xml:space="preserve">Sud je </w:t>
      </w:r>
      <w:r w:rsidR="00FE4EC7">
        <w:t>pozvao vjerovnike dužnika i ostale osobe koje imaju pravni interes da uplate predujam za namirenje troškova jer će u protivnom sud po službenoj dužnosti donijeti rješenje o otvaranju i zaključenju stečajnog postupka temeljem čl. 293. SZ-a, ka</w:t>
      </w:r>
      <w:r w:rsidR="00861CD1">
        <w:t>ko nitko nije uplatio navedeni iznos do proteka ostavljenog roka, odlučeno je kao u izreci.</w:t>
      </w:r>
    </w:p>
    <w:p w:rsidRDefault="00711BC3" w:rsidP="00711BC3" w:rsidR="00711BC3"/>
    <w:p w:rsidRDefault="00711BC3" w:rsidP="00436A4E" w:rsidR="00711BC3">
      <w:pPr>
        <w:jc w:val="center"/>
      </w:pPr>
      <w:r>
        <w:t xml:space="preserve">U Slavonskom Brodu </w:t>
      </w:r>
      <w:r w:rsidR="0004195A">
        <w:t>3</w:t>
      </w:r>
      <w:r w:rsidR="00D735EC">
        <w:t xml:space="preserve">. </w:t>
      </w:r>
      <w:r w:rsidR="00532A91">
        <w:t>siječnja 2019</w:t>
      </w:r>
      <w:r>
        <w:t>.</w:t>
      </w:r>
    </w:p>
    <w:p w:rsidRDefault="00F220B9" w:rsidP="00436A4E" w:rsidR="00F220B9">
      <w:pPr>
        <w:jc w:val="center"/>
      </w:pPr>
    </w:p>
    <w:p w:rsidRDefault="00711BC3" w:rsidP="00711BC3" w:rsidR="00711BC3"/>
    <w:p w:rsidRDefault="00711BC3" w:rsidP="00711BC3" w:rsidR="00711BC3"/>
    <w:p w:rsidRDefault="00711BC3" w:rsidP="00711BC3" w:rsidR="00711BC3">
      <w:r>
        <w:t xml:space="preserve">                                                                                         </w:t>
      </w:r>
      <w:r w:rsidR="002205AE">
        <w:tab/>
      </w:r>
      <w:r w:rsidR="002205AE">
        <w:tab/>
      </w:r>
      <w:r>
        <w:t xml:space="preserve">        Stečajni sudac:</w:t>
      </w:r>
    </w:p>
    <w:p w:rsidRDefault="00711BC3" w:rsidP="00711BC3" w:rsidR="00711BC3"/>
    <w:p w:rsidRDefault="00711BC3" w:rsidP="00711BC3" w:rsidR="00711BC3">
      <w:r>
        <w:t xml:space="preserve">                                                                                             </w:t>
      </w:r>
      <w:r w:rsidR="002205AE">
        <w:tab/>
      </w:r>
      <w:r w:rsidR="002205AE">
        <w:tab/>
        <w:t xml:space="preserve">    </w:t>
      </w:r>
      <w:r>
        <w:t xml:space="preserve">   Davorin Pavičić    </w:t>
      </w:r>
    </w:p>
    <w:p w:rsidRDefault="005E0053" w:rsidP="00711BC3" w:rsidR="005E0053"/>
    <w:p w:rsidRDefault="00711BC3" w:rsidP="00711BC3" w:rsidR="00711BC3" w:rsidRPr="005E0053">
      <w:pPr>
        <w:rPr>
          <w:b/>
        </w:rPr>
      </w:pPr>
      <w:r w:rsidRPr="005E0053">
        <w:rPr>
          <w:b/>
        </w:rPr>
        <w:t>POUKA O PRAVNOM LIJEKU:</w:t>
      </w:r>
    </w:p>
    <w:p w:rsidRDefault="00711BC3" w:rsidP="00711BC3" w:rsidR="00711BC3"/>
    <w:p w:rsidRDefault="00711BC3" w:rsidP="00711BC3" w:rsidR="00711BC3">
      <w:r>
        <w:t>Protiv ovog rješenja osoba koja ima pravni interes</w:t>
      </w:r>
    </w:p>
    <w:p w:rsidRDefault="00711BC3" w:rsidP="00711BC3" w:rsidR="00711BC3">
      <w:r>
        <w:t>može uložiti žalbu u roku od 8 dana od dana dostave</w:t>
      </w:r>
    </w:p>
    <w:p w:rsidRDefault="00711BC3" w:rsidP="00711BC3" w:rsidR="00711BC3">
      <w:r>
        <w:t xml:space="preserve">rješenje, a dostava se smatra obavljenom istekom </w:t>
      </w:r>
    </w:p>
    <w:p w:rsidRDefault="00711BC3" w:rsidP="00711BC3" w:rsidR="00711BC3">
      <w:r>
        <w:t xml:space="preserve">osmog dana od dana objave pismena na mrežnoj </w:t>
      </w:r>
    </w:p>
    <w:p w:rsidRDefault="00711BC3" w:rsidP="00711BC3" w:rsidR="00711BC3">
      <w:r>
        <w:t xml:space="preserve">stranici e-Oglasna ploča. Žalba se podnosi ovom sudu </w:t>
      </w:r>
    </w:p>
    <w:p w:rsidRDefault="00711BC3" w:rsidR="00CB0500">
      <w:r>
        <w:t>u tri primjerka, a o žalbi odlučuje Visoki Trgovački sud RH.</w:t>
      </w:r>
    </w:p>
    <w:p w:rsidRDefault="00B61C8D" w:rsidR="00F220B9">
      <w:r>
        <w:lastRenderedPageBreak/>
        <w:t xml:space="preserve"> </w:t>
      </w:r>
    </w:p>
    <w:p w:rsidRDefault="009C5993" w:rsidR="005C2BBD">
      <w:r>
        <w:t>DNA:</w:t>
      </w:r>
    </w:p>
    <w:p w:rsidRDefault="009C5993" w:rsidR="009C5993">
      <w:r>
        <w:t>1. e-Oglasna ploča</w:t>
      </w:r>
    </w:p>
    <w:p w:rsidRDefault="009C5993" w:rsidR="00BA0B44" w:rsidRPr="00434046">
      <w:pPr>
        <w:rPr>
          <w:b/>
        </w:rPr>
      </w:pPr>
      <w:r w:rsidRPr="00434046">
        <w:rPr>
          <w:b/>
        </w:rPr>
        <w:t xml:space="preserve">2. </w:t>
      </w:r>
      <w:r w:rsidR="003E77E3" w:rsidRPr="00434046">
        <w:rPr>
          <w:b/>
        </w:rPr>
        <w:t>Sudski registar</w:t>
      </w:r>
      <w:r w:rsidR="0090308E" w:rsidRPr="00434046">
        <w:rPr>
          <w:b/>
        </w:rPr>
        <w:t xml:space="preserve"> nakon pravomoćnosti </w:t>
      </w:r>
    </w:p>
    <w:sectPr w:rsidR="00BA0B44" w:rsidRPr="00434046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F67" w:rsidP="00AE1A70" w:rsidR="00752F67">
      <w:r>
        <w:separator/>
      </w:r>
    </w:p>
  </w:endnote>
  <w:endnote w:id="0" w:type="continuationSeparator">
    <w:p w:rsidRDefault="00752F67" w:rsidP="00AE1A70" w:rsidR="00752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3240525"/>
      <w:docPartObj>
        <w:docPartGallery w:val="Page Numbers (Bottom of Page)"/>
        <w:docPartUnique/>
      </w:docPartObj>
    </w:sdtPr>
    <w:sdtEndPr/>
    <w:sdtContent>
      <w:p w:rsidRDefault="00AE1A70" w:rsidR="00AE1A7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5C4">
          <w:rPr>
            <w:noProof/>
          </w:rPr>
          <w:t>3</w:t>
        </w:r>
        <w:r>
          <w:fldChar w:fldCharType="end"/>
        </w:r>
      </w:p>
    </w:sdtContent>
  </w:sdt>
  <w:p w:rsidRDefault="00AE1A70" w:rsidR="00AE1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F67" w:rsidP="00AE1A70" w:rsidR="00752F67">
      <w:r>
        <w:separator/>
      </w:r>
    </w:p>
  </w:footnote>
  <w:footnote w:id="0" w:type="continuationSeparator">
    <w:p w:rsidRDefault="00752F67" w:rsidP="00AE1A70" w:rsidR="00752F6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EC5257"/>
    <w:multiLevelType w:val="hybridMultilevel"/>
    <w:tmpl w:val="2BB8AB84"/>
    <w:lvl w:tplc="DF86BB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FCF"/>
    <w:rsid w:val="00004B05"/>
    <w:rsid w:val="0004195A"/>
    <w:rsid w:val="000544AD"/>
    <w:rsid w:val="00074AA7"/>
    <w:rsid w:val="00130E33"/>
    <w:rsid w:val="00164F6A"/>
    <w:rsid w:val="0019798F"/>
    <w:rsid w:val="001C4AE4"/>
    <w:rsid w:val="002205AE"/>
    <w:rsid w:val="002249D3"/>
    <w:rsid w:val="002266B1"/>
    <w:rsid w:val="002465C4"/>
    <w:rsid w:val="002B5562"/>
    <w:rsid w:val="002C00CA"/>
    <w:rsid w:val="003B51DD"/>
    <w:rsid w:val="003E77E3"/>
    <w:rsid w:val="00431035"/>
    <w:rsid w:val="00431CC2"/>
    <w:rsid w:val="00434046"/>
    <w:rsid w:val="00436290"/>
    <w:rsid w:val="00436A4E"/>
    <w:rsid w:val="00456343"/>
    <w:rsid w:val="004C79E2"/>
    <w:rsid w:val="004E2E6A"/>
    <w:rsid w:val="0052390C"/>
    <w:rsid w:val="0052391C"/>
    <w:rsid w:val="00532A91"/>
    <w:rsid w:val="00582BD3"/>
    <w:rsid w:val="00584832"/>
    <w:rsid w:val="005C2BBD"/>
    <w:rsid w:val="005D7964"/>
    <w:rsid w:val="005E0053"/>
    <w:rsid w:val="0060260D"/>
    <w:rsid w:val="00632C15"/>
    <w:rsid w:val="006925BD"/>
    <w:rsid w:val="006A16B9"/>
    <w:rsid w:val="006F1056"/>
    <w:rsid w:val="00711BC3"/>
    <w:rsid w:val="00725130"/>
    <w:rsid w:val="00752F67"/>
    <w:rsid w:val="00776EC7"/>
    <w:rsid w:val="007919AD"/>
    <w:rsid w:val="008477AD"/>
    <w:rsid w:val="00852F99"/>
    <w:rsid w:val="00861CD1"/>
    <w:rsid w:val="00863DA8"/>
    <w:rsid w:val="008647A2"/>
    <w:rsid w:val="00865D54"/>
    <w:rsid w:val="0089461E"/>
    <w:rsid w:val="008B1F2C"/>
    <w:rsid w:val="008B7277"/>
    <w:rsid w:val="008B7D04"/>
    <w:rsid w:val="008F2E17"/>
    <w:rsid w:val="0090308E"/>
    <w:rsid w:val="0099739B"/>
    <w:rsid w:val="009B37C2"/>
    <w:rsid w:val="009C5993"/>
    <w:rsid w:val="009F2528"/>
    <w:rsid w:val="00A84AA4"/>
    <w:rsid w:val="00AC4FCF"/>
    <w:rsid w:val="00AC5194"/>
    <w:rsid w:val="00AD5C4F"/>
    <w:rsid w:val="00AE1413"/>
    <w:rsid w:val="00AE1A70"/>
    <w:rsid w:val="00B02718"/>
    <w:rsid w:val="00B11CB9"/>
    <w:rsid w:val="00B47D9F"/>
    <w:rsid w:val="00B5024C"/>
    <w:rsid w:val="00B61C8D"/>
    <w:rsid w:val="00BA0B44"/>
    <w:rsid w:val="00BD0AAA"/>
    <w:rsid w:val="00BE58C1"/>
    <w:rsid w:val="00BF3199"/>
    <w:rsid w:val="00C2303D"/>
    <w:rsid w:val="00C306E9"/>
    <w:rsid w:val="00C3303C"/>
    <w:rsid w:val="00C919B6"/>
    <w:rsid w:val="00CB0500"/>
    <w:rsid w:val="00D00F3E"/>
    <w:rsid w:val="00D01992"/>
    <w:rsid w:val="00D37409"/>
    <w:rsid w:val="00D735EC"/>
    <w:rsid w:val="00E3342C"/>
    <w:rsid w:val="00E611F2"/>
    <w:rsid w:val="00E63598"/>
    <w:rsid w:val="00EA1AEA"/>
    <w:rsid w:val="00F07648"/>
    <w:rsid w:val="00F220B9"/>
    <w:rsid w:val="00F245D8"/>
    <w:rsid w:val="00F356DB"/>
    <w:rsid w:val="00F6301E"/>
    <w:rsid w:val="00FB7CC3"/>
    <w:rsid w:val="00FD09E7"/>
    <w:rsid w:val="00FE4EC7"/>
    <w:rsid w:val="00FE65CA"/>
    <w:rsid w:val="00FE69E2"/>
    <w:rsid w:val="00FE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4F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4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FCF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11BC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1A7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1A7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6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5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5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5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5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4F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4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FCF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11BC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1A7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1A7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6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5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5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5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5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365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St-1510/2017</izvorni_sadrzaj>
    <derivirana_varijabla naziv="DomainObject.Predmet.OznakaBroj_1">St-1510/2017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MBA INDUSTRISERVIS d.o.o.  za projektiranje, savjetovanje i montažni servisni radovi u industrij</izvorni_sadrzaj>
    <derivirana_varijabla naziv="DomainObject.Predmet.ProtustrankaFormated_1">  MBA INDUSTRISERVIS d.o.o.  za projektiranje, savjetovanje i montažni servisni radovi u industrij</derivirana_varijabla>
  </DomainObject.Predmet.ProtustrankaFormated>
  <DomainObject.Predmet.ProtustrankaFormatedOIB>
    <izvorni_sadrzaj>  MBA INDUSTRISERVIS d.o.o.  za projektiranje, savjetovanje i montažni servisni radovi u industrij, OIB 94037295796</izvorni_sadrzaj>
    <derivirana_varijabla naziv="DomainObject.Predmet.ProtustrankaFormatedOIB_1">  MBA INDUSTRISERVIS d.o.o.  za projektiranje, savjetovanje i montažni servisni radovi u industrij, OIB 94037295796</derivirana_varijabla>
  </DomainObject.Predmet.ProtustrankaFormatedOIB>
  <DomainObject.Predmet.ProtustrankaFormatedWithAdress>
    <izvorni_sadrzaj> MBA INDUSTRISERVIS d.o.o.  za projektiranje, savjetovanje i montažni servisni radovi u industrij, Ulica 30. svibnja 1990., 35000 Slavonski Brod</izvorni_sadrzaj>
    <derivirana_varijabla naziv="DomainObject.Predmet.ProtustrankaFormatedWithAdress_1"> MBA INDUSTRISERVIS d.o.o.  za projektiranje, savjetovanje i montažni servisni radovi u industrij, Ulica 30. svibnja 1990., 35000 Slavonski Brod</derivirana_varijabla>
  </DomainObject.Predmet.ProtustrankaFormatedWithAdress>
  <DomainObject.Predmet.ProtustrankaFormatedWithAdressOIB>
    <izvorni_sadrzaj> MBA INDUSTRISERVIS d.o.o.  za projektiranje, savjetovanje i montažni servisni radovi u industrij, OIB 94037295796, Ulica 30. svibnja 1990., 35000 Slavonski Brod</izvorni_sadrzaj>
    <derivirana_varijabla naziv="DomainObject.Predmet.ProtustrankaFormatedWithAdressOIB_1"> MBA INDUSTRISERVIS d.o.o.  za projektiranje, savjetovanje i montažni servisni radovi u industrij, OIB 94037295796, Ulica 30. svibnja 1990., 35000 Slavonski Brod</derivirana_varijabla>
  </DomainObject.Predmet.ProtustrankaFormatedWithAdressOIB>
  <DomainObject.Predmet.ProtustrankaWithAdress>
    <izvorni_sadrzaj>MBA INDUSTRISERVIS d.o.o.  za projektiranje, savjetovanje i montažni servisni radovi u industrij Ulica 30. svibnja 1990., 35000 Slavonski Brod</izvorni_sadrzaj>
    <derivirana_varijabla naziv="DomainObject.Predmet.ProtustrankaWithAdress_1">MBA INDUSTRISERVIS d.o.o.  za projektiranje, savjetovanje i montažni servisni radovi u industrij Ulica 30. svibnja 1990., 35000 Slavonski Brod</derivirana_varijabla>
  </DomainObject.Predmet.ProtustrankaWithAdress>
  <DomainObject.Predmet.ProtustrankaWithAdressOIB>
    <izvorni_sadrzaj>MBA INDUSTRISERVIS d.o.o.  za projektiranje, savjetovanje i montažni servisni radovi u industrij, OIB 94037295796, Ulica 30. svibnja 1990., 35000 Slavonski Brod</izvorni_sadrzaj>
    <derivirana_varijabla naziv="DomainObject.Predmet.ProtustrankaWithAdressOIB_1">MBA INDUSTRISERVIS d.o.o.  za projektiranje, savjetovanje i montažni servisni radovi u industrij, OIB 94037295796, Ulica 30. svibnja 1990., 35000 Slavonski Brod</derivirana_varijabla>
  </DomainObject.Predmet.ProtustrankaWithAdressOIB>
  <DomainObject.Predmet.ProtustrankaNazivFormated>
    <izvorni_sadrzaj>MBA INDUSTRISERVIS d.o.o.  za projektiranje, savjetovanje i montažni servisni radovi u industrij</izvorni_sadrzaj>
    <derivirana_varijabla naziv="DomainObject.Predmet.ProtustrankaNazivFormated_1">MBA INDUSTRISERVIS d.o.o.  za projektiranje, savjetovanje i montažni servisni radovi u industrij</derivirana_varijabla>
  </DomainObject.Predmet.ProtustrankaNazivFormated>
  <DomainObject.Predmet.ProtustrankaNazivFormatedOIB>
    <izvorni_sadrzaj>MBA INDUSTRISERVIS d.o.o.  za projektiranje, savjetovanje i montažni servisni radovi u industrij, OIB 94037295796</izvorni_sadrzaj>
    <derivirana_varijabla naziv="DomainObject.Predmet.ProtustrankaNazivFormatedOIB_1">MBA INDUSTRISERVIS d.o.o.  za projektiranje, savjetovanje i montažni servisni radovi u industrij, OIB 94037295796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MBA INDUSTRISERVIS d.o.o.  za projektiranje, savjetovanje i montažni servisni radovi u industrij</item>
    </izvorni_sadrzaj>
    <derivirana_varijabla naziv="DomainObject.Predmet.ProtuStrankaListFormated_1">
      <item>MBA INDUSTRISERVIS d.o.o.  za projektiranje, savjetovanje i montažni servisni radovi u industrij</item>
    </derivirana_varijabla>
  </DomainObject.Predmet.ProtuStrankaListFormated>
  <DomainObject.Predmet.ProtuStrankaListFormatedOIB>
    <izvorni_sadrzaj>
      <item>MBA INDUSTRISERVIS d.o.o.  za projektiranje, savjetovanje i montažni servisni radovi u industrij, OIB 94037295796</item>
    </izvorni_sadrzaj>
    <derivirana_varijabla naziv="DomainObject.Predmet.ProtuStrankaListFormatedOIB_1">
      <item>MBA INDUSTRISERVIS d.o.o.  za projektiranje, savjetovanje i montažni servisni radovi u industrij, OIB 94037295796</item>
    </derivirana_varijabla>
  </DomainObject.Predmet.ProtuStrankaListFormatedOIB>
  <DomainObject.Predmet.ProtuStrankaListFormatedWithAdress>
    <izvorni_sadrzaj>
      <item>MBA INDUSTRISERVIS d.o.o.  za projektiranje, savjetovanje i montažni servisni radovi u industrij, Ulica 30. svibnja 1990., 35000 Slavonski Brod</item>
    </izvorni_sadrzaj>
    <derivirana_varijabla naziv="DomainObject.Predmet.ProtuStrankaListFormatedWithAdress_1">
      <item>MBA INDUSTRISERVIS d.o.o.  za projektiranje, savjetovanje i montažni servisni radovi u industrij, Ulica 30. svibnja 1990., 35000 Slavonski Brod</item>
    </derivirana_varijabla>
  </DomainObject.Predmet.ProtuStrankaListFormatedWithAdress>
  <DomainObject.Predmet.ProtuStrankaListFormatedWithAdressOIB>
    <izvorni_sadrzaj>
      <item>MBA INDUSTRISERVIS d.o.o.  za projektiranje, savjetovanje i montažni servisni radovi u industrij, OIB 94037295796, Ulica 30. svibnja 1990., 35000 Slavonski Brod</item>
    </izvorni_sadrzaj>
    <derivirana_varijabla naziv="DomainObject.Predmet.ProtuStrankaListFormatedWithAdressOIB_1">
      <item>MBA INDUSTRISERVIS d.o.o.  za projektiranje, savjetovanje i montažni servisni radovi u industrij, OIB 94037295796, Ulica 30. svibnja 1990., 35000 Slavonski Brod</item>
    </derivirana_varijabla>
  </DomainObject.Predmet.ProtuStrankaListFormatedWithAdressOIB>
  <DomainObject.Predmet.ProtuStrankaListNazivFormated>
    <izvorni_sadrzaj>
      <item>MBA INDUSTRISERVIS d.o.o.  za projektiranje, savjetovanje i montažni servisni radovi u industrij</item>
    </izvorni_sadrzaj>
    <derivirana_varijabla naziv="DomainObject.Predmet.ProtuStrankaListNazivFormated_1">
      <item>MBA INDUSTRISERVIS d.o.o.  za projektiranje, savjetovanje i montažni servisni radovi u industrij</item>
    </derivirana_varijabla>
  </DomainObject.Predmet.ProtuStrankaListNazivFormated>
  <DomainObject.Predmet.ProtuStrankaListNazivFormatedOIB>
    <izvorni_sadrzaj>
      <item>MBA INDUSTRISERVIS d.o.o.  za projektiranje, savjetovanje i montažni servisni radovi u industrij, OIB 94037295796</item>
    </izvorni_sadrzaj>
    <derivirana_varijabla naziv="DomainObject.Predmet.ProtuStrankaListNazivFormatedOIB_1">
      <item>MBA INDUSTRISERVIS d.o.o.  za projektiranje, savjetovanje i montažni servisni radovi u industrij, OIB 94037295796</item>
    </derivirana_varijabla>
  </DomainObject.Predmet.ProtuStrankaListNazivFormatedOIB>
  <DomainObject.Predmet.OstaliListFormated>
    <izvorni_sadrzaj>
      <item>ŽDO SLAV. BROD punomoćnik sudionika u postupku REPUBLIKA HRVATSKA-MINISTARSTVO FINANCIJA</item>
      <item>Vesna Lazarić</item>
      <item>Margareta Bondža</item>
      <item>Margareta Bondža</item>
    </izvorni_sadrzaj>
    <derivirana_varijabla naziv="DomainObject.Predmet.OstaliListFormated_1">
      <item>ŽDO SLAV. BROD punomoćnik sudionika u postupku REPUBLIKA HRVATSKA-MINISTARSTVO FINANCIJA</item>
      <item>Vesna Lazarić</item>
      <item>Margareta Bondža</item>
      <item>Margareta Bondža</item>
    </derivirana_varijabla>
  </DomainObject.Predmet.OstaliListFormated>
  <DomainObject.Predmet.OstaliListFormatedOIB>
    <izvorni_sadrzaj>
      <item>ŽDO SLAV. BROD punomoćnik sudionika u postupku REPUBLIKA HRVATSKA-MINISTARSTVO FINANCIJA</item>
      <item>Vesna Lazarić</item>
      <item>Margareta Bondža, OIB 43842887527</item>
      <item>Margareta Bondža</item>
    </izvorni_sadrzaj>
    <derivirana_varijabla naziv="DomainObject.Predmet.OstaliListFormatedOIB_1">
      <item>ŽDO SLAV. BROD punomoćnik sudionika u postupku REPUBLIKA HRVATSKA-MINISTARSTVO FINANCIJA</item>
      <item>Vesna Lazarić</item>
      <item>Margareta Bondža, OIB 43842887527</item>
      <item>Margareta Bondža</item>
    </derivirana_varijabla>
  </DomainObject.Predmet.OstaliListFormatedOIB>
  <DomainObject.Predmet.OstaliListFormatedWithAdress>
    <izvorni_sadrzaj>
      <item>ŽDO SLAV. BROD punomoćnik sudionika u postupku REPUBLIKA HRVATSKA-MINISTARSTVO FINANCIJA</item>
      <item>Vesna Lazarić</item>
      <item>Margareta Bondža, Lapovačka 30, 32100 Vinkovci</item>
      <item>Margareta Bondža</item>
    </izvorni_sadrzaj>
    <derivirana_varijabla naziv="DomainObject.Predmet.OstaliListFormatedWithAdress_1">
      <item>ŽDO SLAV. BROD punomoćnik sudionika u postupku REPUBLIKA HRVATSKA-MINISTARSTVO FINANCIJA</item>
      <item>Vesna Lazarić</item>
      <item>Margareta Bondža, Lapovačka 30, 32100 Vinkovci</item>
      <item>Margareta Bondža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  <item>Vesna Lazarić</item>
      <item>Margareta Bondža, OIB 43842887527, Lapovačka 30, 32100 Vinkovci</item>
      <item>Margareta Bondža</item>
    </izvorni_sadrzaj>
    <derivirana_varijabla naziv="DomainObject.Predmet.OstaliListFormatedWithAdressOIB_1">
      <item>ŽDO SLAV. BROD punomoćnik sudionika u postupku REPUBLIKA HRVATSKA-MINISTARSTVO FINANCIJA</item>
      <item>Vesna Lazarić</item>
      <item>Margareta Bondža, OIB 43842887527, Lapovačka 30, 32100 Vinkovci</item>
      <item>Margareta Bondža</item>
    </derivirana_varijabla>
  </DomainObject.Predmet.OstaliListFormatedWithAdressOIB>
  <DomainObject.Predmet.OstaliListNazivFormated>
    <izvorni_sadrzaj>
      <item>ŽDO SLAV. BROD</item>
      <item>Vesna Lazarić</item>
      <item>Margareta Bondža</item>
      <item>Margareta Bondža</item>
    </izvorni_sadrzaj>
    <derivirana_varijabla naziv="DomainObject.Predmet.OstaliListNazivFormated_1">
      <item>ŽDO SLAV. BROD</item>
      <item>Vesna Lazarić</item>
      <item>Margareta Bondža</item>
      <item>Margareta Bondža</item>
    </derivirana_varijabla>
  </DomainObject.Predmet.OstaliListNazivFormated>
  <DomainObject.Predmet.OstaliListNazivFormatedOIB>
    <izvorni_sadrzaj>
      <item>ŽDO SLAV. BROD</item>
      <item>Vesna Lazarić</item>
      <item>Margareta Bondža, OIB 43842887527</item>
      <item>Margareta Bondža</item>
    </izvorni_sadrzaj>
    <derivirana_varijabla naziv="DomainObject.Predmet.OstaliListNazivFormatedOIB_1">
      <item>ŽDO SLAV. BROD</item>
      <item>Vesna Lazarić</item>
      <item>Margareta Bondža, OIB 43842887527</item>
      <item>Margareta Bondža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MBA INDUSTRISERVIS d.o.o.  za projektiranje, savjetovanje i montažni servisni radovi u industrij</izvorni_sadrzaj>
    <derivirana_varijabla naziv="DomainObject.Predmet.ProtustrankaIDrugi_1">MBA INDUSTRISERVIS d.o.o.  za projektiranje, savjetovanje i montažni servisni radovi u industrij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MBA INDUSTRISERVIS d.o.o.  za projektiranje, savjetovanje i montažni servisni radovi u industrij, OIB 94037295796, Ulica 30. svibnja 1990., 35000 Slavonski Brod</izvorni_sadrzaj>
    <derivirana_varijabla naziv="DomainObject.Predmet.ProtustrankaIDrugiAdressOIB_1">MBA INDUSTRISERVIS d.o.o.  za projektiranje, savjetovanje i montažni servisni radovi u industrij, OIB 94037295796, Ulica 30. svibnja 1990.,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MBA INDUSTRISERVIS d.o.o.  za projektiranje, savjetovanje i montažni servisni radovi u industrij</item>
      <item>REPUBLIKA HRVATSKA-MINISTARSTVO FINANCIJA</item>
      <item>ŽDO SLAV. BROD</item>
      <item>Vesna Lazarić</item>
      <item>Margareta Bondža</item>
      <item>Margareta Bondža</item>
    </izvorni_sadrzaj>
    <derivirana_varijabla naziv="DomainObject.Predmet.SudioniciListNaziv_1">
      <item>MBA INDUSTRISERVIS d.o.o.  za projektiranje, savjetovanje i montažni servisni radovi u industrij</item>
      <item>REPUBLIKA HRVATSKA-MINISTARSTVO FINANCIJA</item>
      <item>ŽDO SLAV. BROD</item>
      <item>Vesna Lazarić</item>
      <item>Margareta Bondža</item>
      <item>Margareta Bondža</item>
    </derivirana_varijabla>
  </DomainObject.Predmet.SudioniciListNaziv>
  <DomainObject.Predmet.SudioniciListAdressOIB>
    <izvorni_sadrzaj>
      <item>MBA INDUSTRISERVIS d.o.o.  za projektiranje, savjetovanje i montažni servisni radovi u industrij, OIB 94037295796, Ulica 30. svibnja 1990.,35000 Slavonski Brod</item>
      <item>REPUBLIKA HRVATSKA-MINISTARSTVO FINANCIJA, OIB 18683136487</item>
      <item>ŽDO SLAV. BROD</item>
      <item>Vesna Lazarić</item>
      <item>Margareta Bondža, OIB 43842887527, Lapovačka 30,32100 Vinkovci</item>
      <item>Margareta Bondža</item>
    </izvorni_sadrzaj>
    <derivirana_varijabla naziv="DomainObject.Predmet.SudioniciListAdressOIB_1">
      <item>MBA INDUSTRISERVIS d.o.o.  za projektiranje, savjetovanje i montažni servisni radovi u industrij, OIB 94037295796, Ulica 30. svibnja 1990.,35000 Slavonski Brod</item>
      <item>REPUBLIKA HRVATSKA-MINISTARSTVO FINANCIJA, OIB 18683136487</item>
      <item>ŽDO SLAV. BROD</item>
      <item>Vesna Lazarić</item>
      <item>Margareta Bondža, OIB 43842887527, Lapovačka 30,32100 Vinkovci</item>
      <item>Margareta Bondža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94037295796</item>
      <item>, OIB 18683136487</item>
      <item>, OIB null</item>
      <item>, OIB null</item>
      <item>, OIB 43842887527</item>
      <item>, OIB null</item>
    </izvorni_sadrzaj>
    <derivirana_varijabla naziv="DomainObject.Predmet.SudioniciListNazivOIB_1">
      <item>, OIB 94037295796</item>
      <item>, OIB 18683136487</item>
      <item>, OIB null</item>
      <item>, OIB null</item>
      <item>, OIB 43842887527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St-1510/2017-18</izvorni_sadrzaj>
    <derivirana_varijabla naziv="DomainObject.PredzadnjaOdlukaIzPredmeta.Oznaka_1">St-1510/2017-18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76BE0-8153-412D-85B1-9F3A8D8446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731</properties:Words>
  <properties:Characters>3883</properties:Characters>
  <properties:Lines>101</properties:Lines>
  <properties:Paragraphs>34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2019-01-03T11:45:00Z</dcterms:created>
  <dc:creator>wsadmin</dc:creator>
  <cp:lastModifiedBy>wsadmin</cp:lastModifiedBy>
  <cp:lastPrinted>2019-01-03T12:49:00Z</cp:lastPrinted>
  <dcterms:modified xmlns:xsi="http://www.w3.org/2001/XMLSchema-instance" xsi:type="dcterms:W3CDTF">2019-01-03T12:56:00Z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stečajnog postupka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