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b0c52" w14:paraId="aeb0c52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E44572">
        <w:t>2171</w:t>
      </w:r>
      <w:r w:rsidR="008319E5">
        <w:t>/</w:t>
      </w:r>
      <w:r w:rsidR="000873E5">
        <w:t>16</w:t>
      </w:r>
      <w:r w:rsidR="00A8072F">
        <w:t>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Osijek, Podružnica Osijek, L. </w:t>
      </w:r>
      <w:proofErr w:type="spellStart"/>
      <w:r>
        <w:t>Jagera</w:t>
      </w:r>
      <w:proofErr w:type="spellEnd"/>
      <w:r>
        <w:t xml:space="preserve"> 3, OIB 85821130368, za provedbom skraćenog stečajnog postupka nad dužnikom </w:t>
      </w:r>
      <w:r w:rsidR="00271B87" w:rsidRPr="00271B87">
        <w:t xml:space="preserve"> </w:t>
      </w:r>
      <w:r w:rsidR="00A440AD">
        <w:t xml:space="preserve">JOHA j.d.o.o. za trgovinu, </w:t>
      </w:r>
      <w:proofErr w:type="spellStart"/>
      <w:r w:rsidR="00A440AD">
        <w:t>Podgajci</w:t>
      </w:r>
      <w:proofErr w:type="spellEnd"/>
      <w:r w:rsidR="00A440AD">
        <w:t xml:space="preserve"> Podravski, Vladimira Nazora 45, MBS: 030162891, OIB: 93573494827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8D4340">
        <w:t>20</w:t>
      </w:r>
      <w:r w:rsidR="00D41F24">
        <w:t>.</w:t>
      </w:r>
      <w:r w:rsidR="008D4340">
        <w:t xml:space="preserve"> listopada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A440AD">
        <w:t xml:space="preserve">JOHA j.d.o.o. za trgovinu, </w:t>
      </w:r>
      <w:proofErr w:type="spellStart"/>
      <w:r w:rsidR="00A440AD">
        <w:t>Podgajci</w:t>
      </w:r>
      <w:proofErr w:type="spellEnd"/>
      <w:r w:rsidR="00A440AD">
        <w:t xml:space="preserve"> Podravski, Vladimira Nazora 45, MBS: 030162891, OIB: 93573494827</w:t>
      </w:r>
      <w:r w:rsidR="00FC38ED">
        <w:t>.</w:t>
      </w:r>
      <w:r w:rsidR="008D4340">
        <w:t xml:space="preserve"> 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A440AD">
        <w:t xml:space="preserve">Ivan </w:t>
      </w:r>
      <w:proofErr w:type="spellStart"/>
      <w:r w:rsidR="00A440AD">
        <w:t>Gjurašić</w:t>
      </w:r>
      <w:proofErr w:type="spellEnd"/>
      <w:r w:rsidR="00A440AD">
        <w:t xml:space="preserve">, Petrinjska 28, Zagreb, </w:t>
      </w:r>
      <w:r w:rsidR="00A440AD" w:rsidRPr="005A50B3">
        <w:t xml:space="preserve"> OIB</w:t>
      </w:r>
      <w:r w:rsidR="00A440AD">
        <w:t>:</w:t>
      </w:r>
      <w:r w:rsidR="00A440AD" w:rsidRPr="005A50B3">
        <w:t xml:space="preserve"> </w:t>
      </w:r>
      <w:r w:rsidR="00A440AD">
        <w:t xml:space="preserve">66025260916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614B1C">
        <w:t>dužnikom</w:t>
      </w:r>
      <w:r w:rsidR="00614B1C" w:rsidRPr="00614B1C">
        <w:t xml:space="preserve"> </w:t>
      </w:r>
      <w:r w:rsidR="00271B87" w:rsidRPr="00271B87">
        <w:t xml:space="preserve"> </w:t>
      </w:r>
      <w:r w:rsidR="00A440AD">
        <w:t xml:space="preserve">JOHA j.d.o.o. za trgovinu, </w:t>
      </w:r>
      <w:proofErr w:type="spellStart"/>
      <w:r w:rsidR="00A440AD">
        <w:t>Podgajci</w:t>
      </w:r>
      <w:proofErr w:type="spellEnd"/>
      <w:r w:rsidR="00A440AD">
        <w:t xml:space="preserve"> Podravski, Vladimira Nazora 45, MBS: 030162891, OIB: 93573494827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637F14">
        <w:t>Osijek</w:t>
      </w:r>
      <w:r>
        <w:t xml:space="preserve">, Podružnica </w:t>
      </w:r>
      <w:r w:rsidR="00637F14">
        <w:t>Osijek</w:t>
      </w:r>
      <w:r>
        <w:t xml:space="preserve"> podnijela je dana </w:t>
      </w:r>
      <w:r w:rsidR="00A440AD">
        <w:t>22</w:t>
      </w:r>
      <w:r w:rsidR="009A7A81">
        <w:t xml:space="preserve">. </w:t>
      </w:r>
      <w:r w:rsidR="008D4340">
        <w:t>kolovoza</w:t>
      </w:r>
      <w:r w:rsidR="009A7A81">
        <w:t xml:space="preserve"> </w:t>
      </w:r>
      <w:r>
        <w:t>201</w:t>
      </w:r>
      <w:r w:rsidR="000873E5">
        <w:t>6</w:t>
      </w:r>
      <w:r>
        <w:t xml:space="preserve">. zahtjev ovom sudu za provedbu skraćenog </w:t>
      </w:r>
      <w:r w:rsidR="008319E5">
        <w:t xml:space="preserve">stečajnog postupka nad dužnikom </w:t>
      </w:r>
      <w:r w:rsidR="00A440AD">
        <w:t xml:space="preserve">JOHA j.d.o.o. za trgovinu, </w:t>
      </w:r>
      <w:proofErr w:type="spellStart"/>
      <w:r w:rsidR="00A440AD">
        <w:t>Podgajci</w:t>
      </w:r>
      <w:proofErr w:type="spellEnd"/>
      <w:r w:rsidR="00A440AD">
        <w:t xml:space="preserve"> Podravski, Vladimira Nazora 45, MBS: 030162891, OIB: 93573494827</w:t>
      </w:r>
      <w:r w:rsidR="00D41F24" w:rsidRPr="00D41F24">
        <w:t>.</w:t>
      </w:r>
      <w:r w:rsidR="00637F14">
        <w:t xml:space="preserve"> </w:t>
      </w:r>
      <w:r w:rsidR="008D4340">
        <w:t xml:space="preserve"> 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8D4340">
        <w:t>02</w:t>
      </w:r>
      <w:r w:rsidR="008319E5">
        <w:t xml:space="preserve">. </w:t>
      </w:r>
      <w:r w:rsidR="008D4340">
        <w:t>rujna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A440AD">
        <w:t>2171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637F14" w:rsidP="00637F14" w:rsidR="00637F14">
      <w:pPr>
        <w:jc w:val="right"/>
      </w:pPr>
      <w:r>
        <w:t>9 St-</w:t>
      </w:r>
      <w:r w:rsidR="00E44572">
        <w:t>2171</w:t>
      </w:r>
      <w:r>
        <w:t xml:space="preserve">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8D4340">
        <w:t>20</w:t>
      </w:r>
      <w:r w:rsidR="00606F8E">
        <w:t>.</w:t>
      </w:r>
      <w:r w:rsidR="00D41F24">
        <w:t xml:space="preserve"> </w:t>
      </w:r>
      <w:r w:rsidR="008D4340">
        <w:t>listopada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8D4340">
        <w:t>13/11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96E1F"/>
    <w:rsid w:val="001D5FE4"/>
    <w:rsid w:val="00223856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3F6A60"/>
    <w:rsid w:val="0040522B"/>
    <w:rsid w:val="00423822"/>
    <w:rsid w:val="00437C48"/>
    <w:rsid w:val="004C26DF"/>
    <w:rsid w:val="004C6929"/>
    <w:rsid w:val="004D59A8"/>
    <w:rsid w:val="00505CDD"/>
    <w:rsid w:val="005C0C14"/>
    <w:rsid w:val="005C197B"/>
    <w:rsid w:val="005C2121"/>
    <w:rsid w:val="005D0763"/>
    <w:rsid w:val="00606F8E"/>
    <w:rsid w:val="00614B1C"/>
    <w:rsid w:val="00637F14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319E5"/>
    <w:rsid w:val="00837A31"/>
    <w:rsid w:val="00855FDA"/>
    <w:rsid w:val="008633A0"/>
    <w:rsid w:val="008D4340"/>
    <w:rsid w:val="008D7500"/>
    <w:rsid w:val="00901994"/>
    <w:rsid w:val="00917B69"/>
    <w:rsid w:val="009837E6"/>
    <w:rsid w:val="009A7A81"/>
    <w:rsid w:val="009C1577"/>
    <w:rsid w:val="009F5360"/>
    <w:rsid w:val="00A440AD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E0702"/>
    <w:rsid w:val="00DE4CD2"/>
    <w:rsid w:val="00DE544E"/>
    <w:rsid w:val="00E00143"/>
    <w:rsid w:val="00E23111"/>
    <w:rsid w:val="00E27E97"/>
    <w:rsid w:val="00E44572"/>
    <w:rsid w:val="00E97025"/>
    <w:rsid w:val="00EA7630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19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C197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C197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97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97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19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C197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C197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97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97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2171</izvorni_sadrzaj>
    <derivirana_varijabla naziv="DomainObject.Predmet.Broj_1">2171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St-2171/2016</izvorni_sadrzaj>
    <derivirana_varijabla naziv="DomainObject.Predmet.OznakaBroj_1">St-2171/2016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JOHA jednostavno društvo s ograničenom odgovornošću za trgovinu</izvorni_sadrzaj>
    <derivirana_varijabla naziv="DomainObject.Predmet.ProtustrankaFormated_1">  JOHA jednostavno društvo s ograničenom odgovornošću za trgovinu</derivirana_varijabla>
  </DomainObject.Predmet.ProtustrankaFormated>
  <DomainObject.Predmet.ProtustrankaFormatedOIB>
    <izvorni_sadrzaj>  JOHA jednostavno društvo s ograničenom odgovornošću za trgovinu, OIB 93573494827</izvorni_sadrzaj>
    <derivirana_varijabla naziv="DomainObject.Predmet.ProtustrankaFormatedOIB_1">  JOHA jednostavno društvo s ograničenom odgovornošću za trgovinu, OIB 93573494827</derivirana_varijabla>
  </DomainObject.Predmet.ProtustrankaFormatedOIB>
  <DomainObject.Predmet.ProtustrankaFormatedWithAdress>
    <izvorni_sadrzaj> JOHA jednostavno društvo s ograničenom odgovornošću za trgovinu, Vladimira Nazora 45, 31540 Podgajci Podravski</izvorni_sadrzaj>
    <derivirana_varijabla naziv="DomainObject.Predmet.ProtustrankaFormatedWithAdress_1"> JOHA jednostavno društvo s ograničenom odgovornošću za trgovinu, Vladimira Nazora 45, 31540 Podgajci Podravski</derivirana_varijabla>
  </DomainObject.Predmet.ProtustrankaFormatedWithAdress>
  <DomainObject.Predmet.ProtustrankaFormatedWithAdressOIB>
    <izvorni_sadrzaj> JOHA jednostavno društvo s ograničenom odgovornošću za trgovinu, OIB 93573494827, Vladimira Nazora 45, 31540 Podgajci Podravski</izvorni_sadrzaj>
    <derivirana_varijabla naziv="DomainObject.Predmet.ProtustrankaFormatedWithAdressOIB_1"> JOHA jednostavno društvo s ograničenom odgovornošću za trgovinu, OIB 93573494827, Vladimira Nazora 45, 31540 Podgajci Podravski</derivirana_varijabla>
  </DomainObject.Predmet.ProtustrankaFormatedWithAdressOIB>
  <DomainObject.Predmet.ProtustrankaWithAdress>
    <izvorni_sadrzaj>JOHA jednostavno društvo s ograničenom odgovornošću za trgovinu Vladimira Nazora 45, 31540 Podgajci Podravski</izvorni_sadrzaj>
    <derivirana_varijabla naziv="DomainObject.Predmet.ProtustrankaWithAdress_1">JOHA jednostavno društvo s ograničenom odgovornošću za trgovinu Vladimira Nazora 45, 31540 Podgajci Podravski</derivirana_varijabla>
  </DomainObject.Predmet.ProtustrankaWithAdress>
  <DomainObject.Predmet.ProtustrankaWithAdressOIB>
    <izvorni_sadrzaj>JOHA jednostavno društvo s ograničenom odgovornošću za trgovinu, OIB 93573494827, Vladimira Nazora 45, 31540 Podgajci Podravski</izvorni_sadrzaj>
    <derivirana_varijabla naziv="DomainObject.Predmet.ProtustrankaWithAdressOIB_1">JOHA jednostavno društvo s ograničenom odgovornošću za trgovinu, OIB 93573494827, Vladimira Nazora 45, 31540 Podgajci Podravski</derivirana_varijabla>
  </DomainObject.Predmet.ProtustrankaWithAdressOIB>
  <DomainObject.Predmet.ProtustrankaNazivFormated>
    <izvorni_sadrzaj>JOHA jednostavno društvo s ograničenom odgovornošću za trgovinu</izvorni_sadrzaj>
    <derivirana_varijabla naziv="DomainObject.Predmet.ProtustrankaNazivFormated_1">JOHA jednostavno društvo s ograničenom odgovornošću za trgovinu</derivirana_varijabla>
  </DomainObject.Predmet.ProtustrankaNazivFormated>
  <DomainObject.Predmet.ProtustrankaNazivFormatedOIB>
    <izvorni_sadrzaj>JOHA jednostavno društvo s ograničenom odgovornošću za trgovinu, OIB 93573494827</izvorni_sadrzaj>
    <derivirana_varijabla naziv="DomainObject.Predmet.ProtustrankaNazivFormatedOIB_1">JOHA jednostavno društvo s ograničenom odgovornošću za trgovinu, OIB 93573494827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JOHA jednostavno društvo s ograničenom odgovornošću za trgovinu</item>
    </izvorni_sadrzaj>
    <derivirana_varijabla naziv="DomainObject.Predmet.ProtuStrankaListFormated_1">
      <item>JOHA jednostavno društvo s ograničenom odgovornošću za trgovinu</item>
    </derivirana_varijabla>
  </DomainObject.Predmet.ProtuStrankaListFormated>
  <DomainObject.Predmet.ProtuStrankaListFormatedOIB>
    <izvorni_sadrzaj>
      <item>JOHA jednostavno društvo s ograničenom odgovornošću za trgovinu, OIB 93573494827</item>
    </izvorni_sadrzaj>
    <derivirana_varijabla naziv="DomainObject.Predmet.ProtuStrankaListFormatedOIB_1">
      <item>JOHA jednostavno društvo s ograničenom odgovornošću za trgovinu, OIB 93573494827</item>
    </derivirana_varijabla>
  </DomainObject.Predmet.ProtuStrankaListFormatedOIB>
  <DomainObject.Predmet.ProtuStrankaListFormatedWithAdress>
    <izvorni_sadrzaj>
      <item>JOHA jednostavno društvo s ograničenom odgovornošću za trgovinu, Vladimira Nazora 45, 31540 Podgajci Podravski</item>
    </izvorni_sadrzaj>
    <derivirana_varijabla naziv="DomainObject.Predmet.ProtuStrankaListFormatedWithAdress_1">
      <item>JOHA jednostavno društvo s ograničenom odgovornošću za trgovinu, Vladimira Nazora 45, 31540 Podgajci Podravski</item>
    </derivirana_varijabla>
  </DomainObject.Predmet.ProtuStrankaListFormatedWithAdress>
  <DomainObject.Predmet.ProtuStrankaListFormatedWithAdressOIB>
    <izvorni_sadrzaj>
      <item>JOHA jednostavno društvo s ograničenom odgovornošću za trgovinu, OIB 93573494827, Vladimira Nazora 45, 31540 Podgajci Podravski</item>
    </izvorni_sadrzaj>
    <derivirana_varijabla naziv="DomainObject.Predmet.ProtuStrankaListFormatedWithAdressOIB_1">
      <item>JOHA jednostavno društvo s ograničenom odgovornošću za trgovinu, OIB 93573494827, Vladimira Nazora 45, 31540 Podgajci Podravski</item>
    </derivirana_varijabla>
  </DomainObject.Predmet.ProtuStrankaListFormatedWithAdressOIB>
  <DomainObject.Predmet.ProtuStrankaListNazivFormated>
    <izvorni_sadrzaj>
      <item>JOHA jednostavno društvo s ograničenom odgovornošću za trgovinu</item>
    </izvorni_sadrzaj>
    <derivirana_varijabla naziv="DomainObject.Predmet.ProtuStrankaListNazivFormated_1">
      <item>JOHA jednostavno društvo s ograničenom odgovornošću za trgovinu</item>
    </derivirana_varijabla>
  </DomainObject.Predmet.ProtuStrankaListNazivFormated>
  <DomainObject.Predmet.ProtuStrankaListNazivFormatedOIB>
    <izvorni_sadrzaj>
      <item>JOHA jednostavno društvo s ograničenom odgovornošću za trgovinu, OIB 93573494827</item>
    </izvorni_sadrzaj>
    <derivirana_varijabla naziv="DomainObject.Predmet.ProtuStrankaListNazivFormatedOIB_1">
      <item>JOHA jednostavno društvo s ograničenom odgovornošću za trgovinu, OIB 93573494827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JOHA jednostavno društvo s ograničenom odgovornošću za trgovinu</izvorni_sadrzaj>
    <derivirana_varijabla naziv="DomainObject.Predmet.ProtustrankaIDrugi_1">JOHA jednostavno društvo s ograničenom odgovornošću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JOHA jednostavno društvo s ograničenom odgovornošću za trgovinu, OIB 93573494827, Vladimira Nazora 45, 31540 Podgajci Podravski</izvorni_sadrzaj>
    <derivirana_varijabla naziv="DomainObject.Predmet.ProtustrankaIDrugiAdressOIB_1">JOHA jednostavno društvo s ograničenom odgovornošću za trgovinu, OIB 93573494827, Vladimira Nazora 45, 31540 Podgajci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JOHA jednostavno društvo s ograničenom odgovornošću za trgovinu</item>
    </izvorni_sadrzaj>
    <derivirana_varijabla naziv="DomainObject.Predmet.SudioniciListNaziv_1">
      <item>FINA RC OSIJEK</item>
      <item>JOHA jednostavno društvo s ograničenom odgovornošću za trgovinu</item>
    </derivirana_varijabla>
  </DomainObject.Predmet.SudioniciListNaziv>
  <DomainObject.Predmet.SudioniciListAdressOIB>
    <izvorni_sadrzaj>
      <item>FINA RC OSIJEK, OIB 85821130368</item>
      <item>JOHA jednostavno društvo s ograničenom odgovornošću za trgovinu, OIB 93573494827, Vladimira Nazora 45,31540 Podgajci Podravski</item>
    </izvorni_sadrzaj>
    <derivirana_varijabla naziv="DomainObject.Predmet.SudioniciListAdressOIB_1">
      <item>FINA RC OSIJEK, OIB 85821130368</item>
      <item>JOHA jednostavno društvo s ograničenom odgovornošću za trgovinu, OIB 93573494827, Vladimira Nazora 45,31540 Podgajci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93573494827</item>
    </izvorni_sadrzaj>
    <derivirana_varijabla naziv="DomainObject.Predmet.SudioniciListNazivOIB_1">
      <item>, OIB 85821130368</item>
      <item>, OIB 93573494827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2296</properties:Characters>
  <properties:Lines>87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2016-10-20T07:00:00Z</dcterms:created>
  <dc:creator>korisnik</dc:creator>
  <cp:lastModifiedBy>Snježana Markotić Jurić</cp:lastModifiedBy>
  <cp:lastPrinted>2016-10-20T07:00:00Z</cp:lastPrinted>
  <dcterms:modified xmlns:xsi="http://www.w3.org/2001/XMLSchema-instance" xsi:type="dcterms:W3CDTF">2016-10-20T07:02:00Z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