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0b47" w14:paraId="5f90b47" w:rsidRDefault="002D49EC" w:rsidP="003F6C53" w:rsidR="002D49EC" w:rsidRPr="00F60CD9">
      <w:pPr>
        <w15:collapsed w:val="false"/>
      </w:pPr>
      <w:bookmarkStart w:name="_GoBack" w:id="0"/>
      <w:bookmarkEnd w:id="0"/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3C76A3">
      <w:pPr>
        <w:rPr>
          <w:b/>
          <w:bCs/>
        </w:rPr>
      </w:pPr>
      <w:r w:rsidRPr="003C76A3">
        <w:rPr>
          <w:b/>
          <w:bCs/>
        </w:rPr>
        <w:t>REPUBLIKA HRVATSKA</w:t>
      </w:r>
    </w:p>
    <w:p w:rsidRDefault="00721F79" w:rsidP="00721F79" w:rsidR="002B5525">
      <w:r w:rsidRPr="003C76A3">
        <w:rPr>
          <w:b/>
          <w:bCs/>
        </w:rPr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3C76A3">
      <w:pPr>
        <w:jc w:val="center"/>
        <w:rPr>
          <w:b/>
          <w:bCs/>
        </w:rPr>
      </w:pPr>
      <w:r w:rsidRPr="003C76A3">
        <w:rPr>
          <w:b/>
          <w:bCs/>
        </w:rPr>
        <w:t xml:space="preserve">R E P U B L I K A  H R V A T S KA </w:t>
      </w:r>
    </w:p>
    <w:p w:rsidRDefault="005A3991" w:rsidP="00721F79" w:rsidR="005A3991" w:rsidRPr="003C76A3">
      <w:pPr>
        <w:rPr>
          <w:b/>
          <w:bCs/>
        </w:rPr>
      </w:pPr>
    </w:p>
    <w:p w:rsidRDefault="00EF2064" w:rsidP="00EF2064" w:rsidR="00721F79" w:rsidRPr="00EF2064">
      <w:pPr>
        <w:jc w:val="center"/>
        <w:rPr>
          <w:b/>
        </w:rPr>
      </w:pPr>
      <w:r w:rsidRPr="00EF2064">
        <w:rPr>
          <w:b/>
        </w:rPr>
        <w:t>R J E Š E N J E</w:t>
      </w:r>
    </w:p>
    <w:p w:rsidRDefault="002B5525" w:rsidP="00721F79" w:rsidR="002B5525" w:rsidRPr="00F60CD9">
      <w:pPr>
        <w:jc w:val="both"/>
      </w:pPr>
    </w:p>
    <w:p w:rsidRDefault="003C76A3" w:rsidP="00EF2064" w:rsidR="00EF2064" w:rsidRPr="00092D90">
      <w:pPr>
        <w:ind w:firstLine="708"/>
        <w:jc w:val="both"/>
        <w:rPr>
          <w:b/>
        </w:rPr>
      </w:pPr>
      <w:r>
        <w:t xml:space="preserve">Trgovački sud u Zadru, </w:t>
      </w:r>
      <w:r w:rsidR="008372C5">
        <w:t xml:space="preserve">po sutkinji Ani Markač </w:t>
      </w:r>
      <w:r>
        <w:t xml:space="preserve">u stečajnom </w:t>
      </w:r>
      <w:r w:rsidR="00721F79" w:rsidRPr="00F60CD9">
        <w:t>postupk</w:t>
      </w:r>
      <w:r w:rsidR="00DC59A2">
        <w:t>u</w:t>
      </w:r>
      <w:r w:rsidR="00721F79" w:rsidRPr="00F60CD9">
        <w:t xml:space="preserve">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F2064" w:rsidRPr="00092D90">
        <w:t>UDRUGA BEŽIČNO UMREŽENIH KORISNIKA RAČUNALA ŠIBE</w:t>
      </w:r>
      <w:r w:rsidR="00EF2064">
        <w:t xml:space="preserve">NIK WIFI, </w:t>
      </w:r>
      <w:r w:rsidR="00EF2064" w:rsidRPr="00092D90">
        <w:t>Šibenik, Stjepana Radića 84, OIB:71090230781,</w:t>
      </w:r>
      <w:r w:rsidR="00475AC8">
        <w:t xml:space="preserve"> </w:t>
      </w:r>
      <w:r w:rsidR="00EF2064">
        <w:t xml:space="preserve">kojeg zastupa stečajni upravitelj Domagoj Repač iz Zagreba, </w:t>
      </w:r>
      <w:r w:rsidR="00EF2064" w:rsidRPr="00092D90">
        <w:t xml:space="preserve">dana </w:t>
      </w:r>
      <w:r w:rsidR="00EF2064">
        <w:t>20. listopada 2017.</w:t>
      </w:r>
      <w:r w:rsidR="00EF2064" w:rsidRPr="00092D90">
        <w:t>,</w:t>
      </w:r>
    </w:p>
    <w:p w:rsidRDefault="004270AE" w:rsidP="00721F79" w:rsidR="004270AE" w:rsidRPr="00F60CD9"/>
    <w:p w:rsidRDefault="00EF2064" w:rsidP="00EF2064" w:rsidR="004270AE">
      <w:pPr>
        <w:jc w:val="center"/>
      </w:pPr>
      <w:r>
        <w:t xml:space="preserve">r i j e š i o  j e </w:t>
      </w:r>
    </w:p>
    <w:p w:rsidRDefault="00EF2064" w:rsidP="00EF2064" w:rsidR="00EF2064" w:rsidRPr="00F60CD9">
      <w:pPr>
        <w:jc w:val="center"/>
      </w:pPr>
    </w:p>
    <w:p w:rsidRDefault="006C135C" w:rsidP="006C135C" w:rsidR="004270AE">
      <w:pPr>
        <w:jc w:val="both"/>
      </w:pPr>
      <w:r>
        <w:t>I.</w:t>
      </w:r>
      <w:r>
        <w:tab/>
      </w:r>
      <w:r w:rsidR="002A74FB">
        <w:t xml:space="preserve">Nalaže se Financijskoj agenciji da </w:t>
      </w:r>
      <w:r w:rsidR="00DC59A2">
        <w:t xml:space="preserve">naloži banci prijenos zaplijenjenog predujma </w:t>
      </w:r>
      <w:r w:rsidR="00C04C7D">
        <w:t xml:space="preserve">za namirenje troškova stečajnog postupka </w:t>
      </w:r>
      <w:r w:rsidR="00DC59A2">
        <w:t xml:space="preserve">u </w:t>
      </w:r>
      <w:r w:rsidR="00EF2064">
        <w:t xml:space="preserve">daljnjem iznosu od 1.350,00 tj. cjelokupnog </w:t>
      </w:r>
      <w:r>
        <w:t xml:space="preserve">zaplijenjenog </w:t>
      </w:r>
      <w:r w:rsidR="00EF2064">
        <w:t xml:space="preserve">iznosa od 2.225,00 kn </w:t>
      </w:r>
      <w:r>
        <w:t xml:space="preserve">do dana otvaranja stečajnog postupka 18. listopada 2017. </w:t>
      </w:r>
      <w:r w:rsidR="00EF2064">
        <w:t xml:space="preserve"> </w:t>
      </w:r>
      <w:r w:rsidR="00DC59A2">
        <w:t xml:space="preserve">na račun Trgovačkog suda u Zadru broj </w:t>
      </w:r>
      <w:r w:rsidR="00DC59A2" w:rsidRPr="00E16F5A">
        <w:t>HR4323900011300000857</w:t>
      </w:r>
      <w:r w:rsidR="00DC59A2">
        <w:t>,</w:t>
      </w:r>
      <w:r w:rsidR="00DC59A2" w:rsidRPr="00E16F5A">
        <w:t xml:space="preserve"> </w:t>
      </w:r>
      <w:r w:rsidR="00DC59A2">
        <w:t xml:space="preserve">model plaćanja 05, s </w:t>
      </w:r>
      <w:r w:rsidR="00DC59A2" w:rsidRPr="00E16F5A">
        <w:t>poziv</w:t>
      </w:r>
      <w:r w:rsidR="00DC59A2">
        <w:t>om</w:t>
      </w:r>
      <w:r w:rsidR="00DC59A2" w:rsidRPr="00E16F5A">
        <w:t xml:space="preserve"> na broj </w:t>
      </w:r>
      <w:r w:rsidR="00D30166">
        <w:t>221</w:t>
      </w:r>
      <w:r w:rsidR="00C04C7D">
        <w:t>-</w:t>
      </w:r>
      <w:r>
        <w:t xml:space="preserve">221-2017. </w:t>
      </w:r>
    </w:p>
    <w:p w:rsidRDefault="006C135C" w:rsidP="006C135C" w:rsidR="006C135C">
      <w:pPr>
        <w:jc w:val="both"/>
      </w:pPr>
    </w:p>
    <w:p w:rsidRDefault="006C135C" w:rsidP="006C135C" w:rsidR="006C135C" w:rsidRPr="00C04C7D">
      <w:pPr>
        <w:jc w:val="both"/>
        <w:rPr>
          <w:u w:val="single"/>
        </w:rPr>
      </w:pPr>
      <w:r>
        <w:t>II.</w:t>
      </w:r>
      <w:r>
        <w:tab/>
        <w:t xml:space="preserve">Nalaže se Financijskoj agenciji da obustavi daljnju pljenidbu iznosa na ime predujma za namirenje troškova stečajnog postupka.  </w:t>
      </w:r>
    </w:p>
    <w:p w:rsidRDefault="005A3991" w:rsidP="006C135C" w:rsidR="005A3991">
      <w:pPr>
        <w:jc w:val="center"/>
      </w:pPr>
    </w:p>
    <w:p w:rsidRDefault="00D30166" w:rsidP="006C135C" w:rsidR="00D30166">
      <w:pPr>
        <w:jc w:val="center"/>
      </w:pPr>
    </w:p>
    <w:p w:rsidRDefault="006C135C" w:rsidP="006C135C" w:rsidR="006C135C">
      <w:pPr>
        <w:jc w:val="center"/>
      </w:pPr>
      <w:r>
        <w:t xml:space="preserve">Obrazloženje </w:t>
      </w:r>
    </w:p>
    <w:p w:rsidRDefault="006C135C" w:rsidP="006C135C" w:rsidR="006C135C">
      <w:pPr>
        <w:jc w:val="center"/>
      </w:pPr>
    </w:p>
    <w:p w:rsidRDefault="006C135C" w:rsidP="008B71D1" w:rsidR="008B71D1">
      <w:pPr>
        <w:ind w:firstLine="708"/>
        <w:jc w:val="both"/>
      </w:pPr>
      <w:r w:rsidRPr="008B71D1">
        <w:t xml:space="preserve">Rješenjem </w:t>
      </w:r>
      <w:r w:rsidR="00D30166">
        <w:t xml:space="preserve">ovog suda </w:t>
      </w:r>
      <w:r w:rsidRPr="008B71D1">
        <w:t xml:space="preserve">broj St-221/17-9 od </w:t>
      </w:r>
      <w:r w:rsidR="00D30166">
        <w:t>18. listopada 2017.</w:t>
      </w:r>
      <w:r w:rsidR="008B71D1" w:rsidRPr="008B71D1">
        <w:t xml:space="preserve"> točkom I. izreke otvoren je skraćeni stečajni postupak nad </w:t>
      </w:r>
      <w:r w:rsidR="008B71D1">
        <w:t xml:space="preserve">uvodno označenim dužnikom dana 18. listopada 2017. u 14,00 sati, </w:t>
      </w:r>
      <w:r w:rsidR="008B71D1" w:rsidRPr="008B71D1">
        <w:t>za stečajnog upravitelja je točkom II. izreke imenovan</w:t>
      </w:r>
      <w:r w:rsidR="008B71D1">
        <w:t xml:space="preserve"> Domagoj Repač iz Zagreba, </w:t>
      </w:r>
      <w:r w:rsidR="008B71D1" w:rsidRPr="008B71D1">
        <w:t>točkom III. izreke je zaključen skraćeni stečajni postupak</w:t>
      </w:r>
      <w:r w:rsidR="008B71D1">
        <w:t>, a točkom VI. izreke istoga rješenja n</w:t>
      </w:r>
      <w:r w:rsidR="008B71D1" w:rsidRPr="00092D90">
        <w:t>alaže</w:t>
      </w:r>
      <w:r w:rsidR="008B71D1">
        <w:t>no je</w:t>
      </w:r>
      <w:r w:rsidR="008B71D1" w:rsidRPr="00092D90">
        <w:t xml:space="preserve"> Financijskoj agenciji da naloži banci prijenos zaplijenjenog predujma u iznosu od </w:t>
      </w:r>
      <w:r w:rsidR="008B71D1">
        <w:t xml:space="preserve">875,00 </w:t>
      </w:r>
      <w:r w:rsidR="008B71D1" w:rsidRPr="00092D90">
        <w:t>kn na račun Trgovačkog suda u Zadru broj HR4323900011300000857, model plaćanja 05, s pozivom na broj 221-</w:t>
      </w:r>
      <w:r w:rsidR="008B71D1">
        <w:t>221-2017.</w:t>
      </w:r>
      <w:r w:rsidR="008B71D1" w:rsidRPr="00092D90">
        <w:t xml:space="preserve"> </w:t>
      </w:r>
    </w:p>
    <w:p w:rsidRDefault="008B71D1" w:rsidP="008B71D1" w:rsidR="008B71D1">
      <w:pPr>
        <w:ind w:firstLine="708"/>
        <w:jc w:val="both"/>
      </w:pPr>
      <w:r>
        <w:t>Navedeni iznos Financijska agencija zaplijenila je na ime predujma za namirenje troškova stečajnog postupka sukladno odredbi čl. 112. st. 5. Stečajnog zakona (Narodne novine broj 71/15).</w:t>
      </w:r>
    </w:p>
    <w:p w:rsidRDefault="008B71D1" w:rsidP="008B71D1" w:rsidR="008B71D1">
      <w:pPr>
        <w:ind w:firstLine="708"/>
        <w:jc w:val="both"/>
      </w:pPr>
      <w:r>
        <w:t xml:space="preserve">Podneskom od 20. listopada 2017. Financijska agencija obavještava Sud da je do dana primitka rješenja o otvaranju stečajnog postupka zaplijenjen i daljnji iznos odnosno ukupno 2.225,00 kn. </w:t>
      </w:r>
    </w:p>
    <w:p w:rsidRDefault="008B71D1" w:rsidP="008B71D1" w:rsidR="008B71D1">
      <w:pPr>
        <w:ind w:firstLine="708"/>
        <w:jc w:val="both"/>
      </w:pPr>
      <w:r>
        <w:t>Odredbom čl. 112. st. 6. Stečajnog zakona  propisano je da će rješenjem o otvaranju stečajnog postupka nad dužnikom pravom osobom sud naložiti Financijskoj agenciji da naloži banci prijenos zap</w:t>
      </w:r>
      <w:r w:rsidR="0096034A">
        <w:t xml:space="preserve">lijenjenog </w:t>
      </w:r>
      <w:r>
        <w:t>iznosa pr</w:t>
      </w:r>
      <w:r w:rsidR="0096034A">
        <w:t>e</w:t>
      </w:r>
      <w:r>
        <w:t>dujma na račun suda i obustavi daljnju pljenidbu do iznosa iz stavka 1. ovog članka ako iznos predujma nije zap</w:t>
      </w:r>
      <w:r w:rsidR="0096034A">
        <w:t xml:space="preserve">lijenjen </w:t>
      </w:r>
      <w:r>
        <w:t xml:space="preserve">u cijelosti. </w:t>
      </w:r>
    </w:p>
    <w:p w:rsidRDefault="0096034A" w:rsidP="008B71D1" w:rsidR="0096034A">
      <w:pPr>
        <w:ind w:firstLine="708"/>
        <w:jc w:val="both"/>
      </w:pPr>
      <w:r>
        <w:t xml:space="preserve">Slijedom navedenog, a obzirom da su do dana otvaranja stečajnog postupka zaplijenjena i daljnja sredstva na ime predujma za namirenje troškova stečajnog postupka osim iznos navedenog u zahtjevu za provedbu skraćenog stečajnog postupka, to je valjalo </w:t>
      </w:r>
      <w:r>
        <w:lastRenderedPageBreak/>
        <w:t>na</w:t>
      </w:r>
      <w:r w:rsidR="00D30166">
        <w:t>ložiti Financijskoj agenciji da</w:t>
      </w:r>
      <w:r>
        <w:t xml:space="preserve"> naloži banci prijenos zaplijenjenog predujma za namirenje troškova stečajnog postupka u daljnjem iznosu od 1.350,00 tj. cjelokupnog zaplijenjenog iznosa od 2.225,00 kn do dana otvaranja stečajnog postupka 18. listopada 2017., a sve sukladno ranije citiranoj odredbi čl. 112. st. 6. Stečajno zakona.</w:t>
      </w:r>
    </w:p>
    <w:p w:rsidRDefault="0096034A" w:rsidP="008B71D1" w:rsidR="0096034A" w:rsidRPr="00092D90">
      <w:pPr>
        <w:ind w:firstLine="708"/>
        <w:jc w:val="both"/>
      </w:pPr>
      <w:r>
        <w:t xml:space="preserve">Nadalje, a kako iznos predujma iz čl. 112. st. 1. Stečajnog zakona tj. iznos od 5.000,00 kn nije zaplijenjen u cijelosti, to je Financijskoj agenciji naloženo da obustavi daljnju pljenidbu, sve sukladno odredbi čl. 112. st. 6. Stečajnog zakona slijedom čega je i riješeno kao u točki II. izreke ovog rješenja. </w:t>
      </w:r>
    </w:p>
    <w:p w:rsidRDefault="008B71D1" w:rsidP="0096034A" w:rsidR="006C135C" w:rsidRPr="00F60CD9">
      <w:pPr>
        <w:ind w:firstLine="705"/>
        <w:jc w:val="both"/>
      </w:pPr>
      <w:r w:rsidRPr="00092D90">
        <w:t xml:space="preserve"> </w:t>
      </w:r>
    </w:p>
    <w:p w:rsidRDefault="00721F79" w:rsidP="00C04C7D" w:rsidR="00C443B6">
      <w:pPr>
        <w:jc w:val="center"/>
      </w:pPr>
      <w:r w:rsidRPr="00F60CD9">
        <w:t>U Zadru</w:t>
      </w:r>
      <w:r w:rsidR="00EF2064">
        <w:t xml:space="preserve"> 20. listopada 2017. </w:t>
      </w:r>
      <w:r w:rsidRPr="00F60CD9">
        <w:t xml:space="preserve"> </w:t>
      </w:r>
    </w:p>
    <w:p w:rsidRDefault="00C04C7D" w:rsidP="00F60CD9" w:rsidR="00C04C7D" w:rsidRPr="00F60CD9">
      <w:pPr>
        <w:jc w:val="center"/>
      </w:pPr>
    </w:p>
    <w:p w:rsidRDefault="00794DBD" w:rsidP="00D30166" w:rsidR="00794DBD">
      <w:pPr>
        <w:jc w:val="right"/>
      </w:pPr>
      <w:r w:rsidRPr="002C500F">
        <w:t>S</w:t>
      </w:r>
      <w:r w:rsidR="008372C5">
        <w:t>utkinja</w:t>
      </w:r>
    </w:p>
    <w:p w:rsidRDefault="008372C5" w:rsidP="00D30166" w:rsidR="00794DBD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280C18">
        <w:t xml:space="preserve">         </w:t>
      </w:r>
      <w:r w:rsidR="00C04C7D">
        <w:t xml:space="preserve">                        </w:t>
      </w:r>
      <w:r w:rsidR="00280C18">
        <w:t xml:space="preserve">   </w:t>
      </w:r>
      <w:r w:rsidR="00EF2064">
        <w:t xml:space="preserve">           </w:t>
      </w:r>
      <w:r w:rsidR="00A70A5D">
        <w:t>A</w:t>
      </w:r>
      <w:r>
        <w:t>na Markač</w:t>
      </w:r>
    </w:p>
    <w:p w:rsidRDefault="003C5ED2" w:rsidP="00721F79" w:rsidR="003C5ED2" w:rsidRPr="00F60CD9"/>
    <w:p w:rsidRDefault="00C04C7D" w:rsidP="00721F79" w:rsidR="00C04C7D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96034A" w:rsidP="0096034A" w:rsidR="0096034A" w:rsidRPr="00240F6B">
      <w:pPr>
        <w:ind w:firstLine="705"/>
        <w:jc w:val="both"/>
      </w:pPr>
      <w:r>
        <w:t xml:space="preserve">Protiv ovog rješenja dopuštena je žalba koja se </w:t>
      </w:r>
      <w:r w:rsidRPr="00240F6B">
        <w:t xml:space="preserve">podnosi ovom sudu za Visoki trgovački sud Republike Hrvatske u </w:t>
      </w:r>
      <w:r>
        <w:t>2 (dva)</w:t>
      </w:r>
      <w:r w:rsidRPr="00240F6B">
        <w:t xml:space="preserve"> primjerka u rok</w:t>
      </w:r>
      <w:r>
        <w:t xml:space="preserve">u od 8 (osam) dana od prijema rješenja, odnosno od isteka osmog dana od dana objave na e-Oglasna ploča sudova. </w:t>
      </w:r>
    </w:p>
    <w:p w:rsidRDefault="00C04C7D" w:rsidP="00C04C7D" w:rsidR="00C04C7D"/>
    <w:p w:rsidRDefault="00C04C7D" w:rsidP="00C04C7D" w:rsidR="00C04C7D"/>
    <w:p w:rsidRDefault="0020610B" w:rsidP="00C04C7D" w:rsidR="0020610B" w:rsidRPr="00F60CD9">
      <w:r w:rsidRPr="00F60CD9">
        <w:t xml:space="preserve">Dostaviti: </w:t>
      </w:r>
    </w:p>
    <w:p w:rsidRDefault="0020610B" w:rsidP="00280C18" w:rsidR="008372C5">
      <w:pPr>
        <w:numPr>
          <w:ilvl w:val="0"/>
          <w:numId w:val="3"/>
        </w:numPr>
      </w:pPr>
      <w:r w:rsidRPr="00F60CD9">
        <w:t>FINA</w:t>
      </w:r>
      <w:r w:rsidR="0096034A">
        <w:t>, Šibenik</w:t>
      </w:r>
    </w:p>
    <w:p w:rsidRDefault="0096034A" w:rsidP="00280C18" w:rsidR="0096034A">
      <w:pPr>
        <w:numPr>
          <w:ilvl w:val="0"/>
          <w:numId w:val="3"/>
        </w:numPr>
      </w:pPr>
      <w:r>
        <w:t>e-Oglasna ploča sudova</w:t>
      </w:r>
    </w:p>
    <w:p w:rsidRDefault="00DC59A2" w:rsidP="0020610B" w:rsidR="00DC59A2">
      <w:pPr>
        <w:numPr>
          <w:ilvl w:val="0"/>
          <w:numId w:val="3"/>
        </w:numPr>
      </w:pPr>
      <w:r>
        <w:t>računovodstvo suda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4A" w:rsidP="0096034A" w:rsidR="0096034A" w:rsidRPr="00F60CD9">
    <w:pPr>
      <w:ind w:firstLine="708" w:left="708"/>
      <w:jc w:val="right"/>
    </w:pPr>
    <w:r>
      <w:t xml:space="preserve">              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243D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</w:t>
    </w:r>
    <w:r>
      <w:t>. 2 St-221/17-13</w:t>
    </w:r>
  </w:p>
  <w:p w:rsidRDefault="003C6ABB" w:rsidP="003C6ABB" w:rsidR="003C6ABB" w:rsidRPr="00F60CD9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280C18" w:rsidR="003C76A3" w:rsidRPr="00F60CD9">
    <w:pPr>
      <w:jc w:val="right"/>
    </w:pPr>
    <w:r>
      <w:t>P</w:t>
    </w:r>
    <w:r w:rsidR="00280C18">
      <w:t xml:space="preserve">osl. </w:t>
    </w:r>
    <w:r w:rsidR="00EF2064">
      <w:t>br. 2 St-221/17-13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A75AE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6976"/>
    <w:rsid w:val="002A16C9"/>
    <w:rsid w:val="002A1E48"/>
    <w:rsid w:val="002A2216"/>
    <w:rsid w:val="002A72E9"/>
    <w:rsid w:val="002A74FB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5AC8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135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15FA"/>
    <w:rsid w:val="00887268"/>
    <w:rsid w:val="008921CA"/>
    <w:rsid w:val="00897A81"/>
    <w:rsid w:val="008B1A6D"/>
    <w:rsid w:val="008B6C47"/>
    <w:rsid w:val="008B71D1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34A"/>
    <w:rsid w:val="00963059"/>
    <w:rsid w:val="00963DDA"/>
    <w:rsid w:val="00965B5A"/>
    <w:rsid w:val="0096677F"/>
    <w:rsid w:val="00967EF0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04C7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0166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2064"/>
    <w:rsid w:val="00EF3BBC"/>
    <w:rsid w:val="00EF416E"/>
    <w:rsid w:val="00EF566D"/>
    <w:rsid w:val="00F01032"/>
    <w:rsid w:val="00F243DA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B1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A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A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A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A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B1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A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A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A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A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UDRUGA BEŽIČNO UMREŽENIH KORISNIKA RAČUNALA ŠIBENIK WIFI</izvorni_sadrzaj>
    <derivirana_varijabla naziv="DomainObject.Predmet.ProtustrankaFormated_1">  UDRUGA BEŽIČNO UMREŽENIH KORISNIKA RAČUNALA ŠIBENIK WIFI</derivirana_varijabla>
  </DomainObject.Predmet.ProtustrankaFormated>
  <DomainObject.Predmet.ProtustrankaFormatedOIB>
    <izvorni_sadrzaj>  UDRUGA BEŽIČNO UMREŽENIH KORISNIKA RAČUNALA ŠIBENIK WIFI, OIB 71090230781</izvorni_sadrzaj>
    <derivirana_varijabla naziv="DomainObject.Predmet.ProtustrankaFormatedOIB_1">  UDRUGA BEŽIČNO UMREŽENIH KORISNIKA RAČUNALA ŠIBENIK WIFI, OIB 71090230781</derivirana_varijabla>
  </DomainObject.Predmet.ProtustrankaFormatedOIB>
  <DomainObject.Predmet.ProtustrankaFormatedWithAdress>
    <izvorni_sadrzaj> UDRUGA BEŽIČNO UMREŽENIH KORISNIKA RAČUNALA ŠIBENIK WIFI, Stjepana Radića 84, 22000 Šibenik</izvorni_sadrzaj>
    <derivirana_varijabla naziv="DomainObject.Predmet.ProtustrankaFormatedWithAdress_1"> UDRUGA BEŽIČNO UMREŽENIH KORISNIKA RAČUNALA ŠIBENIK WIFI, Stjepana Radića 84, 22000 Šibenik</derivirana_varijabla>
  </DomainObject.Predmet.ProtustrankaFormatedWithAdress>
  <DomainObject.Predmet.ProtustrankaFormatedWithAdressOIB>
    <izvorni_sadrzaj> UDRUGA BEŽIČNO UMREŽENIH KORISNIKA RAČUNALA ŠIBENIK WIFI, OIB 71090230781, Stjepana Radića 84, 22000 Šibenik</izvorni_sadrzaj>
    <derivirana_varijabla naziv="DomainObject.Predmet.ProtustrankaFormatedWithAdressOIB_1"> UDRUGA BEŽIČNO UMREŽENIH KORISNIKA RAČUNALA ŠIBENIK WIFI, OIB 71090230781, Stjepana Radića 84, 22000 Šibenik</derivirana_varijabla>
  </DomainObject.Predmet.ProtustrankaFormatedWithAdressOIB>
  <DomainObject.Predmet.ProtustrankaWithAdress>
    <izvorni_sadrzaj>UDRUGA BEŽIČNO UMREŽENIH KORISNIKA RAČUNALA ŠIBENIK WIFI Stjepana Radića 84, 22000 Šibenik</izvorni_sadrzaj>
    <derivirana_varijabla naziv="DomainObject.Predmet.ProtustrankaWithAdress_1">UDRUGA BEŽIČNO UMREŽENIH KORISNIKA RAČUNALA ŠIBENIK WIFI Stjepana Radića 84, 22000 Šibenik</derivirana_varijabla>
  </DomainObject.Predmet.ProtustrankaWithAdress>
  <DomainObject.Predmet.ProtustrankaWithAdressOIB>
    <izvorni_sadrzaj>UDRUGA BEŽIČNO UMREŽENIH KORISNIKA RAČUNALA ŠIBENIK WIFI, OIB 71090230781, Stjepana Radića 84, 22000 Šibenik</izvorni_sadrzaj>
    <derivirana_varijabla naziv="DomainObject.Predmet.ProtustrankaWithAdressOIB_1">UDRUGA BEŽIČNO UMREŽENIH KORISNIKA RAČUNALA ŠIBENIK WIFI, OIB 71090230781, Stjepana Radića 84, 22000 Šibenik</derivirana_varijabla>
  </DomainObject.Predmet.ProtustrankaWithAdressOIB>
  <DomainObject.Predmet.ProtustrankaNazivFormated>
    <izvorni_sadrzaj>UDRUGA BEŽIČNO UMREŽENIH KORISNIKA RAČUNALA ŠIBENIK WIFI</izvorni_sadrzaj>
    <derivirana_varijabla naziv="DomainObject.Predmet.ProtustrankaNazivFormated_1">UDRUGA BEŽIČNO UMREŽENIH KORISNIKA RAČUNALA ŠIBENIK WIFI</derivirana_varijabla>
  </DomainObject.Predmet.ProtustrankaNazivFormated>
  <DomainObject.Predmet.ProtustrankaNazivFormatedOIB>
    <izvorni_sadrzaj>UDRUGA BEŽIČNO UMREŽENIH KORISNIKA RAČUNALA ŠIBENIK WIFI, OIB 71090230781</izvorni_sadrzaj>
    <derivirana_varijabla naziv="DomainObject.Predmet.ProtustrankaNazivFormatedOIB_1">UDRUGA BEŽIČNO UMREŽENIH KORISNIKA RAČUNALA ŠIBENIK WIFI, OIB 71090230781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BEŽIČNO UMREŽENIH KORISNIKA RAČUNALA ŠIBENIK WIFI</item>
    </izvorni_sadrzaj>
    <derivirana_varijabla naziv="DomainObject.Predmet.ProtuStrankaListFormated_1">
      <item>UDRUGA BEŽIČNO UMREŽENIH KORISNIKA RAČUNALA ŠIBENIK WIFI</item>
    </derivirana_varijabla>
  </DomainObject.Predmet.ProtuStrankaListFormated>
  <DomainObject.Predmet.ProtuStrankaListFormatedOIB>
    <izvorni_sadrzaj>
      <item>UDRUGA BEŽIČNO UMREŽENIH KORISNIKA RAČUNALA ŠIBENIK WIFI, OIB 71090230781</item>
    </izvorni_sadrzaj>
    <derivirana_varijabla naziv="DomainObject.Predmet.ProtuStrankaListFormatedOIB_1">
      <item>UDRUGA BEŽIČNO UMREŽENIH KORISNIKA RAČUNALA ŠIBENIK WIFI, OIB 71090230781</item>
    </derivirana_varijabla>
  </DomainObject.Predmet.ProtuStrankaListFormatedOIB>
  <DomainObject.Predmet.ProtuStrankaListFormatedWithAdress>
    <izvorni_sadrzaj>
      <item>UDRUGA BEŽIČNO UMREŽENIH KORISNIKA RAČUNALA ŠIBENIK WIFI, Stjepana Radića 84, 22000 Šibenik</item>
    </izvorni_sadrzaj>
    <derivirana_varijabla naziv="DomainObject.Predmet.ProtuStrankaListFormatedWithAdress_1">
      <item>UDRUGA BEŽIČNO UMREŽENIH KORISNIKA RAČUNALA ŠIBENIK WIFI, Stjepana Radića 84, 22000 Šibenik</item>
    </derivirana_varijabla>
  </DomainObject.Predmet.ProtuStrankaListFormatedWithAdress>
  <DomainObject.Predmet.ProtuStrankaListFormatedWithAdressOIB>
    <izvorni_sadrzaj>
      <item>UDRUGA BEŽIČNO UMREŽENIH KORISNIKA RAČUNALA ŠIBENIK WIFI, OIB 71090230781, Stjepana Radića 84, 22000 Šibenik</item>
    </izvorni_sadrzaj>
    <derivirana_varijabla naziv="DomainObject.Predmet.ProtuStrankaListFormatedWithAdressOIB_1">
      <item>UDRUGA BEŽIČNO UMREŽENIH KORISNIKA RAČUNALA ŠIBENIK WIFI, OIB 71090230781, Stjepana Radića 84, 22000 Šibenik</item>
    </derivirana_varijabla>
  </DomainObject.Predmet.ProtuStrankaListFormatedWithAdressOIB>
  <DomainObject.Predmet.ProtuStrankaListNazivFormated>
    <izvorni_sadrzaj>
      <item>UDRUGA BEŽIČNO UMREŽENIH KORISNIKA RAČUNALA ŠIBENIK WIFI</item>
    </izvorni_sadrzaj>
    <derivirana_varijabla naziv="DomainObject.Predmet.ProtuStrankaListNazivFormated_1">
      <item>UDRUGA BEŽIČNO UMREŽENIH KORISNIKA RAČUNALA ŠIBENIK WIFI</item>
    </derivirana_varijabla>
  </DomainObject.Predmet.ProtuStrankaListNazivFormated>
  <DomainObject.Predmet.ProtuStrankaListNazivFormatedOIB>
    <izvorni_sadrzaj>
      <item>UDRUGA BEŽIČNO UMREŽENIH KORISNIKA RAČUNALA ŠIBENIK WIFI, OIB 71090230781</item>
    </izvorni_sadrzaj>
    <derivirana_varijabla naziv="DomainObject.Predmet.ProtuStrankaListNazivFormatedOIB_1">
      <item>UDRUGA BEŽIČNO UMREŽENIH KORISNIKA RAČUNALA ŠIBENIK WIFI, OIB 71090230781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BEŽIČNO UMREŽENIH KORISNIKA RAČUNALA ŠIBENIK WIFI</izvorni_sadrzaj>
    <derivirana_varijabla naziv="DomainObject.Predmet.ProtustrankaIDrugi_1">UDRUGA BEŽIČNO UMREŽENIH KORISNIKA RAČUNALA ŠIBENIK WIFI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BEŽIČNO UMREŽENIH KORISNIKA RAČUNALA ŠIBENIK WIFI, OIB 71090230781, Stjepana Radića 84, 22000 Šibenik</izvorni_sadrzaj>
    <derivirana_varijabla naziv="DomainObject.Predmet.ProtustrankaIDrugiAdressOIB_1">UDRUGA BEŽIČNO UMREŽENIH KORISNIKA RAČUNALA ŠIBENIK WIFI, OIB 71090230781, Stjepana Radića 84,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2017.</izvorni_sadrzaj>
    <derivirana_varijabla naziv="DomainObject.Predmet.OdlukaRjesenje.DatumDonosenjaOdluke_1">18.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St-221/2017-6</izvorni_sadrzaj>
    <derivirana_varijabla naziv="DomainObject.Predmet.OdlukaRjesenje.Oznaka_1">St-221/2017-6</derivirana_varijabla>
  </DomainObject.Predmet.OdlukaRjesenje.Oznaka>
  <DomainObject.Predmet.SudioniciListNaziv>
    <izvorni_sadrzaj>
      <item>FINA - Podružnica Šibenik</item>
      <item>UDRUGA BEŽIČNO UMREŽENIH KORISNIKA RAČUNALA ŠIBENIK WIFI</item>
    </izvorni_sadrzaj>
    <derivirana_varijabla naziv="DomainObject.Predmet.SudioniciListNaziv_1">
      <item>FINA - Podružnica Šibenik</item>
      <item>UDRUGA BEŽIČNO UMREŽENIH KORISNIKA RAČUNALA ŠIBENIK WIFI</item>
    </derivirana_varijabla>
  </DomainObject.Predmet.SudioniciListNaziv>
  <DomainObject.Predmet.SudioniciListAdressOIB>
    <izvorni_sadrzaj>
      <item>FINA - Podružnica Šibenik, OIB 85821130368, Perivoj L. Marune 1,22000 Šibenik</item>
      <item>UDRUGA BEŽIČNO UMREŽENIH KORISNIKA RAČUNALA ŠIBENIK WIFI, OIB 71090230781, Stjepana Radića 84,22000 Šibenik</item>
    </izvorni_sadrzaj>
    <derivirana_varijabla naziv="DomainObject.Predmet.SudioniciListAdressOIB_1">
      <item>FINA - Podružnica Šibenik, OIB 85821130368, Perivoj L. Marune 1,22000 Šibenik</item>
      <item>UDRUGA BEŽIČNO UMREŽENIH KORISNIKA RAČUNALA ŠIBENIK WIFI, OIB 71090230781, Stjepana Radića 84,22000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71090230781</item>
    </izvorni_sadrzaj>
    <derivirana_varijabla naziv="DomainObject.Predmet.SudioniciListNazivOIB_1">
      <item>, OIB 85821130368</item>
      <item>, OIB 71090230781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FE95B5-9525-40BD-BBC9-BD0FFDA4B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2977</properties:Characters>
  <properties:Lines>81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2017-10-20T12:08:00Z</dcterms:created>
  <dc:creator>Administrator</dc:creator>
  <cp:lastModifiedBy>Marijana Žuža</cp:lastModifiedBy>
  <cp:lastPrinted>2017-10-20T12:07:00Z</cp:lastPrinted>
  <dcterms:modified xmlns:xsi="http://www.w3.org/2001/XMLSchema-instance" xsi:type="dcterms:W3CDTF">2017-10-20T12:17:00Z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