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2677" w14:paraId="5712677" w:rsidRDefault="00DE355A" w:rsidP="00DE355A" w:rsidR="00DE355A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2B433B">
        <w:rPr>
          <w:rFonts w:cs="Times New Roman" w:eastAsia="Times New Roman"/>
          <w:bCs/>
          <w:szCs w:val="20"/>
        </w:rPr>
        <w:t xml:space="preserve">                    </w:t>
      </w:r>
      <w:r w:rsidRPr="002B433B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355A" w:rsidP="00DE355A" w:rsidR="00DE355A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2B433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E355A" w:rsidP="00DE355A" w:rsidR="00DE355A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2B433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E355A" w:rsidP="00DE355A" w:rsidR="00DE355A" w:rsidRPr="002B433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2B433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DE355A" w:rsidP="00DE355A" w:rsidR="00DE355A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DE355A" w:rsidP="00DE355A" w:rsidR="00DE355A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R J E Š E NJ E</w:t>
      </w: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DE355A" w:rsidP="00DE355A" w:rsidR="00DE355A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Trgovački sud u Pazinu, po </w:t>
      </w:r>
      <w:r>
        <w:rPr>
          <w:rFonts w:cs="Times New Roman" w:eastAsia="Times New Roman"/>
          <w:szCs w:val="24"/>
          <w:lang w:eastAsia="hr-HR"/>
        </w:rPr>
        <w:t xml:space="preserve">stečajnoj sutkinji Adrijani Labinjan Skok, u postupku provedbe skraćenog stečajnog postupka po </w:t>
      </w:r>
      <w:r w:rsidRPr="002B433B">
        <w:rPr>
          <w:rFonts w:cs="Times New Roman" w:eastAsia="Times New Roman"/>
          <w:szCs w:val="24"/>
          <w:lang w:eastAsia="hr-HR"/>
        </w:rPr>
        <w:t>zahtjevu Financijske agencije, OIB 85821130368, Regionalnog centra Rijeka, Podružnice Pula, Pula, Giardini 5, nad pravnom osobom</w:t>
      </w:r>
      <w:r>
        <w:rPr>
          <w:rFonts w:cs="Times New Roman" w:eastAsia="Times New Roman"/>
          <w:szCs w:val="24"/>
          <w:lang w:eastAsia="hr-HR"/>
        </w:rPr>
        <w:t xml:space="preserve"> (dužnikom) Ugostiteljsko turistička zadruga Vila Luna Poreč, Poreč, Špadići 18, OIB 23525487938, MBS 040218974, 10. ožujka 2016.</w:t>
      </w:r>
    </w:p>
    <w:p w:rsidRDefault="00DE355A" w:rsidP="00DE355A" w:rsidR="00DE355A" w:rsidRPr="002B433B">
      <w:pPr>
        <w:tabs>
          <w:tab w:pos="4438" w:val="left"/>
        </w:tabs>
        <w:rPr>
          <w:rFonts w:cs="Times New Roman" w:eastAsia="Calibri"/>
        </w:rPr>
      </w:pPr>
    </w:p>
    <w:p w:rsidRDefault="00DE355A" w:rsidP="00DE355A" w:rsidR="00DE355A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r i j e š i o   j e</w:t>
      </w: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DE355A" w:rsidP="00DE355A" w:rsidR="00DE355A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</w:rPr>
        <w:t>Obustavlja se postupak provedbe skraćenog stečajnog postupka nad pravnom osobom</w:t>
      </w:r>
      <w:r w:rsidRPr="002B433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Ugostiteljsko turistička zadruga Vila Luna Poreč, Poreč, Špadići 18, OIB 23525487938, MBS 040218974.</w:t>
      </w:r>
    </w:p>
    <w:p w:rsidRDefault="00DE355A" w:rsidP="00DE355A" w:rsidR="00DE355A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DE355A" w:rsidP="00DE355A" w:rsidR="00DE355A" w:rsidRPr="002B433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DE355A" w:rsidP="00DE355A" w:rsidR="00DE355A" w:rsidRPr="002B433B">
      <w:pPr>
        <w:tabs>
          <w:tab w:pos="4438" w:val="left"/>
        </w:tabs>
        <w:jc w:val="center"/>
        <w:rPr>
          <w:rFonts w:cs="Times New Roman" w:eastAsia="Calibri"/>
        </w:rPr>
      </w:pPr>
      <w:r w:rsidRPr="002B433B">
        <w:rPr>
          <w:rFonts w:cs="Times New Roman" w:eastAsia="Calibri"/>
        </w:rPr>
        <w:t>Obrazloženje</w:t>
      </w:r>
    </w:p>
    <w:p w:rsidRDefault="00DE355A" w:rsidP="00DE355A" w:rsidR="00DE355A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E355A" w:rsidP="00DE355A" w:rsidR="00DE355A">
      <w:pPr>
        <w:ind w:firstLine="708"/>
        <w:rPr>
          <w:rFonts w:cs="Times New Roman" w:eastAsia="Times New Roman"/>
          <w:szCs w:val="24"/>
        </w:rPr>
      </w:pPr>
      <w:r w:rsidRPr="002B433B">
        <w:rPr>
          <w:rFonts w:cs="Times New Roman" w:eastAsia="Times New Roman"/>
          <w:szCs w:val="24"/>
          <w:lang w:eastAsia="hr-HR"/>
        </w:rPr>
        <w:t>Povodom zahtjeva Financijske agencije za provedbu skraćenog stečajnog postupka</w:t>
      </w:r>
      <w:r>
        <w:rPr>
          <w:rFonts w:cs="Times New Roman" w:eastAsia="Times New Roman"/>
          <w:szCs w:val="24"/>
          <w:lang w:eastAsia="hr-HR"/>
        </w:rPr>
        <w:t xml:space="preserve"> nad dužnikom Ugostiteljsko turistička zadruga Vila Luna Poreč</w:t>
      </w:r>
      <w:r w:rsidRPr="002B433B">
        <w:rPr>
          <w:rFonts w:cs="Times New Roman" w:eastAsia="Times New Roman"/>
          <w:szCs w:val="24"/>
          <w:lang w:eastAsia="hr-HR"/>
        </w:rPr>
        <w:t xml:space="preserve">, </w:t>
      </w:r>
      <w:r w:rsidRPr="002B433B">
        <w:rPr>
          <w:rFonts w:cs="Times New Roman" w:eastAsia="Times New Roman"/>
          <w:szCs w:val="24"/>
        </w:rPr>
        <w:t>sukladno čl. 428. i 430. Stečajnog zakona (Narodne novine br. 71/15),</w:t>
      </w:r>
      <w:r>
        <w:rPr>
          <w:rFonts w:cs="Times New Roman" w:eastAsia="Times New Roman"/>
          <w:szCs w:val="24"/>
        </w:rPr>
        <w:t xml:space="preserve"> na mrežnoj stranici e-Oglasna ploča sudova 29. prosinca 2015. </w:t>
      </w:r>
      <w:r w:rsidRPr="002B433B">
        <w:rPr>
          <w:rFonts w:cs="Times New Roman" w:eastAsia="Times New Roman"/>
          <w:szCs w:val="24"/>
        </w:rPr>
        <w:t xml:space="preserve">objavljen </w:t>
      </w:r>
      <w:r>
        <w:rPr>
          <w:rFonts w:cs="Times New Roman" w:eastAsia="Times New Roman"/>
          <w:szCs w:val="24"/>
        </w:rPr>
        <w:t xml:space="preserve">je </w:t>
      </w:r>
      <w:r w:rsidRPr="002B433B">
        <w:rPr>
          <w:rFonts w:cs="Times New Roman" w:eastAsia="Times New Roman"/>
          <w:szCs w:val="24"/>
        </w:rPr>
        <w:t>oglas posl. br. 11 St-</w:t>
      </w:r>
      <w:r>
        <w:rPr>
          <w:rFonts w:cs="Times New Roman" w:eastAsia="Times New Roman"/>
          <w:szCs w:val="24"/>
        </w:rPr>
        <w:t xml:space="preserve">665/2015-3. </w:t>
      </w:r>
    </w:p>
    <w:p w:rsidRDefault="00DE355A" w:rsidP="00DE355A" w:rsidR="00DE355A" w:rsidRPr="002B433B">
      <w:pPr>
        <w:ind w:firstLine="708"/>
      </w:pPr>
      <w:r w:rsidRPr="002B433B">
        <w:rPr>
          <w:rFonts w:cs="Times New Roman" w:eastAsia="Times New Roman"/>
          <w:szCs w:val="24"/>
          <w:lang w:eastAsia="hr-HR"/>
        </w:rPr>
        <w:t xml:space="preserve">U tijeku postupka, uvidom u sudski registar za dužnika utvrđeno je da je nad dužnikom rješenjem posl. br. </w:t>
      </w:r>
      <w:r>
        <w:rPr>
          <w:rFonts w:cs="Times New Roman" w:eastAsia="Times New Roman"/>
          <w:szCs w:val="24"/>
          <w:lang w:eastAsia="hr-HR"/>
        </w:rPr>
        <w:t>Pa/</w:t>
      </w:r>
      <w:r w:rsidRPr="002B433B">
        <w:t>Tt-15/</w:t>
      </w:r>
      <w:r>
        <w:t>6948-</w:t>
      </w:r>
      <w:r w:rsidRPr="002B433B">
        <w:t>1 od 31. prosinca 2015., na temelju čl. 70. st. 4. Zakona o sudskom (Narodne novine br. 1/95, 57/96, 1/98, 30/99, 45/99, 54/05, 40/07, 91/10, 90/11, 148/13, 93/14), pokrenut postupak brisanja iz sudskog registra.</w:t>
      </w:r>
    </w:p>
    <w:p w:rsidRDefault="00DE355A" w:rsidP="00DE355A" w:rsidR="00DE355A" w:rsidRPr="002B433B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E355A" w:rsidP="00DE355A" w:rsidR="00DE355A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DE355A" w:rsidP="00DE355A" w:rsidR="00DE355A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E355A" w:rsidP="00DE355A" w:rsidR="00DE355A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10. ožujka</w:t>
      </w:r>
      <w:r w:rsidRPr="002B433B">
        <w:rPr>
          <w:rFonts w:cs="Times New Roman" w:eastAsia="Times New Roman"/>
          <w:szCs w:val="24"/>
          <w:lang w:eastAsia="hr-HR"/>
        </w:rPr>
        <w:t xml:space="preserve"> 2016.</w:t>
      </w:r>
    </w:p>
    <w:p w:rsidRDefault="00DE355A" w:rsidP="00DE355A" w:rsidR="00DE355A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61035" w:rsidP="00F61035" w:rsidR="00DE355A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 w:rsidR="00DE355A">
        <w:rPr>
          <w:rFonts w:cs="Times New Roman" w:eastAsia="Times New Roman"/>
          <w:szCs w:val="24"/>
          <w:lang w:eastAsia="hr-HR"/>
        </w:rPr>
        <w:t>Sutkinja</w:t>
      </w:r>
    </w:p>
    <w:p w:rsidRDefault="00F61035" w:rsidP="00F61035" w:rsidR="00DE355A" w:rsidRPr="002B433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 w:rsidR="00DE355A">
        <w:rPr>
          <w:rFonts w:cs="Times New Roman" w:eastAsia="Times New Roman"/>
          <w:szCs w:val="24"/>
          <w:lang w:eastAsia="hr-HR"/>
        </w:rPr>
        <w:t>Adrijana Labinjan Skok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DE355A" w:rsidP="00F61035" w:rsidR="00DE355A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DE355A" w:rsidP="00DE355A" w:rsidR="00DE355A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u roku od osam dana od dostave rješenja, </w:t>
      </w:r>
      <w:r w:rsidRPr="002B433B">
        <w:rPr>
          <w:rFonts w:cs="Times New Roman" w:eastAsia="Times New Roman"/>
          <w:szCs w:val="24"/>
          <w:lang w:eastAsia="hr-HR"/>
        </w:rPr>
        <w:t xml:space="preserve">a dostava se smatra obavljenom istekom osmog dana od dana objave rješenja na mrežnoj stranici e-Oglasna ploča sudova. Žalba se podnosi ovome sudu, a o njoj odlučuje </w:t>
      </w:r>
      <w:r>
        <w:rPr>
          <w:rFonts w:cs="Times New Roman" w:eastAsia="Times New Roman"/>
          <w:szCs w:val="24"/>
          <w:lang w:eastAsia="hr-HR"/>
        </w:rPr>
        <w:t>Visoki trgovački sud Republike Hrvatske.</w:t>
      </w:r>
    </w:p>
    <w:p w:rsidRDefault="00DE355A" w:rsidP="00DE355A" w:rsidR="00DE355A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>DNA:</w:t>
      </w:r>
    </w:p>
    <w:p w:rsidRDefault="00DE355A" w:rsidP="00DE355A" w:rsidR="00DE355A" w:rsidRPr="002B433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2B433B">
        <w:rPr>
          <w:rFonts w:cs="Times New Roman" w:eastAsia="Times New Roman"/>
          <w:szCs w:val="24"/>
          <w:lang w:eastAsia="hr-HR"/>
        </w:rPr>
        <w:t xml:space="preserve">- mrežna </w:t>
      </w:r>
      <w:r>
        <w:rPr>
          <w:rFonts w:cs="Times New Roman" w:eastAsia="Times New Roman"/>
          <w:szCs w:val="24"/>
          <w:lang w:eastAsia="hr-HR"/>
        </w:rPr>
        <w:t>stranica e-Oglasna ploča sudova (8 dana).</w:t>
      </w:r>
    </w:p>
    <w:p w:rsidRDefault="00DE355A" w:rsidP="00DE355A" w:rsidR="00DE355A" w:rsidRPr="002B433B">
      <w:pPr>
        <w:tabs>
          <w:tab w:pos="4438" w:val="left"/>
        </w:tabs>
        <w:rPr>
          <w:rFonts w:cs="Times New Roman" w:eastAsia="Calibri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Calibri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Calibri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Calibri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Calibri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Calibri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DE355A" w:rsidP="00DE355A" w:rsidR="00DE355A" w:rsidRPr="002B433B">
      <w:pPr>
        <w:rPr>
          <w:rFonts w:eastAsiaTheme="minorEastAsia"/>
          <w:lang w:eastAsia="hr-HR"/>
        </w:rPr>
      </w:pPr>
    </w:p>
    <w:p w:rsidRDefault="00DE355A" w:rsidP="00DE355A" w:rsidR="00DE355A" w:rsidRPr="002B433B">
      <w:pPr>
        <w:rPr>
          <w:rFonts w:eastAsiaTheme="minorEastAsia"/>
          <w:lang w:eastAsia="hr-HR"/>
        </w:rPr>
      </w:pPr>
    </w:p>
    <w:p w:rsidRDefault="00DE355A" w:rsidP="00DE355A" w:rsidR="00DE355A" w:rsidRPr="002B433B">
      <w:pPr>
        <w:rPr>
          <w:rFonts w:eastAsiaTheme="minorEastAsia"/>
          <w:lang w:eastAsia="hr-HR"/>
        </w:rPr>
      </w:pPr>
    </w:p>
    <w:p w:rsidRDefault="004F5027" w:rsidR="004F5027"/>
    <w:sectPr w:rsidSect="00DE355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55A" w:rsidP="00DE355A" w:rsidR="00DE355A">
      <w:r>
        <w:separator/>
      </w:r>
    </w:p>
  </w:endnote>
  <w:endnote w:id="0" w:type="continuationSeparator">
    <w:p w:rsidRDefault="00DE355A" w:rsidP="00DE355A" w:rsidR="00DE3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55A" w:rsidP="00DE355A" w:rsidR="00DE355A">
      <w:r>
        <w:separator/>
      </w:r>
    </w:p>
  </w:footnote>
  <w:footnote w:id="0" w:type="continuationSeparator">
    <w:p w:rsidRDefault="00DE355A" w:rsidP="00DE355A" w:rsidR="00DE35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1035" w:rsidP="002B433B" w:rsidR="002B433B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D025D">
          <w:rPr>
            <w:noProof/>
          </w:rPr>
          <w:t>2</w:t>
        </w:r>
        <w:r>
          <w:fldChar w:fldCharType="end"/>
        </w:r>
      </w:sdtContent>
    </w:sdt>
    <w:r>
      <w:tab/>
      <w:t>2 St-</w:t>
    </w:r>
    <w:r w:rsidR="00DE355A">
      <w:t>665</w:t>
    </w:r>
    <w:r>
      <w:t>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55A" w:rsidP="00DE355A" w:rsidR="00DE355A">
    <w:pPr>
      <w:pStyle w:val="Zaglavlje"/>
      <w:jc w:val="right"/>
    </w:pPr>
    <w:r>
      <w:t>2 St-665/2015-6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17A1"/>
    <w:rsid w:val="004617A1"/>
    <w:rsid w:val="004F5027"/>
    <w:rsid w:val="00DE355A"/>
    <w:rsid w:val="00F61035"/>
    <w:rsid w:val="00F919C8"/>
    <w:rsid w:val="00FC570A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355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355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E355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35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355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35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55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D0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2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25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2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2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355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355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E355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35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355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35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55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D0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25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25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2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2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UGOSTITELJSKO TURISTIČKA ZADRUGA VILA LUNA  POREČ, POREČ</izvorni_sadrzaj>
    <derivirana_varijabla naziv="DomainObject.Predmet.ProtustrankaFormated_1">  UGOSTITELJSKO TURISTIČKA ZADRUGA VILA LUNA  POREČ, POREČ</derivirana_varijabla>
  </DomainObject.Predmet.ProtustrankaFormated>
  <DomainObject.Predmet.ProtustrankaFormatedOIB>
    <izvorni_sadrzaj>  UGOSTITELJSKO TURISTIČKA ZADRUGA VILA LUNA  POREČ, POREČ, OIB 23525487938</izvorni_sadrzaj>
    <derivirana_varijabla naziv="DomainObject.Predmet.ProtustrankaFormatedOIB_1">  UGOSTITELJSKO TURISTIČKA ZADRUGA VILA LUNA  POREČ, POREČ, OIB 23525487938</derivirana_varijabla>
  </DomainObject.Predmet.ProtustrankaFormatedOIB>
  <DomainObject.Predmet.ProtustrankaFormatedWithAdress>
    <izvorni_sadrzaj> UGOSTITELJSKO TURISTIČKA ZADRUGA VILA LUNA  POREČ, POREČ, Špadići 18, 52440 Poreč</izvorni_sadrzaj>
    <derivirana_varijabla naziv="DomainObject.Predmet.ProtustrankaFormatedWithAdress_1"> UGOSTITELJSKO TURISTIČKA ZADRUGA VILA LUNA  POREČ, POREČ, Špadići 18, 52440 Poreč</derivirana_varijabla>
  </DomainObject.Predmet.ProtustrankaFormatedWithAdress>
  <DomainObject.Predmet.ProtustrankaFormatedWithAdressOIB>
    <izvorni_sadrzaj> UGOSTITELJSKO TURISTIČKA ZADRUGA VILA LUNA  POREČ, POREČ, OIB 23525487938, Špadići 18, 52440 Poreč</izvorni_sadrzaj>
    <derivirana_varijabla naziv="DomainObject.Predmet.ProtustrankaFormatedWithAdressOIB_1"> UGOSTITELJSKO TURISTIČKA ZADRUGA VILA LUNA  POREČ, POREČ, OIB 23525487938, Špadići 18, 52440 Poreč</derivirana_varijabla>
  </DomainObject.Predmet.ProtustrankaFormatedWithAdressOIB>
  <DomainObject.Predmet.ProtustrankaWithAdress>
    <izvorni_sadrzaj>UGOSTITELJSKO TURISTIČKA ZADRUGA VILA LUNA  POREČ, POREČ Špadići 18, 52440 Poreč</izvorni_sadrzaj>
    <derivirana_varijabla naziv="DomainObject.Predmet.ProtustrankaWithAdress_1">UGOSTITELJSKO TURISTIČKA ZADRUGA VILA LUNA  POREČ, POREČ Špadići 18, 52440 Poreč</derivirana_varijabla>
  </DomainObject.Predmet.ProtustrankaWithAdress>
  <DomainObject.Predmet.ProtustrankaWithAdressOIB>
    <izvorni_sadrzaj>UGOSTITELJSKO TURISTIČKA ZADRUGA VILA LUNA  POREČ, POREČ, OIB 23525487938, Špadići 18, 52440 Poreč</izvorni_sadrzaj>
    <derivirana_varijabla naziv="DomainObject.Predmet.ProtustrankaWithAdressOIB_1">UGOSTITELJSKO TURISTIČKA ZADRUGA VILA LUNA  POREČ, POREČ, OIB 23525487938, Špadići 18, 52440 Poreč</derivirana_varijabla>
  </DomainObject.Predmet.ProtustrankaWithAdressOIB>
  <DomainObject.Predmet.ProtustrankaNazivFormated>
    <izvorni_sadrzaj>UGOSTITELJSKO TURISTIČKA ZADRUGA VILA LUNA  POREČ, POREČ</izvorni_sadrzaj>
    <derivirana_varijabla naziv="DomainObject.Predmet.ProtustrankaNazivFormated_1">UGOSTITELJSKO TURISTIČKA ZADRUGA VILA LUNA  POREČ, POREČ</derivirana_varijabla>
  </DomainObject.Predmet.ProtustrankaNazivFormated>
  <DomainObject.Predmet.ProtustrankaNazivFormatedOIB>
    <izvorni_sadrzaj>UGOSTITELJSKO TURISTIČKA ZADRUGA VILA LUNA  POREČ, POREČ, OIB 23525487938</izvorni_sadrzaj>
    <derivirana_varijabla naziv="DomainObject.Predmet.ProtustrankaNazivFormatedOIB_1">UGOSTITELJSKO TURISTIČKA ZADRUGA VILA LUNA  POREČ, POREČ, OIB 23525487938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480211.61</izvorni_sadrzaj>
    <derivirana_varijabla naziv="DomainObject.Predmet.TrenutnaVrijednost_1">480211.61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UGOSTITELJSKO TURISTIČKA ZADRUGA VILA LUNA  POREČ, POREČ</item>
    </izvorni_sadrzaj>
    <derivirana_varijabla naziv="DomainObject.Predmet.ProtuStrankaListFormated_1">
      <item>UGOSTITELJSKO TURISTIČKA ZADRUGA VILA LUNA  POREČ, POREČ</item>
    </derivirana_varijabla>
  </DomainObject.Predmet.ProtuStrankaListFormated>
  <DomainObject.Predmet.ProtuStrankaListFormatedOIB>
    <izvorni_sadrzaj>
      <item>UGOSTITELJSKO TURISTIČKA ZADRUGA VILA LUNA  POREČ, POREČ, OIB 23525487938</item>
    </izvorni_sadrzaj>
    <derivirana_varijabla naziv="DomainObject.Predmet.ProtuStrankaListFormatedOIB_1">
      <item>UGOSTITELJSKO TURISTIČKA ZADRUGA VILA LUNA  POREČ, POREČ, OIB 23525487938</item>
    </derivirana_varijabla>
  </DomainObject.Predmet.ProtuStrankaListFormatedOIB>
  <DomainObject.Predmet.ProtuStrankaListFormatedWithAdress>
    <izvorni_sadrzaj>
      <item>UGOSTITELJSKO TURISTIČKA ZADRUGA VILA LUNA  POREČ, POREČ, Špadići 18, 52440 Poreč</item>
    </izvorni_sadrzaj>
    <derivirana_varijabla naziv="DomainObject.Predmet.ProtuStrankaListFormatedWithAdress_1">
      <item>UGOSTITELJSKO TURISTIČKA ZADRUGA VILA LUNA  POREČ, POREČ, Špadići 18, 52440 Poreč</item>
    </derivirana_varijabla>
  </DomainObject.Predmet.ProtuStrankaListFormatedWithAdress>
  <DomainObject.Predmet.ProtuStrankaListFormatedWithAdressOIB>
    <izvorni_sadrzaj>
      <item>UGOSTITELJSKO TURISTIČKA ZADRUGA VILA LUNA  POREČ, POREČ, OIB 23525487938, Špadići 18, 52440 Poreč</item>
    </izvorni_sadrzaj>
    <derivirana_varijabla naziv="DomainObject.Predmet.ProtuStrankaListFormatedWithAdressOIB_1">
      <item>UGOSTITELJSKO TURISTIČKA ZADRUGA VILA LUNA  POREČ, POREČ, OIB 23525487938, Špadići 18, 52440 Poreč</item>
    </derivirana_varijabla>
  </DomainObject.Predmet.ProtuStrankaListFormatedWithAdressOIB>
  <DomainObject.Predmet.ProtuStrankaListNazivFormated>
    <izvorni_sadrzaj>
      <item>UGOSTITELJSKO TURISTIČKA ZADRUGA VILA LUNA  POREČ, POREČ</item>
    </izvorni_sadrzaj>
    <derivirana_varijabla naziv="DomainObject.Predmet.ProtuStrankaListNazivFormated_1">
      <item>UGOSTITELJSKO TURISTIČKA ZADRUGA VILA LUNA  POREČ, POREČ</item>
    </derivirana_varijabla>
  </DomainObject.Predmet.ProtuStrankaListNazivFormated>
  <DomainObject.Predmet.ProtuStrankaListNazivFormatedOIB>
    <izvorni_sadrzaj>
      <item>UGOSTITELJSKO TURISTIČKA ZADRUGA VILA LUNA  POREČ, POREČ, OIB 23525487938</item>
    </izvorni_sadrzaj>
    <derivirana_varijabla naziv="DomainObject.Predmet.ProtuStrankaListNazivFormatedOIB_1">
      <item>UGOSTITELJSKO TURISTIČKA ZADRUGA VILA LUNA  POREČ, POREČ, OIB 23525487938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UGOSTITELJSKO TURISTIČKA ZADRUGA VILA LUNA  POREČ, POREČ</izvorni_sadrzaj>
    <derivirana_varijabla naziv="DomainObject.Predmet.ProtustrankaIDrugi_1">UGOSTITELJSKO TURISTIČKA ZADRUGA VILA LUNA  POREČ,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UGOSTITELJSKO TURISTIČKA ZADRUGA VILA LUNA  POREČ, POREČ, OIB 23525487938, Špadići 18, 52440 Poreč</izvorni_sadrzaj>
    <derivirana_varijabla naziv="DomainObject.Predmet.ProtustrankaIDrugiAdressOIB_1">UGOSTITELJSKO TURISTIČKA ZADRUGA VILA LUNA  POREČ, POREČ, OIB 23525487938, Špadići 18,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UGOSTITELJSKO TURISTIČKA ZADRUGA VILA LUNA  POREČ, POREČ</item>
    </izvorni_sadrzaj>
    <derivirana_varijabla naziv="DomainObject.Predmet.SudioniciListNaziv_1">
      <item>FINANCIJSKA AGENCIJA, RC RIJEKA, PODRUŽNICA PULA, PULA</item>
      <item>UGOSTITELJSKO TURISTIČKA ZADRUGA VILA LUNA  POREČ,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UGOSTITELJSKO TURISTIČKA ZADRUGA VILA LUNA  POREČ, POREČ, OIB 23525487938, Špadići 18,52440 Poreč</item>
    </izvorni_sadrzaj>
    <derivirana_varijabla naziv="DomainObject.Predmet.SudioniciListAdressOIB_1">
      <item>FINANCIJSKA AGENCIJA, RC RIJEKA, PODRUŽNICA PULA, PULA, OIB 85821130368, Giardini 5,52100 Pula</item>
      <item>UGOSTITELJSKO TURISTIČKA ZADRUGA VILA LUNA  POREČ, POREČ, OIB 23525487938, Špadići 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23525487938</item>
    </izvorni_sadrzaj>
    <derivirana_varijabla naziv="DomainObject.Predmet.SudioniciListNazivOIB_1">
      <item>, OIB 85821130368</item>
      <item>, OIB 23525487938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2099</properties:Characters>
  <properties:Lines>96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2016-03-10T09:06:00Z</dcterms:created>
  <dc:creator>Mihaela Kaligari</dc:creator>
  <dc:description/>
  <cp:keywords/>
  <cp:lastModifiedBy>Jasmina Matika</cp:lastModifiedBy>
  <cp:lastPrinted>2016-03-10T09:21:00Z</cp:lastPrinted>
  <dcterms:modified xmlns:xsi="http://www.w3.org/2001/XMLSchema-instance" xsi:type="dcterms:W3CDTF">2016-03-11T10:56:00Z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