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17B8" w:rsidR="00EB3CA7" w:rsidP="00710CFF" w:rsidRDefault="00153C78" w14:paraId="30b4f54" w14:textId="30b4f54">
      <w:pPr>
        <w:ind w:left="4956"/>
        <w:jc w:val="right"/>
        <w15:collapsed w:val="false"/>
        <w:rPr>
          <w:rFonts w:ascii="Times New Roman" w:hAnsi="Times New Roman"/>
          <w:sz w:val="24"/>
          <w:szCs w:val="24"/>
          <w:lang w:val="hr-HR"/>
        </w:rPr>
      </w:pPr>
      <w:bookmarkStart w:name="_GoBack" w:id="0"/>
      <w:bookmarkEnd w:id="0"/>
      <w:r>
        <w:rPr>
          <w:rFonts w:ascii="Times New Roman" w:hAnsi="Times New Roman"/>
          <w:sz w:val="24"/>
          <w:szCs w:val="24"/>
          <w:lang w:val="hr-HR"/>
        </w:rPr>
        <w:t xml:space="preserve">Poslovni broj: </w:t>
      </w:r>
      <w:r w:rsidR="00CD5911">
        <w:rPr>
          <w:rFonts w:ascii="Times New Roman" w:hAnsi="Times New Roman"/>
          <w:sz w:val="24"/>
          <w:szCs w:val="24"/>
          <w:lang w:val="hr-HR"/>
        </w:rPr>
        <w:t>21</w:t>
      </w:r>
      <w:r w:rsidR="00EB3CA7">
        <w:rPr>
          <w:rFonts w:ascii="Times New Roman" w:hAnsi="Times New Roman"/>
          <w:sz w:val="24"/>
          <w:szCs w:val="24"/>
          <w:lang w:val="hr-HR"/>
        </w:rPr>
        <w:t>.</w:t>
      </w:r>
      <w:r w:rsidRPr="00F817B8" w:rsidR="00EB3CA7">
        <w:rPr>
          <w:rFonts w:ascii="Times New Roman" w:hAnsi="Times New Roman"/>
          <w:sz w:val="24"/>
          <w:szCs w:val="24"/>
          <w:lang w:val="hr-HR"/>
        </w:rPr>
        <w:t xml:space="preserve"> Sp-</w:t>
      </w:r>
      <w:r w:rsidR="009707F8">
        <w:rPr>
          <w:rFonts w:ascii="Times New Roman" w:hAnsi="Times New Roman"/>
          <w:sz w:val="24"/>
          <w:szCs w:val="24"/>
          <w:lang w:val="hr-HR"/>
        </w:rPr>
        <w:t>4395/2019-12</w:t>
      </w:r>
    </w:p>
    <w:p w:rsidR="00EB3CA7" w:rsidP="00EB3CA7" w:rsidRDefault="00EB3CA7">
      <w:pPr>
        <w:jc w:val="right"/>
        <w:rPr>
          <w:noProof/>
          <w:lang w:val="hr-HR"/>
        </w:rPr>
      </w:pPr>
    </w:p>
    <w:p w:rsidRPr="00CD0026" w:rsidR="00337C9B" w:rsidP="00E33F3D" w:rsidRDefault="00CD0026">
      <w:pPr>
        <w:rPr>
          <w:rFonts w:ascii="Times New Roman" w:hAnsi="Times New Roman"/>
          <w:sz w:val="24"/>
          <w:szCs w:val="24"/>
        </w:rPr>
      </w:pPr>
      <w:r>
        <w:rPr>
          <w:noProof/>
          <w:lang w:val="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00337C9B" w:rsidP="00E33F3D" w:rsidRDefault="00337C9B">
      <w:pPr>
        <w:rPr>
          <w:rFonts w:ascii="Times New Roman" w:hAnsi="Times New Roman"/>
          <w:sz w:val="24"/>
          <w:szCs w:val="24"/>
          <w:lang w:val="hr-HR"/>
        </w:rPr>
      </w:pP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Republika Hrvatska</w:t>
      </w: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Općinski sud u Osijek</w:t>
      </w:r>
      <w:r w:rsidR="00235E04">
        <w:rPr>
          <w:rFonts w:ascii="Times New Roman" w:hAnsi="Times New Roman"/>
          <w:sz w:val="24"/>
          <w:szCs w:val="24"/>
          <w:lang w:val="hr-HR"/>
        </w:rPr>
        <w:t>u</w:t>
      </w: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Europske avenije 7</w:t>
      </w:r>
    </w:p>
    <w:p w:rsidR="00E33F3D" w:rsidP="003205A5" w:rsidRDefault="00E33F3D">
      <w:pPr>
        <w:rPr>
          <w:rFonts w:ascii="Times New Roman" w:hAnsi="Times New Roman"/>
          <w:sz w:val="24"/>
          <w:szCs w:val="24"/>
          <w:lang w:val="hr-HR"/>
        </w:rPr>
      </w:pPr>
      <w:r w:rsidRPr="00E33F3D">
        <w:rPr>
          <w:rFonts w:ascii="Times New Roman" w:hAnsi="Times New Roman"/>
          <w:sz w:val="24"/>
          <w:szCs w:val="24"/>
          <w:lang w:val="hr-HR"/>
        </w:rPr>
        <w:t>31000  Osijek</w:t>
      </w:r>
    </w:p>
    <w:p w:rsidRPr="00F817B8" w:rsidR="00E33F3D" w:rsidP="007F5B38" w:rsidRDefault="00E33F3D">
      <w:pPr>
        <w:ind w:left="4956" w:firstLine="708"/>
        <w:rPr>
          <w:rFonts w:ascii="Times New Roman" w:hAnsi="Times New Roman"/>
          <w:sz w:val="24"/>
          <w:szCs w:val="24"/>
          <w:lang w:val="hr-HR"/>
        </w:rPr>
      </w:pPr>
    </w:p>
    <w:p w:rsidR="00E33F3D" w:rsidP="00ED39C3" w:rsidRDefault="00E33F3D">
      <w:pPr>
        <w:jc w:val="center"/>
        <w:rPr>
          <w:rFonts w:ascii="Times New Roman" w:hAnsi="Times New Roman"/>
          <w:sz w:val="24"/>
          <w:szCs w:val="24"/>
          <w:lang w:val="hr-HR"/>
        </w:rPr>
      </w:pPr>
    </w:p>
    <w:p w:rsidR="00ED39C3" w:rsidP="00ED39C3" w:rsidRDefault="00ED39C3">
      <w:pPr>
        <w:jc w:val="center"/>
        <w:rPr>
          <w:rFonts w:ascii="Times New Roman" w:hAnsi="Times New Roman"/>
          <w:sz w:val="24"/>
          <w:szCs w:val="24"/>
          <w:lang w:val="hr-HR"/>
        </w:rPr>
      </w:pPr>
      <w:r>
        <w:rPr>
          <w:rFonts w:ascii="Times New Roman" w:hAnsi="Times New Roman"/>
          <w:sz w:val="24"/>
          <w:szCs w:val="24"/>
          <w:lang w:val="hr-HR"/>
        </w:rPr>
        <w:t xml:space="preserve">OBAVIJEST POTROŠAČU </w:t>
      </w:r>
    </w:p>
    <w:p w:rsidR="00076112" w:rsidP="00F30374" w:rsidRDefault="00076112">
      <w:pPr>
        <w:rPr>
          <w:rFonts w:ascii="Times New Roman" w:hAnsi="Times New Roman"/>
          <w:sz w:val="24"/>
          <w:szCs w:val="24"/>
          <w:lang w:val="hr-HR"/>
        </w:rPr>
      </w:pPr>
    </w:p>
    <w:p w:rsidR="00ED39C3" w:rsidP="00ED39C3" w:rsidRDefault="009707F8">
      <w:pPr>
        <w:jc w:val="center"/>
        <w:rPr>
          <w:rFonts w:ascii="Times New Roman" w:hAnsi="Times New Roman"/>
          <w:sz w:val="24"/>
          <w:szCs w:val="24"/>
          <w:lang w:val="hr-HR"/>
        </w:rPr>
      </w:pPr>
      <w:r>
        <w:rPr>
          <w:rFonts w:ascii="Times New Roman" w:hAnsi="Times New Roman"/>
          <w:sz w:val="24"/>
          <w:szCs w:val="24"/>
          <w:lang w:val="hr-HR"/>
        </w:rPr>
        <w:t>JOSIP ARC</w:t>
      </w:r>
    </w:p>
    <w:p w:rsidR="00ED39C3" w:rsidP="00ED39C3" w:rsidRDefault="00076112">
      <w:pPr>
        <w:jc w:val="right"/>
        <w:rPr>
          <w:rFonts w:ascii="Times New Roman" w:hAnsi="Times New Roman"/>
          <w:sz w:val="24"/>
          <w:szCs w:val="24"/>
          <w:lang w:val="hr-HR"/>
        </w:rPr>
      </w:pPr>
      <w:r>
        <w:rPr>
          <w:rFonts w:ascii="Times New Roman" w:hAnsi="Times New Roman"/>
          <w:sz w:val="24"/>
          <w:szCs w:val="24"/>
          <w:lang w:val="hr-HR"/>
        </w:rPr>
        <w:t xml:space="preserve"> </w:t>
      </w:r>
    </w:p>
    <w:p w:rsidR="005A7528" w:rsidP="00513C6A" w:rsidRDefault="00563762">
      <w:pPr>
        <w:jc w:val="right"/>
        <w:rPr>
          <w:rFonts w:ascii="Times New Roman" w:hAnsi="Times New Roman"/>
          <w:sz w:val="24"/>
          <w:szCs w:val="24"/>
          <w:lang w:val="hr-HR"/>
        </w:rPr>
      </w:pPr>
      <w:r>
        <w:rPr>
          <w:rFonts w:ascii="Times New Roman" w:hAnsi="Times New Roman"/>
          <w:sz w:val="24"/>
          <w:szCs w:val="24"/>
          <w:lang w:val="hr-HR"/>
        </w:rPr>
        <w:t>BELI MANASTIR</w:t>
      </w:r>
    </w:p>
    <w:p w:rsidRPr="00513C6A" w:rsidR="00CD5911" w:rsidP="00513C6A" w:rsidRDefault="00563762">
      <w:pPr>
        <w:jc w:val="right"/>
        <w:rPr>
          <w:rFonts w:ascii="Times New Roman" w:hAnsi="Times New Roman"/>
          <w:sz w:val="24"/>
          <w:szCs w:val="24"/>
          <w:lang w:val="hr-HR"/>
        </w:rPr>
      </w:pPr>
      <w:r>
        <w:rPr>
          <w:rFonts w:ascii="Times New Roman" w:hAnsi="Times New Roman"/>
          <w:sz w:val="24"/>
          <w:szCs w:val="24"/>
          <w:lang w:val="hr-HR"/>
        </w:rPr>
        <w:t>Dr. Franje Tuđmana 5</w:t>
      </w:r>
    </w:p>
    <w:p w:rsidR="000017CB" w:rsidP="00D53785" w:rsidRDefault="0080328C">
      <w:pPr>
        <w:jc w:val="right"/>
        <w:rPr>
          <w:rFonts w:ascii="Times New Roman" w:hAnsi="Times New Roman"/>
          <w:sz w:val="24"/>
          <w:szCs w:val="24"/>
          <w:lang w:val="hr-HR"/>
        </w:rPr>
      </w:pPr>
      <w:r>
        <w:rPr>
          <w:rFonts w:ascii="Times New Roman" w:hAnsi="Times New Roman"/>
          <w:sz w:val="24"/>
          <w:szCs w:val="24"/>
          <w:lang w:val="hr-HR"/>
        </w:rPr>
        <w:t xml:space="preserve"> </w:t>
      </w:r>
    </w:p>
    <w:p w:rsidR="00BC1D0D" w:rsidP="00F30374" w:rsidRDefault="00BC1D0D">
      <w:pPr>
        <w:jc w:val="right"/>
        <w:rPr>
          <w:rFonts w:ascii="Times New Roman" w:hAnsi="Times New Roman"/>
          <w:sz w:val="24"/>
          <w:szCs w:val="24"/>
          <w:lang w:val="hr-HR"/>
        </w:rPr>
      </w:pPr>
    </w:p>
    <w:p w:rsidR="00633B3E" w:rsidP="00F30374" w:rsidRDefault="00ED39C3">
      <w:pPr>
        <w:jc w:val="right"/>
        <w:rPr>
          <w:rFonts w:ascii="Times New Roman" w:hAnsi="Times New Roman"/>
          <w:sz w:val="24"/>
          <w:szCs w:val="24"/>
          <w:lang w:val="hr-HR"/>
        </w:rPr>
      </w:pPr>
      <w:r>
        <w:rPr>
          <w:rFonts w:ascii="Times New Roman" w:hAnsi="Times New Roman"/>
          <w:sz w:val="24"/>
          <w:szCs w:val="24"/>
          <w:lang w:val="hr-HR"/>
        </w:rPr>
        <w:t xml:space="preserve"> </w:t>
      </w:r>
    </w:p>
    <w:p w:rsidR="00633B3E" w:rsidP="00633B3E" w:rsidRDefault="008B71E1">
      <w:pPr>
        <w:jc w:val="both"/>
        <w:rPr>
          <w:rFonts w:ascii="Times New Roman" w:hAnsi="Times New Roman"/>
          <w:sz w:val="24"/>
          <w:szCs w:val="24"/>
          <w:lang w:val="hr-HR"/>
        </w:rPr>
      </w:pPr>
      <w:r>
        <w:rPr>
          <w:rFonts w:ascii="Times New Roman" w:hAnsi="Times New Roman"/>
          <w:sz w:val="24"/>
          <w:szCs w:val="24"/>
          <w:lang w:val="hr-HR"/>
        </w:rPr>
        <w:tab/>
        <w:t>Sukladno čl. 79</w:t>
      </w:r>
      <w:r w:rsidR="002C4C1A">
        <w:rPr>
          <w:rFonts w:ascii="Times New Roman" w:hAnsi="Times New Roman"/>
          <w:sz w:val="24"/>
          <w:szCs w:val="24"/>
          <w:lang w:val="hr-HR"/>
        </w:rPr>
        <w:t xml:space="preserve">. </w:t>
      </w:r>
      <w:r>
        <w:rPr>
          <w:rFonts w:ascii="Times New Roman" w:hAnsi="Times New Roman"/>
          <w:sz w:val="24"/>
          <w:szCs w:val="24"/>
          <w:lang w:val="hr-HR"/>
        </w:rPr>
        <w:t>g st. 6 u vezi sa čl. 79</w:t>
      </w:r>
      <w:r w:rsidR="002C4C1A">
        <w:rPr>
          <w:rFonts w:ascii="Times New Roman" w:hAnsi="Times New Roman"/>
          <w:sz w:val="24"/>
          <w:szCs w:val="24"/>
          <w:lang w:val="hr-HR"/>
        </w:rPr>
        <w:t xml:space="preserve">. </w:t>
      </w:r>
      <w:r w:rsidR="00633B3E">
        <w:rPr>
          <w:rFonts w:ascii="Times New Roman" w:hAnsi="Times New Roman"/>
          <w:sz w:val="24"/>
          <w:szCs w:val="24"/>
          <w:lang w:val="hr-HR"/>
        </w:rPr>
        <w:t>c Zakona o stečaju potrošača (NN 100/15 i 67/18), obzirom da dostava rješenja o otvaranju i zaključenju jednostavnog postupka stečaja potrošača nije uspjela na adresu koju je sud pribavio iz evidencije Ministarstva unutarnjih poslova, ovim putem obavještava se potrošač</w:t>
      </w:r>
    </w:p>
    <w:p w:rsidR="00633B3E" w:rsidP="00633B3E" w:rsidRDefault="00633B3E">
      <w:pPr>
        <w:jc w:val="both"/>
        <w:rPr>
          <w:rFonts w:ascii="Times New Roman" w:hAnsi="Times New Roman"/>
          <w:sz w:val="24"/>
          <w:szCs w:val="24"/>
          <w:lang w:val="hr-HR"/>
        </w:rPr>
      </w:pPr>
    </w:p>
    <w:p w:rsidRPr="00D53785" w:rsidR="00633B3E" w:rsidP="00994CB2" w:rsidRDefault="00563762">
      <w:pPr>
        <w:ind w:firstLine="708"/>
        <w:rPr>
          <w:rFonts w:ascii="Times New Roman" w:hAnsi="Times New Roman"/>
          <w:sz w:val="24"/>
          <w:szCs w:val="24"/>
          <w:lang w:val="hr-HR"/>
        </w:rPr>
      </w:pPr>
      <w:r>
        <w:rPr>
          <w:rFonts w:ascii="Times New Roman" w:hAnsi="Times New Roman"/>
          <w:sz w:val="24"/>
          <w:szCs w:val="24"/>
          <w:lang w:val="hr-HR"/>
        </w:rPr>
        <w:t>JOSIP ARC, OIB: 16917373864,</w:t>
      </w:r>
    </w:p>
    <w:p w:rsidR="00997F86" w:rsidP="00633B3E" w:rsidRDefault="00997F86">
      <w:pPr>
        <w:jc w:val="both"/>
        <w:rPr>
          <w:rFonts w:ascii="Times New Roman" w:hAnsi="Times New Roman"/>
          <w:sz w:val="24"/>
          <w:szCs w:val="24"/>
          <w:lang w:val="hr-HR"/>
        </w:rPr>
      </w:pPr>
    </w:p>
    <w:p w:rsidRPr="00F817B8" w:rsidR="00997F86" w:rsidP="00633B3E" w:rsidRDefault="00997F86">
      <w:pPr>
        <w:jc w:val="both"/>
        <w:rPr>
          <w:rFonts w:ascii="Times New Roman" w:hAnsi="Times New Roman"/>
          <w:sz w:val="24"/>
          <w:szCs w:val="24"/>
          <w:lang w:val="hr-HR"/>
        </w:rPr>
      </w:pPr>
      <w:r>
        <w:rPr>
          <w:rFonts w:ascii="Times New Roman" w:hAnsi="Times New Roman"/>
          <w:sz w:val="24"/>
          <w:szCs w:val="24"/>
          <w:lang w:val="hr-HR"/>
        </w:rPr>
        <w:tab/>
        <w:t>da je dostava rješenja o otvaranju i zaključenju jednostavno</w:t>
      </w:r>
      <w:r w:rsidR="00A367FF">
        <w:rPr>
          <w:rFonts w:ascii="Times New Roman" w:hAnsi="Times New Roman"/>
          <w:sz w:val="24"/>
          <w:szCs w:val="24"/>
          <w:lang w:val="hr-HR"/>
        </w:rPr>
        <w:t>g postupka stečaja potrošača ob</w:t>
      </w:r>
      <w:r>
        <w:rPr>
          <w:rFonts w:ascii="Times New Roman" w:hAnsi="Times New Roman"/>
          <w:sz w:val="24"/>
          <w:szCs w:val="24"/>
          <w:lang w:val="hr-HR"/>
        </w:rPr>
        <w:t xml:space="preserve">avljena </w:t>
      </w:r>
      <w:r w:rsidR="00A367FF">
        <w:rPr>
          <w:rFonts w:ascii="Times New Roman" w:hAnsi="Times New Roman"/>
          <w:sz w:val="24"/>
          <w:szCs w:val="24"/>
          <w:lang w:val="hr-HR"/>
        </w:rPr>
        <w:t>putem mrežne stranice</w:t>
      </w:r>
      <w:r>
        <w:rPr>
          <w:rFonts w:ascii="Times New Roman" w:hAnsi="Times New Roman"/>
          <w:sz w:val="24"/>
          <w:szCs w:val="24"/>
          <w:lang w:val="hr-HR"/>
        </w:rPr>
        <w:t xml:space="preserve"> e-oglasna ploča sudova. Istekom osmog dana od dana objave rješenja na mrežnoj stranici e-oglasna ploča sudova, smatrat će se da je rješenje uručeno potrošaču, odnosno da je dostava istog obavljena sukladno čl. 25. st. 2. Zakona o stečaju potrošača. </w:t>
      </w:r>
    </w:p>
    <w:p w:rsidR="00E33F3D" w:rsidP="00E33F3D" w:rsidRDefault="00ED39C3">
      <w:pPr>
        <w:rPr>
          <w:rFonts w:ascii="Times New Roman" w:hAnsi="Times New Roman"/>
          <w:sz w:val="24"/>
          <w:szCs w:val="24"/>
          <w:lang w:val="hr-HR"/>
        </w:rPr>
      </w:pPr>
      <w:r>
        <w:rPr>
          <w:rFonts w:ascii="Times New Roman" w:hAnsi="Times New Roman"/>
          <w:sz w:val="24"/>
          <w:szCs w:val="24"/>
          <w:lang w:val="hr-HR"/>
        </w:rPr>
        <w:t xml:space="preserve"> </w:t>
      </w:r>
    </w:p>
    <w:p w:rsidRPr="00F817B8" w:rsidR="00ED39C3" w:rsidP="00E33F3D" w:rsidRDefault="00ED39C3">
      <w:pPr>
        <w:rPr>
          <w:rFonts w:ascii="Times New Roman" w:hAnsi="Times New Roman"/>
          <w:sz w:val="24"/>
          <w:szCs w:val="24"/>
          <w:lang w:val="hr-HR"/>
        </w:rPr>
      </w:pPr>
    </w:p>
    <w:p w:rsidR="00E33F3D" w:rsidP="0094413E" w:rsidRDefault="0094413E">
      <w:pPr>
        <w:jc w:val="center"/>
        <w:rPr>
          <w:rFonts w:ascii="Times New Roman" w:hAnsi="Times New Roman"/>
          <w:sz w:val="24"/>
          <w:szCs w:val="24"/>
          <w:lang w:val="hr-HR"/>
        </w:rPr>
      </w:pPr>
      <w:r>
        <w:rPr>
          <w:rFonts w:ascii="Times New Roman" w:hAnsi="Times New Roman"/>
          <w:sz w:val="24"/>
          <w:szCs w:val="24"/>
          <w:lang w:val="hr-HR"/>
        </w:rPr>
        <w:t>Osijek</w:t>
      </w:r>
      <w:r w:rsidR="001B2FD4">
        <w:rPr>
          <w:rFonts w:ascii="Times New Roman" w:hAnsi="Times New Roman"/>
          <w:sz w:val="24"/>
          <w:szCs w:val="24"/>
          <w:lang w:val="hr-HR"/>
        </w:rPr>
        <w:t xml:space="preserve">, </w:t>
      </w:r>
      <w:r w:rsidR="00563762">
        <w:rPr>
          <w:rFonts w:ascii="Times New Roman" w:hAnsi="Times New Roman"/>
          <w:sz w:val="24"/>
          <w:szCs w:val="24"/>
          <w:lang w:val="hr-HR"/>
        </w:rPr>
        <w:t>4. prosinca</w:t>
      </w:r>
      <w:r w:rsidR="00026491">
        <w:rPr>
          <w:rFonts w:ascii="Times New Roman" w:hAnsi="Times New Roman"/>
          <w:sz w:val="24"/>
          <w:szCs w:val="24"/>
          <w:lang w:val="hr-HR"/>
        </w:rPr>
        <w:t xml:space="preserve"> </w:t>
      </w:r>
      <w:r w:rsidRPr="00F817B8" w:rsidR="00E33F3D">
        <w:rPr>
          <w:rFonts w:ascii="Times New Roman" w:hAnsi="Times New Roman"/>
          <w:sz w:val="24"/>
          <w:szCs w:val="24"/>
          <w:lang w:val="hr-HR"/>
        </w:rPr>
        <w:t>2019.</w:t>
      </w:r>
    </w:p>
    <w:p w:rsidRPr="00F817B8" w:rsidR="00E33F3D" w:rsidP="00E33F3D" w:rsidRDefault="00E33F3D">
      <w:pPr>
        <w:jc w:val="center"/>
        <w:rPr>
          <w:rFonts w:ascii="Times New Roman" w:hAnsi="Times New Roman"/>
          <w:sz w:val="24"/>
          <w:szCs w:val="24"/>
          <w:lang w:val="hr-HR"/>
        </w:rPr>
      </w:pPr>
    </w:p>
    <w:p w:rsidRPr="00F817B8" w:rsidR="00E33F3D" w:rsidP="00E33F3D" w:rsidRDefault="00E33F3D">
      <w:pPr>
        <w:rPr>
          <w:rFonts w:ascii="Times New Roman" w:hAnsi="Times New Roman"/>
          <w:sz w:val="24"/>
          <w:szCs w:val="24"/>
          <w:lang w:val="hr-HR"/>
        </w:rPr>
      </w:pPr>
    </w:p>
    <w:p w:rsidR="00337C9B" w:rsidP="00026491" w:rsidRDefault="00E33F3D">
      <w:pPr>
        <w:rPr>
          <w:rFonts w:ascii="Times New Roman" w:hAnsi="Times New Roman"/>
          <w:sz w:val="24"/>
          <w:szCs w:val="24"/>
          <w:lang w:val="hr-HR"/>
        </w:rPr>
      </w:pP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00026491">
        <w:rPr>
          <w:rFonts w:ascii="Times New Roman" w:hAnsi="Times New Roman"/>
          <w:sz w:val="24"/>
          <w:szCs w:val="24"/>
          <w:lang w:val="hr-HR"/>
        </w:rPr>
        <w:t xml:space="preserve">     </w:t>
      </w:r>
      <w:r w:rsidR="0094413E">
        <w:rPr>
          <w:rFonts w:ascii="Times New Roman" w:hAnsi="Times New Roman"/>
          <w:sz w:val="24"/>
          <w:szCs w:val="24"/>
          <w:lang w:val="hr-HR"/>
        </w:rPr>
        <w:t xml:space="preserve">          Viša sudska savjetnica</w:t>
      </w:r>
      <w:r w:rsidR="00922635">
        <w:rPr>
          <w:rFonts w:ascii="Times New Roman" w:hAnsi="Times New Roman"/>
          <w:sz w:val="24"/>
          <w:szCs w:val="24"/>
          <w:lang w:val="hr-HR"/>
        </w:rPr>
        <w:t xml:space="preserve"> </w:t>
      </w:r>
    </w:p>
    <w:p w:rsidR="00EB3CA7" w:rsidP="00D06362" w:rsidRDefault="00026491">
      <w:pPr>
        <w:jc w:val="center"/>
        <w:rPr>
          <w:rFonts w:ascii="Times New Roman" w:hAnsi="Times New Roman"/>
          <w:sz w:val="24"/>
          <w:szCs w:val="24"/>
          <w:lang w:val="hr-HR"/>
        </w:rPr>
      </w:pPr>
      <w:r>
        <w:rPr>
          <w:rFonts w:ascii="Times New Roman" w:hAnsi="Times New Roman"/>
          <w:sz w:val="24"/>
          <w:szCs w:val="24"/>
          <w:lang w:val="hr-HR"/>
        </w:rPr>
        <w:t xml:space="preserve">                                                                                               </w:t>
      </w:r>
      <w:r w:rsidR="0094413E">
        <w:rPr>
          <w:rFonts w:ascii="Times New Roman" w:hAnsi="Times New Roman"/>
          <w:sz w:val="24"/>
          <w:szCs w:val="24"/>
          <w:lang w:val="hr-HR"/>
        </w:rPr>
        <w:t>Lea Pihler</w:t>
      </w:r>
      <w:r w:rsidR="00EB3CA7">
        <w:rPr>
          <w:rFonts w:ascii="Times New Roman" w:hAnsi="Times New Roman"/>
          <w:sz w:val="24"/>
          <w:szCs w:val="24"/>
          <w:lang w:val="hr-HR"/>
        </w:rPr>
        <w:t>,</w:t>
      </w:r>
      <w:r w:rsidR="0094413E">
        <w:rPr>
          <w:rFonts w:ascii="Times New Roman" w:hAnsi="Times New Roman"/>
          <w:sz w:val="24"/>
          <w:szCs w:val="24"/>
          <w:lang w:val="hr-HR"/>
        </w:rPr>
        <w:t xml:space="preserve"> </w:t>
      </w:r>
      <w:r w:rsidR="00EB3CA7">
        <w:rPr>
          <w:rFonts w:ascii="Times New Roman" w:hAnsi="Times New Roman"/>
          <w:sz w:val="24"/>
          <w:szCs w:val="24"/>
          <w:lang w:val="hr-HR"/>
        </w:rPr>
        <w:t xml:space="preserve">v.r. </w:t>
      </w:r>
    </w:p>
    <w:p w:rsidR="00EB3CA7" w:rsidP="00D06362" w:rsidRDefault="00EB3CA7">
      <w:pPr>
        <w:jc w:val="center"/>
        <w:rPr>
          <w:rFonts w:ascii="Times New Roman" w:hAnsi="Times New Roman"/>
          <w:sz w:val="24"/>
          <w:szCs w:val="24"/>
          <w:lang w:val="hr-HR"/>
        </w:rPr>
      </w:pPr>
    </w:p>
    <w:p w:rsidR="0094413E" w:rsidP="00917BEC" w:rsidRDefault="0094413E">
      <w:pPr>
        <w:rPr>
          <w:rFonts w:ascii="Times New Roman" w:hAnsi="Times New Roman"/>
          <w:sz w:val="24"/>
          <w:szCs w:val="24"/>
          <w:lang w:val="hr-HR"/>
        </w:rPr>
      </w:pPr>
    </w:p>
    <w:p w:rsidR="0094413E" w:rsidP="00EB3CA7" w:rsidRDefault="0094413E">
      <w:pPr>
        <w:jc w:val="right"/>
        <w:rPr>
          <w:rFonts w:ascii="Times New Roman" w:hAnsi="Times New Roman"/>
          <w:sz w:val="24"/>
          <w:szCs w:val="24"/>
          <w:lang w:val="hr-HR"/>
        </w:rPr>
      </w:pPr>
    </w:p>
    <w:p w:rsidR="00EB3CA7" w:rsidP="00EB3CA7" w:rsidRDefault="00922635">
      <w:pPr>
        <w:jc w:val="right"/>
        <w:rPr>
          <w:rFonts w:ascii="Times New Roman" w:hAnsi="Times New Roman"/>
          <w:sz w:val="24"/>
          <w:szCs w:val="24"/>
          <w:lang w:val="hr-HR"/>
        </w:rPr>
      </w:pPr>
      <w:r>
        <w:rPr>
          <w:rFonts w:ascii="Times New Roman" w:hAnsi="Times New Roman"/>
          <w:sz w:val="24"/>
          <w:szCs w:val="24"/>
          <w:lang w:val="hr-HR"/>
        </w:rPr>
        <w:t xml:space="preserve">   Za točnost otpravka-ovlašteni </w:t>
      </w:r>
      <w:r w:rsidR="00EB3CA7">
        <w:rPr>
          <w:rFonts w:ascii="Times New Roman" w:hAnsi="Times New Roman"/>
          <w:sz w:val="24"/>
          <w:szCs w:val="24"/>
          <w:lang w:val="hr-HR"/>
        </w:rPr>
        <w:t xml:space="preserve">službenik </w:t>
      </w:r>
    </w:p>
    <w:p w:rsidRPr="00F817B8" w:rsidR="00E33F3D" w:rsidP="00917BEC" w:rsidRDefault="00EB3CA7">
      <w:pPr>
        <w:ind w:left="4956" w:firstLine="708"/>
        <w:jc w:val="center"/>
        <w:rPr>
          <w:rFonts w:ascii="Times New Roman" w:hAnsi="Times New Roman"/>
          <w:sz w:val="24"/>
          <w:szCs w:val="24"/>
          <w:lang w:val="hr-HR"/>
        </w:rPr>
      </w:pPr>
      <w:r>
        <w:rPr>
          <w:rFonts w:ascii="Times New Roman" w:hAnsi="Times New Roman"/>
          <w:sz w:val="24"/>
          <w:szCs w:val="24"/>
          <w:lang w:val="hr-HR"/>
        </w:rPr>
        <w:t xml:space="preserve">Ranka Đukić </w:t>
      </w:r>
      <w:r w:rsidR="00D06362">
        <w:rPr>
          <w:rFonts w:ascii="Times New Roman" w:hAnsi="Times New Roman"/>
          <w:sz w:val="24"/>
          <w:szCs w:val="24"/>
          <w:lang w:val="hr-HR"/>
        </w:rPr>
        <w:t xml:space="preserve"> </w:t>
      </w:r>
    </w:p>
    <w:p w:rsidR="00AE2F6B" w:rsidRDefault="00AE2F6B"/>
    <w:sectPr w:rsidR="00AE2F6B">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45966"/>
    <w:multiLevelType w:val="hybridMultilevel"/>
    <w:tmpl w:val="9DF2FDD4"/>
    <w:lvl w:ilvl="0" w:tplc="D9B8DF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F524BAE"/>
    <w:multiLevelType w:val="hybridMultilevel"/>
    <w:tmpl w:val="EE58663A"/>
    <w:lvl w:ilvl="0" w:tplc="59DEF27A">
      <w:start w:val="1"/>
      <w:numFmt w:val="upperRoman"/>
      <w:lvlText w:val="%1."/>
      <w:lvlJc w:val="left"/>
      <w:pPr>
        <w:ind w:left="7800" w:hanging="720"/>
      </w:pPr>
      <w:rPr>
        <w:rFonts w:hint="default"/>
      </w:rPr>
    </w:lvl>
    <w:lvl w:ilvl="1" w:tplc="041A0019" w:tentative="true">
      <w:start w:val="1"/>
      <w:numFmt w:val="lowerLetter"/>
      <w:lvlText w:val="%2."/>
      <w:lvlJc w:val="left"/>
      <w:pPr>
        <w:ind w:left="8160" w:hanging="360"/>
      </w:pPr>
    </w:lvl>
    <w:lvl w:ilvl="2" w:tplc="041A001B" w:tentative="true">
      <w:start w:val="1"/>
      <w:numFmt w:val="lowerRoman"/>
      <w:lvlText w:val="%3."/>
      <w:lvlJc w:val="right"/>
      <w:pPr>
        <w:ind w:left="8880" w:hanging="180"/>
      </w:pPr>
    </w:lvl>
    <w:lvl w:ilvl="3" w:tplc="041A000F" w:tentative="true">
      <w:start w:val="1"/>
      <w:numFmt w:val="decimal"/>
      <w:lvlText w:val="%4."/>
      <w:lvlJc w:val="left"/>
      <w:pPr>
        <w:ind w:left="9600" w:hanging="360"/>
      </w:pPr>
    </w:lvl>
    <w:lvl w:ilvl="4" w:tplc="041A0019" w:tentative="true">
      <w:start w:val="1"/>
      <w:numFmt w:val="lowerLetter"/>
      <w:lvlText w:val="%5."/>
      <w:lvlJc w:val="left"/>
      <w:pPr>
        <w:ind w:left="10320" w:hanging="360"/>
      </w:pPr>
    </w:lvl>
    <w:lvl w:ilvl="5" w:tplc="041A001B" w:tentative="true">
      <w:start w:val="1"/>
      <w:numFmt w:val="lowerRoman"/>
      <w:lvlText w:val="%6."/>
      <w:lvlJc w:val="right"/>
      <w:pPr>
        <w:ind w:left="11040" w:hanging="180"/>
      </w:pPr>
    </w:lvl>
    <w:lvl w:ilvl="6" w:tplc="041A000F" w:tentative="true">
      <w:start w:val="1"/>
      <w:numFmt w:val="decimal"/>
      <w:lvlText w:val="%7."/>
      <w:lvlJc w:val="left"/>
      <w:pPr>
        <w:ind w:left="11760" w:hanging="360"/>
      </w:pPr>
    </w:lvl>
    <w:lvl w:ilvl="7" w:tplc="041A0019" w:tentative="true">
      <w:start w:val="1"/>
      <w:numFmt w:val="lowerLetter"/>
      <w:lvlText w:val="%8."/>
      <w:lvlJc w:val="left"/>
      <w:pPr>
        <w:ind w:left="12480" w:hanging="360"/>
      </w:pPr>
    </w:lvl>
    <w:lvl w:ilvl="8" w:tplc="041A001B" w:tentative="true">
      <w:start w:val="1"/>
      <w:numFmt w:val="lowerRoman"/>
      <w:lvlText w:val="%9."/>
      <w:lvlJc w:val="right"/>
      <w:pPr>
        <w:ind w:left="13200"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F3D"/>
    <w:rsid w:val="000017CB"/>
    <w:rsid w:val="00026491"/>
    <w:rsid w:val="000341B8"/>
    <w:rsid w:val="0005335C"/>
    <w:rsid w:val="000622E9"/>
    <w:rsid w:val="00070013"/>
    <w:rsid w:val="00076112"/>
    <w:rsid w:val="00076BA3"/>
    <w:rsid w:val="0007735A"/>
    <w:rsid w:val="00084895"/>
    <w:rsid w:val="00087D8E"/>
    <w:rsid w:val="00094D34"/>
    <w:rsid w:val="000B1F58"/>
    <w:rsid w:val="000B427F"/>
    <w:rsid w:val="000C73EE"/>
    <w:rsid w:val="000E36D0"/>
    <w:rsid w:val="000E378E"/>
    <w:rsid w:val="000E56F6"/>
    <w:rsid w:val="000E724E"/>
    <w:rsid w:val="000F5BAF"/>
    <w:rsid w:val="00130E97"/>
    <w:rsid w:val="0014711B"/>
    <w:rsid w:val="00151CA9"/>
    <w:rsid w:val="001524AF"/>
    <w:rsid w:val="00153C78"/>
    <w:rsid w:val="00157B5C"/>
    <w:rsid w:val="0018417F"/>
    <w:rsid w:val="001858CC"/>
    <w:rsid w:val="0019341C"/>
    <w:rsid w:val="001A7D09"/>
    <w:rsid w:val="001B2FD4"/>
    <w:rsid w:val="001B3799"/>
    <w:rsid w:val="001D5391"/>
    <w:rsid w:val="001D5A10"/>
    <w:rsid w:val="001E398F"/>
    <w:rsid w:val="001E46F8"/>
    <w:rsid w:val="001E4FF1"/>
    <w:rsid w:val="001F7549"/>
    <w:rsid w:val="002117B3"/>
    <w:rsid w:val="002227DA"/>
    <w:rsid w:val="002248EB"/>
    <w:rsid w:val="00235E04"/>
    <w:rsid w:val="00253A5D"/>
    <w:rsid w:val="0025492A"/>
    <w:rsid w:val="00254BDD"/>
    <w:rsid w:val="00261723"/>
    <w:rsid w:val="00261D4B"/>
    <w:rsid w:val="00281D20"/>
    <w:rsid w:val="002B7F0B"/>
    <w:rsid w:val="002C4C1A"/>
    <w:rsid w:val="002E053D"/>
    <w:rsid w:val="002F7854"/>
    <w:rsid w:val="00314F55"/>
    <w:rsid w:val="003205A5"/>
    <w:rsid w:val="00337C9B"/>
    <w:rsid w:val="00384266"/>
    <w:rsid w:val="00384FCC"/>
    <w:rsid w:val="00391F6C"/>
    <w:rsid w:val="003A2929"/>
    <w:rsid w:val="003D2644"/>
    <w:rsid w:val="003D3787"/>
    <w:rsid w:val="003D70EF"/>
    <w:rsid w:val="003D72E7"/>
    <w:rsid w:val="00400D0A"/>
    <w:rsid w:val="00414B9F"/>
    <w:rsid w:val="00415C40"/>
    <w:rsid w:val="004725A1"/>
    <w:rsid w:val="00484F6E"/>
    <w:rsid w:val="00485F1F"/>
    <w:rsid w:val="00495FE0"/>
    <w:rsid w:val="004A28A2"/>
    <w:rsid w:val="004A6502"/>
    <w:rsid w:val="004B21A8"/>
    <w:rsid w:val="004B48A1"/>
    <w:rsid w:val="004C5BDF"/>
    <w:rsid w:val="004D1FDC"/>
    <w:rsid w:val="004D58AF"/>
    <w:rsid w:val="004E2FA8"/>
    <w:rsid w:val="004F0346"/>
    <w:rsid w:val="00513C6A"/>
    <w:rsid w:val="005151E7"/>
    <w:rsid w:val="00521E3A"/>
    <w:rsid w:val="00523C3B"/>
    <w:rsid w:val="00554E5F"/>
    <w:rsid w:val="00555127"/>
    <w:rsid w:val="00563762"/>
    <w:rsid w:val="0057111F"/>
    <w:rsid w:val="005869D3"/>
    <w:rsid w:val="005A3DCB"/>
    <w:rsid w:val="005A51E9"/>
    <w:rsid w:val="005A7528"/>
    <w:rsid w:val="005B3E65"/>
    <w:rsid w:val="005D3688"/>
    <w:rsid w:val="005E1AB2"/>
    <w:rsid w:val="005E4D53"/>
    <w:rsid w:val="005F150C"/>
    <w:rsid w:val="005F460A"/>
    <w:rsid w:val="0063086F"/>
    <w:rsid w:val="00633B3E"/>
    <w:rsid w:val="00634A0A"/>
    <w:rsid w:val="0064709C"/>
    <w:rsid w:val="00653D5E"/>
    <w:rsid w:val="0065571E"/>
    <w:rsid w:val="0066225C"/>
    <w:rsid w:val="00663C8B"/>
    <w:rsid w:val="006939C6"/>
    <w:rsid w:val="006948EB"/>
    <w:rsid w:val="00694E6A"/>
    <w:rsid w:val="00696896"/>
    <w:rsid w:val="006A06DB"/>
    <w:rsid w:val="006B2F43"/>
    <w:rsid w:val="006B4990"/>
    <w:rsid w:val="006B4E4E"/>
    <w:rsid w:val="006C69A0"/>
    <w:rsid w:val="006F65B6"/>
    <w:rsid w:val="00703EE5"/>
    <w:rsid w:val="00710CFF"/>
    <w:rsid w:val="00715053"/>
    <w:rsid w:val="00755D0C"/>
    <w:rsid w:val="00764B74"/>
    <w:rsid w:val="007845FE"/>
    <w:rsid w:val="00792B7A"/>
    <w:rsid w:val="007C390E"/>
    <w:rsid w:val="007C5163"/>
    <w:rsid w:val="007D76BB"/>
    <w:rsid w:val="007E59AA"/>
    <w:rsid w:val="007F5B38"/>
    <w:rsid w:val="0080328C"/>
    <w:rsid w:val="00814581"/>
    <w:rsid w:val="00843367"/>
    <w:rsid w:val="00867C50"/>
    <w:rsid w:val="00871920"/>
    <w:rsid w:val="0087463C"/>
    <w:rsid w:val="00886A5B"/>
    <w:rsid w:val="00887C1F"/>
    <w:rsid w:val="00890EF6"/>
    <w:rsid w:val="008A3854"/>
    <w:rsid w:val="008A5AC4"/>
    <w:rsid w:val="008B0617"/>
    <w:rsid w:val="008B71E1"/>
    <w:rsid w:val="008C0CCA"/>
    <w:rsid w:val="009174AE"/>
    <w:rsid w:val="00917BEC"/>
    <w:rsid w:val="00922442"/>
    <w:rsid w:val="00922635"/>
    <w:rsid w:val="00924D71"/>
    <w:rsid w:val="00932059"/>
    <w:rsid w:val="0094413E"/>
    <w:rsid w:val="009501DC"/>
    <w:rsid w:val="00967072"/>
    <w:rsid w:val="009707F8"/>
    <w:rsid w:val="0098367D"/>
    <w:rsid w:val="00987F21"/>
    <w:rsid w:val="00992D9E"/>
    <w:rsid w:val="00994CB2"/>
    <w:rsid w:val="00997F86"/>
    <w:rsid w:val="009A3E0A"/>
    <w:rsid w:val="009A720D"/>
    <w:rsid w:val="009B6577"/>
    <w:rsid w:val="009C31EC"/>
    <w:rsid w:val="009E3828"/>
    <w:rsid w:val="009F1E6E"/>
    <w:rsid w:val="009F3A97"/>
    <w:rsid w:val="009F728B"/>
    <w:rsid w:val="00A053DD"/>
    <w:rsid w:val="00A177C8"/>
    <w:rsid w:val="00A2410B"/>
    <w:rsid w:val="00A33BCF"/>
    <w:rsid w:val="00A367FF"/>
    <w:rsid w:val="00A41BA6"/>
    <w:rsid w:val="00A46EE0"/>
    <w:rsid w:val="00A60EE9"/>
    <w:rsid w:val="00A807AC"/>
    <w:rsid w:val="00A93CD0"/>
    <w:rsid w:val="00AB0B7D"/>
    <w:rsid w:val="00AB6018"/>
    <w:rsid w:val="00AB7436"/>
    <w:rsid w:val="00AC0DCB"/>
    <w:rsid w:val="00AC3BD4"/>
    <w:rsid w:val="00AE2F6B"/>
    <w:rsid w:val="00AE5807"/>
    <w:rsid w:val="00AF483B"/>
    <w:rsid w:val="00B0105A"/>
    <w:rsid w:val="00B26CE2"/>
    <w:rsid w:val="00B3177C"/>
    <w:rsid w:val="00B35E14"/>
    <w:rsid w:val="00B36005"/>
    <w:rsid w:val="00B3773C"/>
    <w:rsid w:val="00B5272B"/>
    <w:rsid w:val="00B6185C"/>
    <w:rsid w:val="00B73E38"/>
    <w:rsid w:val="00B7749A"/>
    <w:rsid w:val="00B97A29"/>
    <w:rsid w:val="00BB5620"/>
    <w:rsid w:val="00BC1D0D"/>
    <w:rsid w:val="00BD0CCD"/>
    <w:rsid w:val="00BD21DB"/>
    <w:rsid w:val="00BD4D49"/>
    <w:rsid w:val="00BF3815"/>
    <w:rsid w:val="00C067DE"/>
    <w:rsid w:val="00C17775"/>
    <w:rsid w:val="00C34ED5"/>
    <w:rsid w:val="00C431B4"/>
    <w:rsid w:val="00C4475E"/>
    <w:rsid w:val="00C5041F"/>
    <w:rsid w:val="00C7364E"/>
    <w:rsid w:val="00C73D40"/>
    <w:rsid w:val="00C75C5D"/>
    <w:rsid w:val="00C77433"/>
    <w:rsid w:val="00C81C9A"/>
    <w:rsid w:val="00C8479A"/>
    <w:rsid w:val="00C961C4"/>
    <w:rsid w:val="00CA58B9"/>
    <w:rsid w:val="00CB579B"/>
    <w:rsid w:val="00CD0026"/>
    <w:rsid w:val="00CD4C3D"/>
    <w:rsid w:val="00CD5911"/>
    <w:rsid w:val="00CD6AA6"/>
    <w:rsid w:val="00CE1180"/>
    <w:rsid w:val="00CE48B1"/>
    <w:rsid w:val="00CE6EC6"/>
    <w:rsid w:val="00CF1321"/>
    <w:rsid w:val="00D06362"/>
    <w:rsid w:val="00D2478D"/>
    <w:rsid w:val="00D27CE8"/>
    <w:rsid w:val="00D414EE"/>
    <w:rsid w:val="00D41EAE"/>
    <w:rsid w:val="00D41EDB"/>
    <w:rsid w:val="00D45653"/>
    <w:rsid w:val="00D474C3"/>
    <w:rsid w:val="00D53785"/>
    <w:rsid w:val="00D55FE7"/>
    <w:rsid w:val="00D61658"/>
    <w:rsid w:val="00DF64D5"/>
    <w:rsid w:val="00DF6579"/>
    <w:rsid w:val="00E06031"/>
    <w:rsid w:val="00E10F58"/>
    <w:rsid w:val="00E11ED9"/>
    <w:rsid w:val="00E127D3"/>
    <w:rsid w:val="00E33F3D"/>
    <w:rsid w:val="00E37570"/>
    <w:rsid w:val="00E37B70"/>
    <w:rsid w:val="00E64065"/>
    <w:rsid w:val="00E77D75"/>
    <w:rsid w:val="00E85844"/>
    <w:rsid w:val="00E97374"/>
    <w:rsid w:val="00EA01AC"/>
    <w:rsid w:val="00EA7FEF"/>
    <w:rsid w:val="00EB1C5A"/>
    <w:rsid w:val="00EB3CA7"/>
    <w:rsid w:val="00EC07B8"/>
    <w:rsid w:val="00ED39C3"/>
    <w:rsid w:val="00ED414D"/>
    <w:rsid w:val="00ED7DDE"/>
    <w:rsid w:val="00EE27C0"/>
    <w:rsid w:val="00EE7027"/>
    <w:rsid w:val="00F02621"/>
    <w:rsid w:val="00F10D4C"/>
    <w:rsid w:val="00F16870"/>
    <w:rsid w:val="00F16B29"/>
    <w:rsid w:val="00F17E28"/>
    <w:rsid w:val="00F30374"/>
    <w:rsid w:val="00F4009A"/>
    <w:rsid w:val="00F42177"/>
    <w:rsid w:val="00F75928"/>
    <w:rsid w:val="00FB5886"/>
    <w:rsid w:val="00FC03BE"/>
    <w:rsid w:val="00FD5319"/>
    <w:rsid w:val="00FF1F7D"/>
    <w:rsid w:val="00FF7F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3F3D"/>
    <w:pPr>
      <w:spacing w:after="0" w:line="240" w:lineRule="auto"/>
    </w:pPr>
    <w:rPr>
      <w:rFonts w:ascii="CRO_Dutch-Normal" w:hAnsi="CRO_Dutch-Normal" w:eastAsia="Times New Roman" w:cs="Times New Roman"/>
      <w:sz w:val="20"/>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E33F3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33F3D"/>
    <w:rPr>
      <w:rFonts w:ascii="Tahoma" w:hAnsi="Tahoma" w:eastAsia="Times New Roman" w:cs="Tahoma"/>
      <w:sz w:val="16"/>
      <w:szCs w:val="16"/>
      <w:lang w:val="en-GB" w:eastAsia="hr-HR"/>
    </w:rPr>
  </w:style>
  <w:style w:type="paragraph" w:styleId="Default" w:customStyle="true">
    <w:name w:val="Default"/>
    <w:rsid w:val="00890EF6"/>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5151E7"/>
    <w:pPr>
      <w:ind w:left="720"/>
      <w:contextualSpacing/>
    </w:pPr>
  </w:style>
  <w:style w:type="character" w:styleId="Tekstrezerviranogmjesta">
    <w:name w:val="Placeholder Text"/>
    <w:basedOn w:val="Zadanifontodlomka"/>
    <w:uiPriority w:val="99"/>
    <w:semiHidden/>
    <w:rsid w:val="00B26CE2"/>
    <w:rPr>
      <w:color w:val="808080"/>
      <w:bdr w:val="none" w:color="auto" w:sz="0" w:space="0"/>
      <w:shd w:val="clear" w:color="auto" w:fill="auto"/>
    </w:rPr>
  </w:style>
  <w:style w:type="character" w:styleId="eSPISCCParagraphDefaultFont" w:customStyle="true">
    <w:name w:val="eSPIS_CC_Paragraph Default Font"/>
    <w:basedOn w:val="Zadanifontodlomka"/>
    <w:rsid w:val="00B26CE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26CE2"/>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26CE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26CE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F3D"/>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F3D"/>
    <w:rPr>
      <w:rFonts w:ascii="Tahoma" w:cs="Tahoma" w:eastAsia="Times New Roman" w:hAnsi="Tahoma"/>
      <w:sz w:val="16"/>
      <w:szCs w:val="16"/>
      <w:lang w:eastAsia="hr-HR" w:val="en-GB"/>
    </w:rPr>
  </w:style>
  <w:style w:customStyle="1" w:styleId="Default" w:type="paragraph">
    <w:name w:val="Default"/>
    <w:rsid w:val="00890EF6"/>
    <w:pPr>
      <w:autoSpaceDE w:val="0"/>
      <w:autoSpaceDN w:val="0"/>
      <w:adjustRightInd w:val="0"/>
      <w:spacing w:after="0"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B26CE2"/>
    <w:rPr>
      <w:color w:val="808080"/>
      <w:bdr w:color="auto" w:space="0" w:sz="0" w:val="none"/>
      <w:shd w:color="auto" w:fill="auto" w:val="clear"/>
    </w:rPr>
  </w:style>
  <w:style w:customStyle="1" w:styleId="eSPISCCParagraphDefaultFont" w:type="character">
    <w:name w:val="eSPIS_CC_Paragraph Default Font"/>
    <w:basedOn w:val="Zadanifontodlomka"/>
    <w:rsid w:val="00B26C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6CE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6C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6C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prosinca 2019.</izvorni_sadrzaj>
    <derivirana_varijabla naziv="DomainObject.DatumDonosenjaOdluke_1">4.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Lea</izvorni_sadrzaj>
    <derivirana_varijabla naziv="DomainObject.DonositeljOdluke.Ime_1">Lea</derivirana_varijabla>
  </DomainObject.DonositeljOdluke.Ime>
  <DomainObject.DonositeljOdluke.Prezime>
    <izvorni_sadrzaj>Pihler</izvorni_sadrzaj>
    <derivirana_varijabla naziv="DomainObject.DonositeljOdluke.Prezime_1">Pihler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4395</izvorni_sadrzaj>
    <derivirana_varijabla naziv="DomainObject.Predmet.Broj_1">4395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2019.</izvorni_sadrzaj>
    <derivirana_varijabla naziv="DomainObject.Predmet.DatumIzradeOptuznogAkta_1">14. travnja 2019.</derivirana_varijabla>
  </DomainObject.Predmet.DatumIzradeOptuznogAkta>
  <DomainObject.Predmet.DatumIzradeOptuznogAktaFormated>
    <izvorni_sadrzaj>14.4.2019.</izvorni_sadrzaj>
    <derivirana_varijabla naziv="DomainObject.Predmet.DatumIzradeOptuznogAktaFormated_1">14.4.2019.</derivirana_varijabla>
  </DomainObject.Predmet.DatumIzradeOptuznogAktaFormated>
  <DomainObject.Predmet.DatumOsnivanja>
    <izvorni_sadrzaj>17. travnja 2019.</izvorni_sadrzaj>
    <derivirana_varijabla naziv="DomainObject.Predmet.DatumOsnivanja_1">17.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travnja 2019.</izvorni_sadrzaj>
    <derivirana_varijabla naziv="DomainObject.Predmet.DatumPrimitkaOptuznogAkta_1">15. travnja 2019.</derivirana_varijabla>
  </DomainObject.Predmet.DatumPrimitkaOptuznogAkta>
  <DomainObject.Predmet.DatumRjesavanja>
    <izvorni_sadrzaj>13. studenog 2019.</izvorni_sadrzaj>
    <derivirana_varijabla naziv="DomainObject.Predmet.DatumRjesavanja_1">13. studenog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Sp-4395/2019</izvorni_sadrzaj>
    <derivirana_varijabla naziv="DomainObject.Predmet.OznakaBroj_1">Sp-4395/2019</derivirana_varijabla>
  </DomainObject.Predmet.OznakaBroj>
  <DomainObject.Predmet.OznakaBrojOptuznogAkta>
    <izvorni_sadrzaj>08-6-19-3</izvorni_sadrzaj>
    <derivirana_varijabla naziv="DomainObject.Predmet.OznakaBrojOptuznogAkta_1">08-6-19-3</derivirana_varijabla>
  </DomainObject.Predmet.OznakaBrojOptuznogAkta>
  <DomainObject.Predmet.PredmetRijesio.Ime>
    <izvorni_sadrzaj>Lea</izvorni_sadrzaj>
    <derivirana_varijabla naziv="DomainObject.Predmet.PredmetRijesio.Ime_1">Lea</derivirana_varijabla>
  </DomainObject.Predmet.PredmetRijesio.Ime>
  <DomainObject.Predmet.PredmetRijesio.Oib>
    <izvorni_sadrzaj>23886499305</izvorni_sadrzaj>
    <derivirana_varijabla naziv="DomainObject.Predmet.PredmetRijesio.Oib_1">23886499305</derivirana_varijabla>
  </DomainObject.Predmet.PredmetRijesio.Oib>
  <DomainObject.Predmet.PredmetRijesio.Prezime>
    <izvorni_sadrzaj>Pihler</izvorni_sadrzaj>
    <derivirana_varijabla naziv="DomainObject.Predmet.PredmetRijesio.Prezime_1">Pihler</derivirana_varijabla>
  </DomainObject.Predmet.PredmetRijesio.Prezime>
  <DomainObject.Predmet.PrimjedbaSuca>
    <izvorni_sadrzaj/>
    <derivirana_varijabla naziv="DomainObject.Predmet.PrimjedbaSuca_1"/>
  </DomainObject.Predmet.PrimjedbaSuca>
  <DomainObject.Predmet.ProtustrankaFormated>
    <izvorni_sadrzaj>  JOSIP ARC</izvorni_sadrzaj>
    <derivirana_varijabla naziv="DomainObject.Predmet.ProtustrankaFormated_1">  JOSIP ARC</derivirana_varijabla>
  </DomainObject.Predmet.ProtustrankaFormated>
  <DomainObject.Predmet.ProtustrankaFormatedOIB>
    <izvorni_sadrzaj>  JOSIP ARC, OIB 16917373864</izvorni_sadrzaj>
    <derivirana_varijabla naziv="DomainObject.Predmet.ProtustrankaFormatedOIB_1">  JOSIP ARC, OIB 16917373864</derivirana_varijabla>
  </DomainObject.Predmet.ProtustrankaFormatedOIB>
  <DomainObject.Predmet.ProtustrankaFormatedWithAdress>
    <izvorni_sadrzaj> JOSIP ARC, DR.FRANJE TUĐMANA 5, 31300 Beli Manastir</izvorni_sadrzaj>
    <derivirana_varijabla naziv="DomainObject.Predmet.ProtustrankaFormatedWithAdress_1"> JOSIP ARC, DR.FRANJE TUĐMANA 5, 31300 Beli Manastir</derivirana_varijabla>
  </DomainObject.Predmet.ProtustrankaFormatedWithAdress>
  <DomainObject.Predmet.ProtustrankaFormatedWithAdressOIB>
    <izvorni_sadrzaj> JOSIP ARC, OIB 16917373864, DR.FRANJE TUĐMANA 5, 31300 Beli Manastir</izvorni_sadrzaj>
    <derivirana_varijabla naziv="DomainObject.Predmet.ProtustrankaFormatedWithAdressOIB_1"> JOSIP ARC, OIB 16917373864, DR.FRANJE TUĐMANA 5, 31300 Beli Manastir</derivirana_varijabla>
  </DomainObject.Predmet.ProtustrankaFormatedWithAdressOIB>
  <DomainObject.Predmet.ProtustrankaWithAdress>
    <izvorni_sadrzaj>JOSIP ARC DR.FRANJE TUĐMANA 5, 31300 Beli Manastir</izvorni_sadrzaj>
    <derivirana_varijabla naziv="DomainObject.Predmet.ProtustrankaWithAdress_1">JOSIP ARC DR.FRANJE TUĐMANA 5, 31300 Beli Manastir</derivirana_varijabla>
  </DomainObject.Predmet.ProtustrankaWithAdress>
  <DomainObject.Predmet.ProtustrankaWithAdressOIB>
    <izvorni_sadrzaj>JOSIP ARC, OIB 16917373864, DR.FRANJE TUĐMANA 5, 31300 Beli Manastir</izvorni_sadrzaj>
    <derivirana_varijabla naziv="DomainObject.Predmet.ProtustrankaWithAdressOIB_1">JOSIP ARC, OIB 16917373864, DR.FRANJE TUĐMANA 5, 31300 Beli Manastir</derivirana_varijabla>
  </DomainObject.Predmet.ProtustrankaWithAdressOIB>
  <DomainObject.Predmet.ProtustrankaNazivFormated>
    <izvorni_sadrzaj>JOSIP ARC</izvorni_sadrzaj>
    <derivirana_varijabla naziv="DomainObject.Predmet.ProtustrankaNazivFormated_1">JOSIP ARC</derivirana_varijabla>
  </DomainObject.Predmet.ProtustrankaNazivFormated>
  <DomainObject.Predmet.ProtustrankaNazivFormatedOIB>
    <izvorni_sadrzaj>JOSIP ARC, OIB 16917373864</izvorni_sadrzaj>
    <derivirana_varijabla naziv="DomainObject.Predmet.ProtustrankaNazivFormatedOIB_1">JOSIP ARC, OIB 16917373864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21.ref.</izvorni_sadrzaj>
    <derivirana_varijabla naziv="DomainObject.Predmet.Referada.Oznaka_1">21.ref.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Lea Pihler</izvorni_sadrzaj>
    <derivirana_varijabla naziv="DomainObject.Predmet.Referada.Sudac_1">Lea Pihler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HŽ PUTNIČKI PRIJEVOZ d.o.o. za prijevoz putnika; Hrvatski Telekom d.d.; Tele2 d.o.o. za telekomunikacijske usluge; A1 Hrvatska društvo s ograničenom odgovornošću za usluge javnih telekomunikacija</izvorni_sadrzaj>
    <derivirana_varijabla naziv="DomainObject.Predmet.StrankaFormated_1">  Financijska agencija; REPUBLIKA HRVATSKA MINISTARSTVO FINANCIJA; HŽ PUTNIČKI PRIJEVOZ d.o.o. za prijevoz putnika; Hrvatski Telekom d.d.; Tele2 d.o.o. za telekomunikacijske usluge; A1 Hrvatska društvo s ograničenom odgovornošću za usluge javnih telekomunikacija</derivirana_varijabla>
  </DomainObject.Predmet.StrankaFormated>
  <DomainObject.Predmet.StrankaFormatedOIB>
    <izvorni_sadrzaj>  Financijska agencija, OIB 85821130368; REPUBLIKA HRVATSKA MINISTARSTVO FINANCIJA, OIB 18683136487; HŽ PUTNIČKI PRIJEVOZ d.o.o. za prijevoz putnika, OIB 80572192786; Hrvatski Telekom d.d., OIB 81793146560; Tele2 d.o.o. za telekomunikacijske usluge, OIB 70133616033; A1 Hrvatska društvo s ograničenom odgovornošću za usluge javnih telekomunikacija, OIB 29524210204</izvorni_sadrzaj>
    <derivirana_varijabla naziv="DomainObject.Predmet.StrankaFormatedOIB_1">  Financijska agencija, OIB 85821130368; REPUBLIKA HRVATSKA MINISTARSTVO FINANCIJA, OIB 18683136487; HŽ PUTNIČKI PRIJEVOZ d.o.o. za prijevoz putnika, OIB 80572192786; Hrvatski Telekom d.d., OIB 81793146560; Tele2 d.o.o. za telekomunikacijske usluge, OIB 70133616033; A1 Hrvatska društvo s ograničenom odgovornošću za usluge javnih telekomunikacija, OIB 29524210204</derivirana_varijabla>
  </DomainObject.Predmet.StrankaFormatedOIB>
  <DomainObject.Predmet.StrankaFormatedWithAdress>
    <izvorni_sadrzaj> Financijska agencija, Ulica grada Vukovara 70, 10000 Zagreb; REPUBLIKA HRVATSKA MINISTARSTVO FINANCIJA, Katančićeva 5, 10000 Zagreb; HŽ PUTNIČKI PRIJEVOZ d.o.o. za prijevoz putnika, Strojarska cesta 11, 10000 Zagreb; Hrvatski Telekom d.d., Radnička cesta 21, 10000 Zagreb; Tele2 d.o.o. za telekomunikacijske usluge, Josipa Marohnića 1, 10000 Zagreb; A1 Hrvatska društvo s ograničenom odgovornošću za usluge javnih telekomunikacija, Vrtni put 1, 10000 Zagreb</izvorni_sadrzaj>
    <derivirana_varijabla naziv="DomainObject.Predmet.StrankaFormatedWithAdress_1"> Financijska agencija, Ulica grada Vukovara 70, 10000 Zagreb; REPUBLIKA HRVATSKA MINISTARSTVO FINANCIJA, Katančićeva 5, 10000 Zagreb; HŽ PUTNIČKI PRIJEVOZ d.o.o. za prijevoz putnika, Strojarska cesta 11, 10000 Zagreb; Hrvatski Telekom d.d., Radnička cesta 21, 10000 Zagreb; Tele2 d.o.o. za telekomunikacijske usluge, Josipa Marohnića 1, 10000 Zagreb; A1 Hrvatska društvo s ograničenom odgovornošću za usluge javnih telekomunikacija, Vrtni put 1, 10000 Zagreb</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HŽ PUTNIČKI PRIJEVOZ d.o.o. za prijevoz putnika, OIB 80572192786, Strojarska cesta 11, 10000 Zagreb; Hrvatski Telekom d.d., OIB 81793146560, Radnička cesta 21, 10000 Zagreb; Tele2 d.o.o. za telekomunikacijske usluge, OIB 70133616033, Josipa Marohnića 1, 10000 Zagreb; A1 Hrvatska društvo s ograničenom odgovornošću za usluge javnih telekomunikacija, OIB 29524210204, Vrtni put 1, 10000 Zagreb</izvorni_sadrzaj>
    <derivirana_varijabla naziv="DomainObject.Predmet.StrankaFormatedWithAdressOIB_1"> Financijska agencija, OIB 85821130368, Ulica grada Vukovara 70, 10000 Zagreb; REPUBLIKA HRVATSKA MINISTARSTVO FINANCIJA, OIB 18683136487, Katančićeva 5, 10000 Zagreb; HŽ PUTNIČKI PRIJEVOZ d.o.o. za prijevoz putnika, OIB 80572192786, Strojarska cesta 11, 10000 Zagreb; Hrvatski Telekom d.d., OIB 81793146560, Radnička cesta 21, 10000 Zagreb; Tele2 d.o.o. za telekomunikacijske usluge, OIB 70133616033, Josipa Marohnića 1, 10000 Zagreb; A1 Hrvatska društvo s ograničenom odgovornošću za usluge javnih telekomunikacija, OIB 29524210204, Vrtni put 1, 10000 Zagreb</derivirana_varijabla>
  </DomainObject.Predmet.StrankaFormatedWithAdressOIB>
  <DomainObject.Predmet.StrankaWithAdress>
    <izvorni_sadrzaj>Financijska agencija Ulica grada Vukovara 70,10000 Zagreb,REPUBLIKA HRVATSKA MINISTARSTVO FINANCIJA Katančićeva 5,10000 Zagreb,HŽ PUTNIČKI PRIJEVOZ d.o.o. za prijevoz putnika Strojarska cesta 11,10000 Zagreb,Hrvatski Telekom d.d. Radnička cesta 21,10000 Zagreb,Tele2 d.o.o. za telekomunikacijske usluge Josipa Marohnića 1,10000 Zagreb,A1 Hrvatska društvo s ograničenom odgovornošću za usluge javnih telekomunikacija Vrtni put 1,10000 Zagreb</izvorni_sadrzaj>
    <derivirana_varijabla naziv="DomainObject.Predmet.StrankaWithAdress_1">Financijska agencija Ulica grada Vukovara 70,10000 Zagreb,REPUBLIKA HRVATSKA MINISTARSTVO FINANCIJA Katančićeva 5,10000 Zagreb,HŽ PUTNIČKI PRIJEVOZ d.o.o. za prijevoz putnika Strojarska cesta 11,10000 Zagreb,Hrvatski Telekom d.d. Radnička cesta 21,10000 Zagreb,Tele2 d.o.o. za telekomunikacijske usluge Josipa Marohnića 1,10000 Zagreb,A1 Hrvatska društvo s ograničenom odgovornošću za usluge javnih telekomunikacija Vrtni put 1,10000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Zagreb,HŽ PUTNIČKI PRIJEVOZ d.o.o. za prijevoz putnika, OIB 80572192786, Strojarska cesta 11,10000 Zagreb,Hrvatski Telekom d.d., OIB 81793146560, Radnička cesta 21,10000 Zagreb,Tele2 d.o.o. za telekomunikacijske usluge, OIB 70133616033, Josipa Marohnića 1,10000 Zagreb,A1 Hrvatska društvo s ograničenom odgovornošću za usluge javnih telekomunikacija, OIB 29524210204, Vrtni put 1,10000 Zagreb</izvorni_sadrzaj>
    <derivirana_varijabla naziv="DomainObject.Predmet.StrankaWithAdressOIB_1">Financijska agencija, OIB 85821130368, Ulica grada Vukovara 70,10000 Zagreb,REPUBLIKA HRVATSKA MINISTARSTVO FINANCIJA, OIB 18683136487, Katančićeva 5,10000 Zagreb,HŽ PUTNIČKI PRIJEVOZ d.o.o. za prijevoz putnika, OIB 80572192786, Strojarska cesta 11,10000 Zagreb,Hrvatski Telekom d.d., OIB 81793146560, Radnička cesta 21,10000 Zagreb,Tele2 d.o.o. za telekomunikacijske usluge, OIB 70133616033, Josipa Marohnića 1,10000 Zagreb,A1 Hrvatska društvo s ograničenom odgovornošću za usluge javnih telekomunikacija, OIB 29524210204, Vrtni put 1,10000 Zagreb</derivirana_varijabla>
  </DomainObject.Predmet.StrankaWithAdressOIB>
  <DomainObject.Predmet.StrankaNazivFormated>
    <izvorni_sadrzaj>Financijska agencija,REPUBLIKA HRVATSKA MINISTARSTVO FINANCIJA,HŽ PUTNIČKI PRIJEVOZ d.o.o. za prijevoz putnika,Hrvatski Telekom d.d.,Tele2 d.o.o. za telekomunikacijske usluge,A1 Hrvatska društvo s ograničenom odgovornošću za usluge javnih telekomunikacija</izvorni_sadrzaj>
    <derivirana_varijabla naziv="DomainObject.Predmet.StrankaNazivFormated_1">Financijska agencija,REPUBLIKA HRVATSKA MINISTARSTVO FINANCIJA,HŽ PUTNIČKI PRIJEVOZ d.o.o. za prijevoz putnika,Hrvatski Telekom d.d.,Tele2 d.o.o. za telekomunikacijske usluge,A1 Hrvatska društvo s ograničenom odgovornošću za usluge javnih telekomunikacija</derivirana_varijabla>
  </DomainObject.Predmet.StrankaNazivFormated>
  <DomainObject.Predmet.StrankaNazivFormatedOIB>
    <izvorni_sadrzaj>Financijska agencija, OIB 85821130368,REPUBLIKA HRVATSKA MINISTARSTVO FINANCIJA, OIB 18683136487,HŽ PUTNIČKI PRIJEVOZ d.o.o. za prijevoz putnika, OIB 80572192786,Hrvatski Telekom d.d., OIB 81793146560,Tele2 d.o.o. za telekomunikacijske usluge, OIB 70133616033,A1 Hrvatska društvo s ograničenom odgovornošću za usluge javnih telekomunikacija, OIB 29524210204</izvorni_sadrzaj>
    <derivirana_varijabla naziv="DomainObject.Predmet.StrankaNazivFormatedOIB_1">Financijska agencija, OIB 85821130368,REPUBLIKA HRVATSKA MINISTARSTVO FINANCIJA, OIB 18683136487,HŽ PUTNIČKI PRIJEVOZ d.o.o. za prijevoz putnika, OIB 80572192786,Hrvatski Telekom d.d., OIB 81793146560,Tele2 d.o.o. za telekomunikacijske usluge, OIB 70133616033,A1 Hrvatska društvo s ograničenom odgovornošću za usluge javnih telekomunikacija, OIB 29524210204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DUBOVEČAK</izvorni_sadrzaj>
    <derivirana_varijabla naziv="DomainObject.Predmet.Zapisnicar_1">LJILJANA DUBOVEČAK</derivirana_varijabla>
  </DomainObject.Predmet.Zapisnicar>
  <DomainObject.Predmet.StrankaListFormated>
    <izvorni_sadrzaj>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izvorni_sadrzaj>
    <derivirana_varijabla naziv="DomainObject.Predmet.StrankaListFormated_1">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derivirana_varijabla>
  </DomainObject.Predmet.StrankaListFormated>
  <DomainObject.Predmet.StrankaListFormatedOIB>
    <izvorni_sadrzaj>
      <item>Financijska agencija, OIB 85821130368</item>
      <item>REPUBLIKA HRVATSKA MINISTARSTVO FINANCIJA, OIB 18683136487</item>
      <item>HŽ PUTNIČKI PRIJEVOZ d.o.o. za prijevoz putnika, OIB 80572192786</item>
      <item>Hrvatski Telekom d.d., OIB 81793146560</item>
      <item>Tele2 d.o.o. za telekomunikacijske usluge, OIB 70133616033</item>
      <item>A1 Hrvatska društvo s ograničenom odgovornošću za usluge javnih telekomunikacija, OIB 29524210204</item>
    </izvorni_sadrzaj>
    <derivirana_varijabla naziv="DomainObject.Predmet.StrankaListFormatedOIB_1">
      <item>Financijska agencija, OIB 85821130368</item>
      <item>REPUBLIKA HRVATSKA MINISTARSTVO FINANCIJA, OIB 18683136487</item>
      <item>HŽ PUTNIČKI PRIJEVOZ d.o.o. za prijevoz putnika, OIB 80572192786</item>
      <item>Hrvatski Telekom d.d., OIB 81793146560</item>
      <item>Tele2 d.o.o. za telekomunikacijske usluge, OIB 70133616033</item>
      <item>A1 Hrvatska društvo s ograničenom odgovornošću za usluge javnih telekomunikacija, OIB 29524210204</item>
    </derivirana_varijabla>
  </DomainObject.Predmet.StrankaListFormatedOIB>
  <DomainObject.Predmet.StrankaListFormatedWithAdress>
    <izvorni_sadrzaj>
      <item>Financijska agencija, Ulica grada Vukovara 70, 10000 Zagreb</item>
      <item>REPUBLIKA HRVATSKA MINISTARSTVO FINANCIJA, Katančićeva 5, 10000 Zagreb</item>
      <item>HŽ PUTNIČKI PRIJEVOZ d.o.o. za prijevoz putnika, Strojarska cesta 11, 10000 Zagreb</item>
      <item>Hrvatski Telekom d.d., Radnička cesta 21, 10000 Zagreb</item>
      <item>Tele2 d.o.o. za telekomunikacijske usluge, Josipa Marohnića 1, 10000 Zagreb</item>
      <item>A1 Hrvatska društvo s ograničenom odgovornošću za usluge javnih telekomunikacija, Vrtni put 1, 10000 Zagreb</item>
    </izvorni_sadrzaj>
    <derivirana_varijabla naziv="DomainObject.Predmet.StrankaListFormatedWithAdress_1">
      <item>Financijska agencija, Ulica grada Vukovara 70, 10000 Zagreb</item>
      <item>REPUBLIKA HRVATSKA MINISTARSTVO FINANCIJA, Katančićeva 5, 10000 Zagreb</item>
      <item>HŽ PUTNIČKI PRIJEVOZ d.o.o. za prijevoz putnika, Strojarska cesta 11, 10000 Zagreb</item>
      <item>Hrvatski Telekom d.d., Radnička cesta 21, 10000 Zagreb</item>
      <item>Tele2 d.o.o. za telekomunikacijske usluge, Josipa Marohnića 1, 10000 Zagreb</item>
      <item>A1 Hrvatska društvo s ograničenom odgovornošću za usluge javnih telekomunikacija, Vrtni put 1, 10000 Zagreb</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item>
      <item>HŽ PUTNIČKI PRIJEVOZ d.o.o. za prijevoz putnika, OIB 80572192786, Strojarska cesta 11, 10000 Zagreb</item>
      <item>Hrvatski Telekom d.d., OIB 81793146560, Radnička cesta 21, 10000 Zagreb</item>
      <item>Tele2 d.o.o. za telekomunikacijske usluge, OIB 70133616033, Josipa Marohnića 1, 10000 Zagreb</item>
      <item>A1 Hrvatska društvo s ograničenom odgovornošću za usluge javnih telekomunikacija, OIB 29524210204, Vrtni put 1, 10000 Zagreb</item>
    </izvorni_sadrzaj>
    <derivirana_varijabla naziv="DomainObject.Predmet.StrankaListFormatedWithAdressOIB_1">
      <item>Financijska agencija, OIB 85821130368, Ulica grada Vukovara 70, 10000 Zagreb</item>
      <item>REPUBLIKA HRVATSKA MINISTARSTVO FINANCIJA, OIB 18683136487, Katančićeva 5, 10000 Zagreb</item>
      <item>HŽ PUTNIČKI PRIJEVOZ d.o.o. za prijevoz putnika, OIB 80572192786, Strojarska cesta 11, 10000 Zagreb</item>
      <item>Hrvatski Telekom d.d., OIB 81793146560, Radnička cesta 21, 10000 Zagreb</item>
      <item>Tele2 d.o.o. za telekomunikacijske usluge, OIB 70133616033, Josipa Marohnića 1, 10000 Zagreb</item>
      <item>A1 Hrvatska društvo s ograničenom odgovornošću za usluge javnih telekomunikacija, OIB 29524210204, Vrtni put 1, 10000 Zagreb</item>
    </derivirana_varijabla>
  </DomainObject.Predmet.StrankaListFormatedWithAdressOIB>
  <DomainObject.Predmet.StrankaListNazivFormated>
    <izvorni_sadrzaj>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izvorni_sadrzaj>
    <derivirana_varijabla naziv="DomainObject.Predmet.StrankaListNazivFormated_1">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derivirana_varijabla>
  </DomainObject.Predmet.StrankaListNazivFormated>
  <DomainObject.Predmet.StrankaListNazivFormatedOIB>
    <izvorni_sadrzaj>
      <item>Financijska agencija, OIB 85821130368</item>
      <item>REPUBLIKA HRVATSKA MINISTARSTVO FINANCIJA, OIB 18683136487</item>
      <item>HŽ PUTNIČKI PRIJEVOZ d.o.o. za prijevoz putnika, OIB 80572192786</item>
      <item>Hrvatski Telekom d.d., OIB 81793146560</item>
      <item>Tele2 d.o.o. za telekomunikacijske usluge, OIB 70133616033</item>
      <item>A1 Hrvatska društvo s ograničenom odgovornošću za usluge javnih telekomunikacija, OIB 29524210204</item>
    </izvorni_sadrzaj>
    <derivirana_varijabla naziv="DomainObject.Predmet.StrankaListNazivFormatedOIB_1">
      <item>Financijska agencija, OIB 85821130368</item>
      <item>REPUBLIKA HRVATSKA MINISTARSTVO FINANCIJA, OIB 18683136487</item>
      <item>HŽ PUTNIČKI PRIJEVOZ d.o.o. za prijevoz putnika, OIB 80572192786</item>
      <item>Hrvatski Telekom d.d., OIB 81793146560</item>
      <item>Tele2 d.o.o. za telekomunikacijske usluge, OIB 70133616033</item>
      <item>A1 Hrvatska društvo s ograničenom odgovornošću za usluge javnih telekomunikacija, OIB 29524210204</item>
    </derivirana_varijabla>
  </DomainObject.Predmet.StrankaListNazivFormatedOIB>
  <DomainObject.Predmet.ProtuStrankaListFormated>
    <izvorni_sadrzaj>
      <item>JOSIP ARC</item>
    </izvorni_sadrzaj>
    <derivirana_varijabla naziv="DomainObject.Predmet.ProtuStrankaListFormated_1">
      <item>JOSIP ARC</item>
    </derivirana_varijabla>
  </DomainObject.Predmet.ProtuStrankaListFormated>
  <DomainObject.Predmet.ProtuStrankaListFormatedOIB>
    <izvorni_sadrzaj>
      <item>JOSIP ARC, OIB 16917373864</item>
    </izvorni_sadrzaj>
    <derivirana_varijabla naziv="DomainObject.Predmet.ProtuStrankaListFormatedOIB_1">
      <item>JOSIP ARC, OIB 16917373864</item>
    </derivirana_varijabla>
  </DomainObject.Predmet.ProtuStrankaListFormatedOIB>
  <DomainObject.Predmet.ProtuStrankaListFormatedWithAdress>
    <izvorni_sadrzaj>
      <item>JOSIP ARC, DR.FRANJE TUĐMANA 5, 31300 Beli Manastir</item>
    </izvorni_sadrzaj>
    <derivirana_varijabla naziv="DomainObject.Predmet.ProtuStrankaListFormatedWithAdress_1">
      <item>JOSIP ARC, DR.FRANJE TUĐMANA 5, 31300 Beli Manastir</item>
    </derivirana_varijabla>
  </DomainObject.Predmet.ProtuStrankaListFormatedWithAdress>
  <DomainObject.Predmet.ProtuStrankaListFormatedWithAdressOIB>
    <izvorni_sadrzaj>
      <item>JOSIP ARC, OIB 16917373864, DR.FRANJE TUĐMANA 5, 31300 Beli Manastir</item>
    </izvorni_sadrzaj>
    <derivirana_varijabla naziv="DomainObject.Predmet.ProtuStrankaListFormatedWithAdressOIB_1">
      <item>JOSIP ARC, OIB 16917373864, DR.FRANJE TUĐMANA 5, 31300 Beli Manastir</item>
    </derivirana_varijabla>
  </DomainObject.Predmet.ProtuStrankaListFormatedWithAdressOIB>
  <DomainObject.Predmet.ProtuStrankaListNazivFormated>
    <izvorni_sadrzaj>
      <item>JOSIP ARC</item>
    </izvorni_sadrzaj>
    <derivirana_varijabla naziv="DomainObject.Predmet.ProtuStrankaListNazivFormated_1">
      <item>JOSIP ARC</item>
    </derivirana_varijabla>
  </DomainObject.Predmet.ProtuStrankaListNazivFormated>
  <DomainObject.Predmet.ProtuStrankaListNazivFormatedOIB>
    <izvorni_sadrzaj>
      <item>JOSIP ARC, OIB 16917373864</item>
    </izvorni_sadrzaj>
    <derivirana_varijabla naziv="DomainObject.Predmet.ProtuStrankaListNazivFormatedOIB_1">
      <item>JOSIP ARC, OIB 16917373864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4. prosinca 2019.</izvorni_sadrzaj>
    <derivirana_varijabla naziv="DomainObject.Datum_1">4. prosinca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JOSIP ARC</izvorni_sadrzaj>
    <derivirana_varijabla naziv="DomainObject.Predmet.ProtustrankaIDrugi_1">JOSIP ARC</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JOSIP ARC, OIB 16917373864, DR.FRANJE TUĐMANA 5, 31300 Beli Manastir</izvorni_sadrzaj>
    <derivirana_varijabla naziv="DomainObject.Predmet.ProtustrankaIDrugiAdressOIB_1">JOSIP ARC, OIB 16917373864, DR.FRANJE TUĐMANA 5,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studenog 2019.</izvorni_sadrzaj>
    <derivirana_varijabla naziv="DomainObject.Predmet.OdlukaRjesenje.DatumDonosenjaOdluke_1">12. studenog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Sp-4395/2019-10</izvorni_sadrzaj>
    <derivirana_varijabla naziv="DomainObject.Predmet.OdlukaRjesenje.Oznaka_1">Sp-4395/2019-10</derivirana_varijabla>
  </DomainObject.Predmet.OdlukaRjesenje.Oznaka>
  <DomainObject.Predmet.SudioniciListNaziv>
    <izvorni_sadrzaj>
      <item>JOSIP ARC</item>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izvorni_sadrzaj>
    <derivirana_varijabla naziv="DomainObject.Predmet.SudioniciListNaziv_1">
      <item>JOSIP ARC</item>
      <item>Financijska agencija</item>
      <item>REPUBLIKA HRVATSKA MINISTARSTVO FINANCIJA</item>
      <item>HŽ PUTNIČKI PRIJEVOZ d.o.o. za prijevoz putnika</item>
      <item>Hrvatski Telekom d.d.</item>
      <item>Tele2 d.o.o. za telekomunikacijske usluge</item>
      <item>A1 Hrvatska društvo s ograničenom odgovornošću za usluge javnih telekomunikacija</item>
    </derivirana_varijabla>
  </DomainObject.Predmet.SudioniciListNaziv>
  <DomainObject.Predmet.SudioniciListAdressOIB>
    <izvorni_sadrzaj>
      <item>JOSIP ARC, OIB 16917373864, DR.FRANJE TUĐMANA 5,31300 Beli Manastir</item>
      <item>Financijska agencija, OIB 85821130368, Ulica grada Vukovara 70,10000 Zagreb</item>
      <item>REPUBLIKA HRVATSKA MINISTARSTVO FINANCIJA, OIB 18683136487, Katančićeva 5,10000 Zagreb</item>
      <item>HŽ PUTNIČKI PRIJEVOZ d.o.o. za prijevoz putnika, OIB 80572192786, Strojarska cesta 11,10000 Zagreb</item>
      <item>Hrvatski Telekom d.d., OIB 81793146560, Radnička cesta 21,10000 Zagreb</item>
      <item>Tele2 d.o.o. za telekomunikacijske usluge, OIB 70133616033, Josipa Marohnića 1,10000 Zagreb</item>
      <item>A1 Hrvatska društvo s ograničenom odgovornošću za usluge javnih telekomunikacija, OIB 29524210204, Vrtni put 1,10000 Zagreb</item>
    </izvorni_sadrzaj>
    <derivirana_varijabla naziv="DomainObject.Predmet.SudioniciListAdressOIB_1">
      <item>JOSIP ARC, OIB 16917373864, DR.FRANJE TUĐMANA 5,31300 Beli Manastir</item>
      <item>Financijska agencija, OIB 85821130368, Ulica grada Vukovara 70,10000 Zagreb</item>
      <item>REPUBLIKA HRVATSKA MINISTARSTVO FINANCIJA, OIB 18683136487, Katančićeva 5,10000 Zagreb</item>
      <item>HŽ PUTNIČKI PRIJEVOZ d.o.o. za prijevoz putnika, OIB 80572192786, Strojarska cesta 11,10000 Zagreb</item>
      <item>Hrvatski Telekom d.d., OIB 81793146560, Radnička cesta 21,10000 Zagreb</item>
      <item>Tele2 d.o.o. za telekomunikacijske usluge, OIB 70133616033, Josipa Marohnića 1,10000 Zagreb</item>
      <item>A1 Hrvatska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16917373864</item>
      <item>, OIB 85821130368</item>
      <item>, OIB 18683136487</item>
      <item>, OIB 80572192786</item>
      <item>, OIB 81793146560</item>
      <item>, OIB 70133616033</item>
      <item>, OIB 29524210204</item>
    </izvorni_sadrzaj>
    <derivirana_varijabla naziv="DomainObject.Predmet.SudioniciListNazivOIB_1">
      <item>, OIB 16917373864</item>
      <item>, OIB 85821130368</item>
      <item>, OIB 18683136487</item>
      <item>, OIB 80572192786</item>
      <item>, OIB 81793146560</item>
      <item>, OIB 70133616033</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travnja 2019.</izvorni_sadrzaj>
    <derivirana_varijabla naziv="DomainObject.PredzadnjaOdlukaIzPredmeta.DatumDonosenjaOdluke_1">19. travnja 2019.</derivirana_varijabla>
  </DomainObject.PredzadnjaOdlukaIzPredmeta.DatumDonosenjaOdluke>
  <DomainObject.PredzadnjaOdlukaIzPredmeta.Oznaka>
    <izvorni_sadrzaj>Sp-4395/2019-2</izvorni_sadrzaj>
    <derivirana_varijabla naziv="DomainObject.PredzadnjaOdlukaIzPredmeta.Oznaka_1">Sp-4395/2019-2</derivirana_varijabla>
  </DomainObject.PredzadnjaOdlukaIzPredmeta.Oznaka>
  <DomainObject.PodaciZaPnopPredlozakOdluke.PodaciOrp.BrDanaBlok>
    <izvorni_sadrzaj>2303</izvorni_sadrzaj>
    <derivirana_varijabla naziv="DomainObject.PodaciZaPnopPredlozakOdluke.PodaciOrp.BrDanaBlok_1">2303</derivirana_varijabla>
  </DomainObject.PodaciZaPnopPredlozakOdluke.PodaciOrp.BrDanaBlok>
  <DomainObject.PodaciZaPnopPredlozakOdluke.PodaciOrp.NeizvrseneOsnove.PodaciUkupno.NenaplGlavnica>
    <izvorni_sadrzaj>3.200,00</izvorni_sadrzaj>
    <derivirana_varijabla naziv="DomainObject.PodaciZaPnopPredlozakOdluke.PodaciOrp.NeizvrseneOsnove.PodaciUkupno.NenaplGlavnica_1">3.200,00</derivirana_varijabla>
  </DomainObject.PodaciZaPnopPredlozakOdluke.PodaciOrp.NeizvrseneOsnove.PodaciUkupno.NenaplGlavnica>
  <DomainObject.Predmet.DatumPocetkaProcesa>
    <izvorni_sadrzaj>17. travnja 2019.</izvorni_sadrzaj>
    <derivirana_varijabla naziv="DomainObject.Predmet.DatumPocetkaProcesa_1">17. travnja 2019.</derivirana_varijabla>
  </DomainObject.Predmet.DatumPocetkaProcesa>
  <DomainObject.PodaciZaPnopPredlozakOdluke.NeizvrseneOsnoveZaPlacanjeOpis>
    <izvorni_sadrzaj>
1. osnova broj KSM-97/14-17-IZNA, izdavatelja OPĆINSKI SUD, OPĆINSKI SUD U OSIJEKU, OSIJEK
- vjerovnik (1) REPUBLIKA HRVATSKA MINISTARSTVO FINANCIJA, KATANČIĆEVA 5, ZAGREB, Hrvatska, OIB: 18683136487
 zaprimljena 06.11.2019., glavnica 0,00, kamata 80,59, trošak 200,00
2. osnova broj OVRV-2662/18, izdavatelja JAVNI BILJEŽNIK, BORIĆ MIRJANA, OSIJEK
- vjerovnik (1) HŽ PUTNIČKI PRIJEVOZ d.o.o., Strojarska cesta 11, Zagreb, Hrvatska, OIB: 80572192786
 zaprimljena 20.06.2018., glavnica 500,00, kamata 150,08, trošak 850,00
3. osnova broj OVRV-2442/18, izdavatelja JAVNI BILJEŽNIK, BORIĆ MIRJANA, OSIJEK
- vjerovnik (1) HŽ PUTNIČKI PRIJEVOZ d.o.o., Strojarska cesta 11, Zagreb, Hrvatska, OIB: 80572192786
 zaprimljena 06.06.2018., glavnica 500,00, kamata 155,09, trošak 850,00
4. osnova broj OVRV-12329/18, izdavatelja JAVNI BILJEŽNIK, BORIĆ MIRJANA, OSIJEK
- vjerovnik (1) HŽ PUTNIČKI PRIJEVOZ d.o.o., Strojarska cesta 11, Zagreb, Hrvatska, OIB: 80572192786
 zaprimljena 29.05.2019., glavnica 500,00, kamata 130,83, trošak 935,00
5. osnova broj OVRV-2480/18, izdavatelja JAVNI BILJEŽNIK, BORIĆ MIRJANA, OSIJEK
- vjerovnik (1) HŽ PUTNIČKI PRIJEVOZ d.o.o., Strojarska cesta 11, Zagreb, Hrvatska, OIB: 80572192786
 zaprimljena 26.07.2018., glavnica 500,00, kamata 147,04, trošak 850,00
6. osnova broj OVRV-215/18, izdavatelja JAVNI BILJEŽNIK, BORIĆ MIRJANA, OSIJEK
- vjerovnik (1) HŽ PUTNIČKI PRIJEVOZ d.o.o., Strojarska cesta 11, Zagreb, Hrvatska, OIB: 80572192786
 zaprimljena 22.03.2018., glavnica 500,00, kamata 167,89, trošak 828,75
7. osnova broj OVRV-6918/19, izdavatelja JAVNI BILJEŽNIK, BORIĆ MIRJANA, OSIJEK
- vjerovnik (1) HŽ PUTNIČKI PRIJEVOZ d.o.o., Strojarska cesta 11, Zagreb, Hrvatska, OIB: 80572192786
 zaprimljena 17.10.2019., glavnica 500,00, kamata 60,52, trošak 920,00</izvorni_sadrzaj>
    <derivirana_varijabla naziv="DomainObject.PodaciZaPnopPredlozakOdluke.NeizvrseneOsnoveZaPlacanjeOpis_1">
1. osnova broj KSM-97/14-17-IZNA, izdavatelja OPĆINSKI SUD, OPĆINSKI SUD U OSIJEKU, OSIJEK
- vjerovnik (1) REPUBLIKA HRVATSKA MINISTARSTVO FINANCIJA, KATANČIĆEVA 5, ZAGREB, Hrvatska, OIB: 18683136487
 zaprimljena 06.11.2019., glavnica 0,00, kamata 80,59, trošak 200,00
2. osnova broj OVRV-2662/18, izdavatelja JAVNI BILJEŽNIK, BORIĆ MIRJANA, OSIJEK
- vjerovnik (1) HŽ PUTNIČKI PRIJEVOZ d.o.o., Strojarska cesta 11, Zagreb, Hrvatska, OIB: 80572192786
 zaprimljena 20.06.2018., glavnica 500,00, kamata 150,08, trošak 850,00
3. osnova broj OVRV-2442/18, izdavatelja JAVNI BILJEŽNIK, BORIĆ MIRJANA, OSIJEK
- vjerovnik (1) HŽ PUTNIČKI PRIJEVOZ d.o.o., Strojarska cesta 11, Zagreb, Hrvatska, OIB: 80572192786
 zaprimljena 06.06.2018., glavnica 500,00, kamata 155,09, trošak 850,00
4. osnova broj OVRV-12329/18, izdavatelja JAVNI BILJEŽNIK, BORIĆ MIRJANA, OSIJEK
- vjerovnik (1) HŽ PUTNIČKI PRIJEVOZ d.o.o., Strojarska cesta 11, Zagreb, Hrvatska, OIB: 80572192786
 zaprimljena 29.05.2019., glavnica 500,00, kamata 130,83, trošak 935,00
5. osnova broj OVRV-2480/18, izdavatelja JAVNI BILJEŽNIK, BORIĆ MIRJANA, OSIJEK
- vjerovnik (1) HŽ PUTNIČKI PRIJEVOZ d.o.o., Strojarska cesta 11, Zagreb, Hrvatska, OIB: 80572192786
 zaprimljena 26.07.2018., glavnica 500,00, kamata 147,04, trošak 850,00
6. osnova broj OVRV-215/18, izdavatelja JAVNI BILJEŽNIK, BORIĆ MIRJANA, OSIJEK
- vjerovnik (1) HŽ PUTNIČKI PRIJEVOZ d.o.o., Strojarska cesta 11, Zagreb, Hrvatska, OIB: 80572192786
 zaprimljena 22.03.2018., glavnica 500,00, kamata 167,89, trošak 828,75
7. osnova broj OVRV-6918/19, izdavatelja JAVNI BILJEŽNIK, BORIĆ MIRJANA, OSIJEK
- vjerovnik (1) HŽ PUTNIČKI PRIJEVOZ d.o.o., Strojarska cesta 11, Zagreb, Hrvatska, OIB: 80572192786
 zaprimljena 17.10.2019., glavnica 500,00, kamata 60,52, trošak 920,00</derivirana_varijabla>
  </DomainObject.PodaciZaPnopPredlozakOdluke.NeizvrseneOsnoveZaPlacanjeOpis>
  <DomainObject.PodaciZaPnopPredlozakOdluke.IsknjizeneOsnoveZaPlacanjeOpis>
    <izvorni_sadrzaj>
1. osnova broj IZNA-KSM-97/14, izdavatelja OPĆINSKI SUD, OPĆINSKI SUD U OSIJEKU, OSIJEK
- vjerovnik (1) REPUBLIKA HRVATSKA MINISTARSTVO FINANCIJA, KATANČIĆEVA 5, ZAGREB, Hrvatska, OIB: 18683136487
 zaprimljena 27.04.2016., glavnica 0,00, kamata 73,70, trošak 200,00
2. osnova broj OVRV-731/14, izdavatelja JAVNI BILJEŽNIK, ARAMBAŠIĆ BORO, VUKOVAR
- vjerovnik (1) HT d.d., Radnička cesta 21, Zagreb, Hrvatska, OIB: 81793146560
 zaprimljena 23.09.2014., glavnica 2.231,11, kamata 1.252,85, trošak 982,63
3. osnova broj OVRV-9029/13, izdavatelja JAVNI BILJEŽNIK, VULIĆ NIKOLA, VINKOVCI
- vjerovnik (1) Tele2 d.o.o., Josipa Marohnića 1, Zagreb, Hrvatska, OIB: 70133616033
 zaprimljena 01.07.2014., glavnica 5.636,38, kamata 3.443,87, trošak 1.837,50
4. osnova broj OVRV-489/14, izdavatelja JAVNI BILJEŽNIK, VULIĆ NIKOLA, VINKOVCI
- vjerovnik (1) HT d.d., Radnička cesta 21, Zagreb, Hrvatska, OIB: 81793146560
 zaprimljena 22.05.2014., glavnica 1.863,89, kamata 821,83, trošak 986,50
5. osnova broj OVRV-827/14, izdavatelja JAVNI BILJEŽNIK, VAJCL ALEN, VINKOVCI
- vjerovnik (1) A1 Hrvatska d.o.o., Vrtni put 1, Zagreb, Hrvatska, OIB: 29524210204
 zaprimljena 12.01.2015., glavnica 1.845,75, kamata 1.205,30, trošak 800,00</izvorni_sadrzaj>
    <derivirana_varijabla naziv="DomainObject.PodaciZaPnopPredlozakOdluke.IsknjizeneOsnoveZaPlacanjeOpis_1">
1. osnova broj IZNA-KSM-97/14, izdavatelja OPĆINSKI SUD, OPĆINSKI SUD U OSIJEKU, OSIJEK
- vjerovnik (1) REPUBLIKA HRVATSKA MINISTARSTVO FINANCIJA, KATANČIĆEVA 5, ZAGREB, Hrvatska, OIB: 18683136487
 zaprimljena 27.04.2016., glavnica 0,00, kamata 73,70, trošak 200,00
2. osnova broj OVRV-731/14, izdavatelja JAVNI BILJEŽNIK, ARAMBAŠIĆ BORO, VUKOVAR
- vjerovnik (1) HT d.d., Radnička cesta 21, Zagreb, Hrvatska, OIB: 81793146560
 zaprimljena 23.09.2014., glavnica 2.231,11, kamata 1.252,85, trošak 982,63
3. osnova broj OVRV-9029/13, izdavatelja JAVNI BILJEŽNIK, VULIĆ NIKOLA, VINKOVCI
- vjerovnik (1) Tele2 d.o.o., Josipa Marohnića 1, Zagreb, Hrvatska, OIB: 70133616033
 zaprimljena 01.07.2014., glavnica 5.636,38, kamata 3.443,87, trošak 1.837,50
4. osnova broj OVRV-489/14, izdavatelja JAVNI BILJEŽNIK, VULIĆ NIKOLA, VINKOVCI
- vjerovnik (1) HT d.d., Radnička cesta 21, Zagreb, Hrvatska, OIB: 81793146560
 zaprimljena 22.05.2014., glavnica 1.863,89, kamata 821,83, trošak 986,50
5. osnova broj OVRV-827/14, izdavatelja JAVNI BILJEŽNIK, VAJCL ALEN, VINKOVCI
- vjerovnik (1) A1 Hrvatska d.o.o., Vrtni put 1, Zagreb, Hrvatska, OIB: 29524210204
 zaprimljena 12.01.2015., glavnica 1.845,75, kamata 1.205,30, trošak 800,00</derivirana_varijabla>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150</properties:Words>
  <properties:Characters>854</properties:Characters>
  <properties:Lines>43</properties:Lines>
  <properties:Paragraphs>17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2019-12-04T07:05:00Z</dcterms:created>
  <dc:creator>Sanela Maričić</dc:creator>
  <cp:lastModifiedBy>Ljiljana Dubovečak</cp:lastModifiedBy>
  <cp:lastPrinted>2019-12-04T07:04:00Z</cp:lastPrinted>
  <dcterms:modified xmlns:xsi="http://www.w3.org/2001/XMLSchema-instance" xsi:type="dcterms:W3CDTF">2019-12-04T07:05:00Z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Dopis (Obavijest potrošaču o dostavi na e-oglasnu ploču - 4395-19.docx)</vt:lpwstr>
  </prop:property>
  <prop:property fmtid="{D5CDD505-2E9C-101B-9397-08002B2CF9AE}" pid="4" name="CC_coloring">
    <vt:bool>false</vt:bool>
  </prop:property>
  <prop:property fmtid="{D5CDD505-2E9C-101B-9397-08002B2CF9AE}" pid="5" name="BrojStranica">
    <vt:i4>1</vt:i4>
  </prop:property>
</prop:Properties>
</file>