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669f" w14:paraId="fa2669f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C653A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7C653A" w:rsidRPr="00713C20">
        <w:rPr>
          <w:rFonts w:hAnsi="Times New Roman" w:ascii="Times New Roman"/>
          <w:szCs w:val="24"/>
          <w:lang w:val="hr-HR"/>
        </w:rPr>
        <w:t>BILOKALNIK-DRVO d.o.o. u stečaju, Koprivnica, Pavelinska bb, OIB: 29854066284,</w:t>
      </w:r>
      <w:r w:rsidR="007C653A">
        <w:rPr>
          <w:rFonts w:hAnsi="Times New Roman" w:ascii="Times New Roman"/>
          <w:szCs w:val="24"/>
          <w:lang w:val="hr-HR"/>
        </w:rPr>
        <w:t xml:space="preserve"> </w:t>
      </w:r>
      <w:r w:rsidR="00713C20">
        <w:rPr>
          <w:rFonts w:hAnsi="Times New Roman" w:ascii="Times New Roman"/>
          <w:szCs w:val="24"/>
          <w:lang w:val="hr-HR"/>
        </w:rPr>
        <w:t>17. veljače 2017</w:t>
      </w:r>
      <w:r w:rsidR="00C02082" w:rsidRPr="00713C20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713C20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9. ožujka 2017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7C653A">
        <w:rPr>
          <w:rFonts w:hAnsi="Times New Roman" w:ascii="Times New Roman"/>
          <w:sz w:val="24"/>
          <w:szCs w:val="24"/>
        </w:rPr>
        <w:t>Želimir Uršulin, Ivanec, Trg hrvatskih ivanovaca 9,</w:t>
      </w:r>
    </w:p>
    <w:p w:rsidRDefault="00B45818" w:rsidP="005B7FF6" w:rsidR="005B7FF6" w:rsidRPr="005B7FF6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  <w:r w:rsidR="005B7FF6">
        <w:rPr>
          <w:rFonts w:hAnsi="Times New Roman" w:ascii="Times New Roman"/>
          <w:szCs w:val="24"/>
        </w:rPr>
        <w:tab/>
      </w:r>
    </w:p>
    <w:p w:rsidRDefault="005B7FF6" w:rsidP="005B7FF6" w:rsidR="005B7FF6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szCs w:val="24"/>
        </w:rPr>
        <w:tab/>
      </w:r>
      <w:r w:rsidRPr="00713C20">
        <w:rPr>
          <w:rFonts w:hAnsi="Times New Roman" w:ascii="Times New Roman"/>
          <w:color w:val="000000"/>
          <w:lang w:val="hr-HR"/>
        </w:rPr>
        <w:t>- Grad Koprivnica, Koprivnica, Zrinski trg 11,</w:t>
      </w:r>
    </w:p>
    <w:p w:rsidRDefault="005B7FF6" w:rsidP="005B7FF6" w:rsid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lang w:val="hr-HR"/>
        </w:rPr>
        <w:tab/>
        <w:t xml:space="preserve">- </w:t>
      </w:r>
      <w:r>
        <w:rPr>
          <w:rFonts w:hAnsi="Times New Roman" w:ascii="Times New Roman"/>
          <w:color w:val="000000"/>
        </w:rPr>
        <w:t>NAŠICE CEMENT d.d., Tajnovec 1, Našice,</w:t>
      </w:r>
    </w:p>
    <w:p w:rsidRDefault="005B7FF6" w:rsidP="005B7FF6" w:rsid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 xml:space="preserve">- NEXE GRUPA d.d., Našice, Braće Radića 200, </w:t>
      </w:r>
    </w:p>
    <w:p w:rsidRDefault="005B7FF6" w:rsidP="005B7FF6" w:rsidR="005B7FF6">
      <w:pPr>
        <w:ind w:left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-Privredna banka d.d. Zagreb, Zagreb, Radnička cesta 50, zastupana po punomoćnicima odvjetnicima iz Odvjetničkog društva Suić&amp;Škunca d.o.o. i Zagreba, Domagojeva 14,</w:t>
      </w:r>
    </w:p>
    <w:p w:rsidRDefault="005B7FF6" w:rsidP="005B7FF6" w:rsid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>-Raiffeisenbank Austrija d.d. Zagreb, Podružnica Bjelovar, Trg E.Kvaternika 2,</w:t>
      </w:r>
    </w:p>
    <w:p w:rsidRDefault="005B7FF6" w:rsidP="005B7FF6" w:rsidR="005B7FF6" w:rsidRP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>-</w:t>
      </w:r>
      <w:r w:rsidRPr="005B7FF6">
        <w:rPr>
          <w:rFonts w:hAnsi="Times New Roman" w:ascii="Times New Roman"/>
          <w:color w:val="000000"/>
          <w:lang w:val="hr-HR"/>
        </w:rPr>
        <w:t>Javno vatrogasna postrojba Grada Kopr</w:t>
      </w:r>
      <w:r>
        <w:rPr>
          <w:rFonts w:hAnsi="Times New Roman" w:ascii="Times New Roman"/>
          <w:color w:val="000000"/>
          <w:lang w:val="hr-HR"/>
        </w:rPr>
        <w:t>ivnice, Koprivnica, Oružanska 1.</w:t>
      </w:r>
    </w:p>
    <w:p w:rsidRDefault="00453444" w:rsidP="00F248F9" w:rsidR="0045344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8178C9" w:rsidP="00F248F9" w:rsidR="008178C9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0B6982" w:rsidP="00B45818" w:rsidR="000B6982" w:rsidRPr="00713C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Upozoravaju se </w:t>
      </w:r>
      <w:r w:rsidR="00FF2962">
        <w:rPr>
          <w:rFonts w:hAnsi="Times New Roman" w:ascii="Times New Roman"/>
          <w:szCs w:val="24"/>
          <w:lang w:val="hr-HR"/>
        </w:rPr>
        <w:t xml:space="preserve">razlučni </w:t>
      </w:r>
      <w:r w:rsidRPr="00023165">
        <w:rPr>
          <w:rFonts w:hAnsi="Times New Roman" w:ascii="Times New Roman"/>
          <w:szCs w:val="24"/>
          <w:lang w:val="hr-HR"/>
        </w:rPr>
        <w:t>vjerovnici stečajnog dužnika</w:t>
      </w:r>
      <w:r w:rsidR="00596ECA" w:rsidRPr="00713C20">
        <w:rPr>
          <w:rFonts w:hAnsi="Times New Roman" w:ascii="Times New Roman"/>
          <w:szCs w:val="24"/>
          <w:lang w:val="hr-HR"/>
        </w:rPr>
        <w:t xml:space="preserve"> </w:t>
      </w:r>
      <w:r w:rsidR="004D7F7C" w:rsidRPr="00713C20">
        <w:rPr>
          <w:rFonts w:hAnsi="Times New Roman" w:ascii="Times New Roman"/>
          <w:szCs w:val="24"/>
          <w:lang w:val="hr-HR"/>
        </w:rPr>
        <w:t>BILOKALNIK-DRVO d.o.o. u stečaju, Koprivnica, Pavelinska bb, OIB: 29854066284</w:t>
      </w:r>
      <w:r w:rsidR="00B45818" w:rsidRPr="00713C20">
        <w:rPr>
          <w:rFonts w:hAnsi="Times New Roman" w:ascii="Times New Roman"/>
          <w:szCs w:val="24"/>
          <w:lang w:val="hr-HR"/>
        </w:rPr>
        <w:t xml:space="preserve">, </w:t>
      </w:r>
      <w:r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596ECA">
        <w:rPr>
          <w:rFonts w:hAnsi="Times New Roman" w:ascii="Times New Roman"/>
          <w:szCs w:val="24"/>
          <w:lang w:val="hr-HR"/>
        </w:rPr>
        <w:t xml:space="preserve">drugih javnih upisnika, </w:t>
      </w:r>
      <w:r w:rsidRPr="00023165">
        <w:rPr>
          <w:rFonts w:hAnsi="Times New Roman" w:ascii="Times New Roman"/>
          <w:szCs w:val="24"/>
          <w:lang w:val="hr-HR"/>
        </w:rPr>
        <w:t>te da visinu tražbine i red namirenja mogu osporiti najkasnije</w:t>
      </w:r>
      <w:r w:rsidR="00596ECA"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4D7F7C" w:rsidP="008202AE" w:rsidR="004D7F7C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713C20">
        <w:rPr>
          <w:rFonts w:hAnsi="Times New Roman" w:ascii="Times New Roman"/>
          <w:szCs w:val="24"/>
          <w:lang w:val="hr-HR"/>
        </w:rPr>
        <w:t>17. veljače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4D7F7C" w:rsidP="00F248F9" w:rsidR="004D7F7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248F9" w:rsidP="00F248F9" w:rsidR="00F248F9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1. Stečajnom upravitelju, Želimiru Uršulin iz Ivanca, Trg hrv. ivanovaca 9,</w:t>
      </w: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2. Razlu</w:t>
      </w:r>
      <w:r>
        <w:rPr>
          <w:rFonts w:hAnsi="Times New Roman" w:ascii="Times New Roman"/>
          <w:color w:val="000000"/>
          <w:lang w:val="hr-HR"/>
        </w:rPr>
        <w:t>čni vjerovnici – putem e-Oglasne ploče suda,</w:t>
      </w: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- Grad Koprivnica, Koprivnica, Zrinski trg 11,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NAŠICE CEMENT d.d., Tajnovec 1, Našice,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- NEXE GRUPA d.d., Našice, Braće Radića 200, 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Privredna banka d.d. Zagreb, Zagreb, Radnička cesta 50, zastupana po punomoćnicima odvjetnicima iz Odvjetničkog društva Suić&amp;Škunca d.o.o. i Zagreba, Domagojeva 14,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Raiffeisenbank Austrija d.d. Zagreb, Podružnica Bjelovar, Trg E.Kvaternika 2,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Javno vatrogasna postrojba Grada Koprivnice, Koprivnica, Oružanska 1,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3. E-Oglasna ploča suda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</w:p>
    <w:p w:rsidRDefault="00713C20" w:rsidP="00713C20" w:rsidR="00713C2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8AD" w:rsidR="00AA68AD">
      <w:r>
        <w:separator/>
      </w:r>
    </w:p>
  </w:endnote>
  <w:endnote w:id="0" w:type="continuationSeparator">
    <w:p w:rsidRDefault="00AA68AD" w:rsidR="00AA6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8AD" w:rsidR="00AA68AD">
      <w:r>
        <w:separator/>
      </w:r>
    </w:p>
  </w:footnote>
  <w:footnote w:id="0" w:type="continuationSeparator">
    <w:p w:rsidRDefault="00AA68AD" w:rsidR="00AA6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5B7FF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5B7FF6">
      <w:rPr>
        <w:rStyle w:val="Brojstranice"/>
        <w:rFonts w:hAnsi="Times New Roman" w:ascii="Times New Roman"/>
        <w:szCs w:val="24"/>
      </w:rPr>
      <w:fldChar w:fldCharType="begin"/>
    </w:r>
    <w:r w:rsidRPr="005B7FF6">
      <w:rPr>
        <w:rStyle w:val="Brojstranice"/>
        <w:rFonts w:hAnsi="Times New Roman" w:ascii="Times New Roman"/>
        <w:szCs w:val="24"/>
      </w:rPr>
      <w:instrText xml:space="preserve">PAGE  </w:instrText>
    </w:r>
    <w:r w:rsidRPr="005B7FF6">
      <w:rPr>
        <w:rStyle w:val="Brojstranice"/>
        <w:rFonts w:hAnsi="Times New Roman" w:ascii="Times New Roman"/>
        <w:szCs w:val="24"/>
      </w:rPr>
      <w:fldChar w:fldCharType="separate"/>
    </w:r>
    <w:r w:rsidR="002A235C">
      <w:rPr>
        <w:rStyle w:val="Brojstranice"/>
        <w:rFonts w:hAnsi="Times New Roman" w:ascii="Times New Roman"/>
        <w:noProof/>
        <w:szCs w:val="24"/>
      </w:rPr>
      <w:t>2</w:t>
    </w:r>
    <w:r w:rsidRPr="005B7FF6">
      <w:rPr>
        <w:rStyle w:val="Brojstranice"/>
        <w:rFonts w:hAnsi="Times New Roman" w:ascii="Times New Roman"/>
        <w:szCs w:val="24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7C653A">
      <w:rPr>
        <w:rFonts w:hAnsi="Times New Roman" w:ascii="Times New Roman"/>
        <w:szCs w:val="24"/>
      </w:rPr>
      <w:t>127/12-1</w:t>
    </w:r>
    <w:r w:rsidR="00713C20">
      <w:rPr>
        <w:rFonts w:hAnsi="Times New Roman" w:ascii="Times New Roman"/>
        <w:szCs w:val="24"/>
      </w:rPr>
      <w:t>54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713C20">
      <w:rPr>
        <w:rFonts w:hAnsi="Times New Roman" w:ascii="Times New Roman"/>
        <w:szCs w:val="24"/>
      </w:rPr>
      <w:t>127/12-154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3336"/>
    <w:rsid w:val="000629DD"/>
    <w:rsid w:val="00093406"/>
    <w:rsid w:val="00095E74"/>
    <w:rsid w:val="000B6982"/>
    <w:rsid w:val="00172FB9"/>
    <w:rsid w:val="001D413D"/>
    <w:rsid w:val="0026056E"/>
    <w:rsid w:val="00273580"/>
    <w:rsid w:val="002861B2"/>
    <w:rsid w:val="002A235C"/>
    <w:rsid w:val="002B2CE4"/>
    <w:rsid w:val="002B7E6E"/>
    <w:rsid w:val="00332D23"/>
    <w:rsid w:val="003557BF"/>
    <w:rsid w:val="00370769"/>
    <w:rsid w:val="003964F9"/>
    <w:rsid w:val="003A1B43"/>
    <w:rsid w:val="00453444"/>
    <w:rsid w:val="0045786F"/>
    <w:rsid w:val="004D7F7C"/>
    <w:rsid w:val="004E78BE"/>
    <w:rsid w:val="004F3926"/>
    <w:rsid w:val="00545EC7"/>
    <w:rsid w:val="00596ECA"/>
    <w:rsid w:val="005B7FF6"/>
    <w:rsid w:val="005D7B72"/>
    <w:rsid w:val="00656FF7"/>
    <w:rsid w:val="006878BE"/>
    <w:rsid w:val="006962CA"/>
    <w:rsid w:val="00711F28"/>
    <w:rsid w:val="00713C20"/>
    <w:rsid w:val="0075607A"/>
    <w:rsid w:val="007C653A"/>
    <w:rsid w:val="007E300D"/>
    <w:rsid w:val="008178C9"/>
    <w:rsid w:val="008202AE"/>
    <w:rsid w:val="008936BB"/>
    <w:rsid w:val="008B3ABE"/>
    <w:rsid w:val="008C1796"/>
    <w:rsid w:val="008E1BB0"/>
    <w:rsid w:val="00943C34"/>
    <w:rsid w:val="009713FF"/>
    <w:rsid w:val="00991DFE"/>
    <w:rsid w:val="009C41E5"/>
    <w:rsid w:val="00A3468B"/>
    <w:rsid w:val="00A64F9C"/>
    <w:rsid w:val="00AA68AD"/>
    <w:rsid w:val="00AC5278"/>
    <w:rsid w:val="00AF3ACD"/>
    <w:rsid w:val="00B2247F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20FFC"/>
    <w:rsid w:val="00E63F82"/>
    <w:rsid w:val="00E71A35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5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EC7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5EC7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5EC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5EC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5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EC7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5EC7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5EC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5EC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355</properties:Words>
  <properties:Characters>1943</properties:Characters>
  <properties:Lines>70</properties:Lines>
  <properties:Paragraphs>35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2017-02-17T09:21:00Z</cp:lastPrinted>
  <dcterms:modified xmlns:xsi="http://www.w3.org/2001/XMLSchema-instance" xsi:type="dcterms:W3CDTF">2017-02-17T09:24:00Z</dcterms:modified>
  <cp:revision>21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