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1ba7" w14:paraId="3e51ba7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633FE7" w:rsidRPr="00633FE7">
        <w:t>GRAFO-PRINT d.o.o. POMER</w:t>
      </w:r>
      <w:r w:rsidR="0025102F">
        <w:t xml:space="preserve">, </w:t>
      </w:r>
      <w:r w:rsidR="00633FE7">
        <w:t xml:space="preserve">Pomer, Rudina </w:t>
      </w:r>
      <w:r w:rsidR="00990BC4">
        <w:t>120</w:t>
      </w:r>
      <w:r w:rsidR="006341D4">
        <w:t xml:space="preserve">, </w:t>
      </w:r>
      <w:r w:rsidR="0025102F">
        <w:t xml:space="preserve">OIB: </w:t>
      </w:r>
      <w:r w:rsidR="00990BC4" w:rsidRPr="00990BC4">
        <w:t>67723231300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990BC4" w:rsidRPr="00633FE7">
        <w:t>GRAFO-PRINT d.o.o. POMER</w:t>
      </w:r>
      <w:r w:rsidR="00990BC4">
        <w:t xml:space="preserve">, Pomer, Rudina 120, OIB: </w:t>
      </w:r>
      <w:r w:rsidR="00990BC4" w:rsidRPr="00990BC4">
        <w:t>67723231300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90BC4">
        <w:rPr>
          <w:b/>
          <w:lang w:val="pl-PL"/>
        </w:rPr>
        <w:t>2</w:t>
      </w:r>
      <w:r w:rsidR="00B17BB5" w:rsidRPr="0077472A">
        <w:rPr>
          <w:b/>
          <w:lang w:val="pl-PL"/>
        </w:rPr>
        <w:t xml:space="preserve">. </w:t>
      </w:r>
      <w:r w:rsidR="00990BC4">
        <w:rPr>
          <w:b/>
          <w:lang w:val="pl-PL"/>
        </w:rPr>
        <w:t>studeni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90BC4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990BC4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990BC4" w:rsidRPr="00633FE7">
        <w:t>GRAFO-PRINT d.o.o. POMER</w:t>
      </w:r>
      <w:r w:rsidR="00990BC4">
        <w:t xml:space="preserve">, Pomer, Rudina 120, OIB: </w:t>
      </w:r>
      <w:r w:rsidR="00990BC4" w:rsidRPr="00990BC4">
        <w:t>67723231300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990BC4">
        <w:rPr>
          <w:lang w:val="sv-SE"/>
        </w:rPr>
        <w:t>Ana Mihovilović, Pomer, Pomer 124.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AF47B8">
        <w:rPr>
          <w:lang w:val="sv-SE"/>
        </w:rPr>
        <w:t>Ana Mihovilović, Pomer, Pomer 124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F47B8">
        <w:rPr>
          <w:lang w:val="sv-SE"/>
        </w:rPr>
        <w:t>Ani Mihovilović, Pomer, Pomer 124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F94871">
        <w:t>31</w:t>
      </w:r>
      <w:r w:rsidR="003E00AF" w:rsidRPr="0077472A">
        <w:t xml:space="preserve">. </w:t>
      </w:r>
      <w:r w:rsidR="00F94871">
        <w:t>kolovoza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3E60F9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990BC4" w:rsidRPr="00633FE7">
        <w:t>GRAFO-PRINT d.o.o. POMER</w:t>
      </w:r>
      <w:r w:rsidR="00990BC4">
        <w:t xml:space="preserve">, Pomer, Rudina 120, OIB: </w:t>
      </w:r>
      <w:r w:rsidR="00990BC4" w:rsidRPr="00990BC4">
        <w:t>67723231300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AF47B8">
        <w:rPr>
          <w:lang w:val="sv-SE"/>
        </w:rPr>
        <w:t>Ana Mihovilović, Pomer, Pomer 124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49D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633FE7">
          <w:t>Posl. broj: 4 St-981/2016-3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633FE7">
      <w:t>981/2016-3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B74B1"/>
    <w:rsid w:val="003D112F"/>
    <w:rsid w:val="003E00AF"/>
    <w:rsid w:val="003E60F9"/>
    <w:rsid w:val="003F265C"/>
    <w:rsid w:val="003F4CA6"/>
    <w:rsid w:val="00435808"/>
    <w:rsid w:val="0044039B"/>
    <w:rsid w:val="004804E9"/>
    <w:rsid w:val="00481920"/>
    <w:rsid w:val="00485407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3080B"/>
    <w:rsid w:val="00630C62"/>
    <w:rsid w:val="00633FE7"/>
    <w:rsid w:val="006341D4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B7120"/>
    <w:rsid w:val="006C0F66"/>
    <w:rsid w:val="006F3AA2"/>
    <w:rsid w:val="00704476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349D"/>
    <w:rsid w:val="008551A7"/>
    <w:rsid w:val="00861560"/>
    <w:rsid w:val="0087394A"/>
    <w:rsid w:val="0088473D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BC4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AF47B8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249D6"/>
    <w:rsid w:val="00E369F6"/>
    <w:rsid w:val="00E372E4"/>
    <w:rsid w:val="00E40DC9"/>
    <w:rsid w:val="00E55ED8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4871"/>
    <w:rsid w:val="00F95A9C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3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3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GRAFO-PRINT d.o.o. POMER zastupanog po punomoćniku Ana Mihovilović</izvorni_sadrzaj>
    <derivirana_varijabla naziv="DomainObject.Predmet.ProtustrankaFormated_1">  GRAFO-PRINT d.o.o. POMER zastupanog po punomoćniku Ana Mihovilović</derivirana_varijabla>
  </DomainObject.Predmet.ProtustrankaFormated>
  <DomainObject.Predmet.ProtustrankaFormatedOIB>
    <izvorni_sadrzaj>  GRAFO-PRINT d.o.o. POMER, OIB 67723231300 zastupanog po punomoćniku Ana Mihovilović</izvorni_sadrzaj>
    <derivirana_varijabla naziv="DomainObject.Predmet.ProtustrankaFormatedOIB_1">  GRAFO-PRINT d.o.o. POMER, OIB 67723231300 zastupanog po punomoćniku Ana Mihovilović</derivirana_varijabla>
  </DomainObject.Predmet.ProtustrankaFormatedOIB>
  <DomainObject.Predmet.ProtustrankaFormatedWithAdress>
    <izvorni_sadrzaj> GRAFO-PRINT d.o.o. POMER, Rudina 120, 52100 Pomer zastupanog po punomoćniku Ana Mihovilović</izvorni_sadrzaj>
    <derivirana_varijabla naziv="DomainObject.Predmet.ProtustrankaFormatedWithAdress_1"> GRAFO-PRINT d.o.o. POMER, Rudina 120, 52100 Pomer zastupanog po punomoćniku Ana Mihovilović</derivirana_varijabla>
  </DomainObject.Predmet.ProtustrankaFormatedWithAdress>
  <DomainObject.Predmet.ProtustrankaFormatedWithAdressOIB>
    <izvorni_sadrzaj> GRAFO-PRINT d.o.o. POMER, OIB 67723231300, Rudina 120, 52100 Pomer zastupanog po punomoćniku Ana Mihovilović</izvorni_sadrzaj>
    <derivirana_varijabla naziv="DomainObject.Predmet.ProtustrankaFormatedWithAdressOIB_1"> GRAFO-PRINT d.o.o. POMER, OIB 67723231300, Rudina 120, 52100 Pomer zastupanog po punomoćniku Ana Mihovilović</derivirana_varijabla>
  </DomainObject.Predmet.ProtustrankaFormatedWithAdressOIB>
  <DomainObject.Predmet.ProtustrankaWithAdress>
    <izvorni_sadrzaj>GRAFO-PRINT d.o.o. POMER Rudina 120, 52100 Pomer</izvorni_sadrzaj>
    <derivirana_varijabla naziv="DomainObject.Predmet.ProtustrankaWithAdress_1">GRAFO-PRINT d.o.o. POMER Rudina 120, 52100 Pomer</derivirana_varijabla>
  </DomainObject.Predmet.ProtustrankaWithAdress>
  <DomainObject.Predmet.ProtustrankaWithAdressOIB>
    <izvorni_sadrzaj>GRAFO-PRINT d.o.o. POMER, OIB 67723231300, Rudina 120, 52100 Pomer</izvorni_sadrzaj>
    <derivirana_varijabla naziv="DomainObject.Predmet.ProtustrankaWithAdressOIB_1">GRAFO-PRINT d.o.o. POMER, OIB 67723231300, Rudina 120, 52100 Pomer</derivirana_varijabla>
  </DomainObject.Predmet.ProtustrankaWithAdressOIB>
  <DomainObject.Predmet.ProtustrankaNazivFormated>
    <izvorni_sadrzaj>GRAFO-PRINT d.o.o. POMER</izvorni_sadrzaj>
    <derivirana_varijabla naziv="DomainObject.Predmet.ProtustrankaNazivFormated_1">GRAFO-PRINT d.o.o. POMER</derivirana_varijabla>
  </DomainObject.Predmet.ProtustrankaNazivFormated>
  <DomainObject.Predmet.ProtustrankaNazivFormatedOIB>
    <izvorni_sadrzaj>GRAFO-PRINT d.o.o. POMER, OIB 67723231300</izvorni_sadrzaj>
    <derivirana_varijabla naziv="DomainObject.Predmet.ProtustrankaNazivFormatedOIB_1">GRAFO-PRINT d.o.o. POMER, OIB 67723231300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158886.80</izvorni_sadrzaj>
    <derivirana_varijabla naziv="DomainObject.Predmet.TrenutnaVrijednost_1">158886.80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GRAFO-PRINT d.o.o. POMER zastupanog po punomoćniku Ana Mihovilović</item>
    </izvorni_sadrzaj>
    <derivirana_varijabla naziv="DomainObject.Predmet.ProtuStrankaListFormated_1">
      <item>GRAFO-PRINT d.o.o. POMER zastupanog po punomoćniku Ana Mihovilović</item>
    </derivirana_varijabla>
  </DomainObject.Predmet.ProtuStrankaListFormated>
  <DomainObject.Predmet.ProtuStrankaListFormatedOIB>
    <izvorni_sadrzaj>
      <item>GRAFO-PRINT d.o.o. POMER, OIB 67723231300 zastupanog po punomoćniku Ana Mihovilović</item>
    </izvorni_sadrzaj>
    <derivirana_varijabla naziv="DomainObject.Predmet.ProtuStrankaListFormatedOIB_1">
      <item>GRAFO-PRINT d.o.o. POMER, OIB 67723231300 zastupanog po punomoćniku Ana Mihovilović</item>
    </derivirana_varijabla>
  </DomainObject.Predmet.ProtuStrankaListFormatedOIB>
  <DomainObject.Predmet.ProtuStrankaListFormatedWithAdress>
    <izvorni_sadrzaj>
      <item>GRAFO-PRINT d.o.o. POMER, Rudina 120, 52100 Pomer zastupanog po punomoćniku Ana Mihovilović</item>
    </izvorni_sadrzaj>
    <derivirana_varijabla naziv="DomainObject.Predmet.ProtuStrankaListFormatedWithAdress_1">
      <item>GRAFO-PRINT d.o.o. POMER, Rudina 120, 52100 Pomer zastupanog po punomoćniku Ana Mihovilović</item>
    </derivirana_varijabla>
  </DomainObject.Predmet.ProtuStrankaListFormatedWithAdress>
  <DomainObject.Predmet.ProtuStrankaListFormatedWithAdressOIB>
    <izvorni_sadrzaj>
      <item>GRAFO-PRINT d.o.o. POMER, OIB 67723231300, Rudina 120, 52100 Pomer zastupanog po punomoćniku Ana Mihovilović</item>
    </izvorni_sadrzaj>
    <derivirana_varijabla naziv="DomainObject.Predmet.ProtuStrankaListFormatedWithAdressOIB_1">
      <item>GRAFO-PRINT d.o.o. POMER, OIB 67723231300, Rudina 120, 52100 Pomer zastupanog po punomoćniku Ana Mihovilović</item>
    </derivirana_varijabla>
  </DomainObject.Predmet.ProtuStrankaListFormatedWithAdressOIB>
  <DomainObject.Predmet.ProtuStrankaListNazivFormated>
    <izvorni_sadrzaj>
      <item>GRAFO-PRINT d.o.o. POMER</item>
    </izvorni_sadrzaj>
    <derivirana_varijabla naziv="DomainObject.Predmet.ProtuStrankaListNazivFormated_1">
      <item>GRAFO-PRINT d.o.o. POMER</item>
    </derivirana_varijabla>
  </DomainObject.Predmet.ProtuStrankaListNazivFormated>
  <DomainObject.Predmet.ProtuStrankaListNazivFormatedOIB>
    <izvorni_sadrzaj>
      <item>GRAFO-PRINT d.o.o. POMER, OIB 67723231300</item>
    </izvorni_sadrzaj>
    <derivirana_varijabla naziv="DomainObject.Predmet.ProtuStrankaListNazivFormatedOIB_1">
      <item>GRAFO-PRINT d.o.o. POMER, OIB 67723231300</item>
    </derivirana_varijabla>
  </DomainObject.Predmet.ProtuStrankaListNazivFormatedOIB>
  <DomainObject.Predmet.OstaliListFormated>
    <izvorni_sadrzaj>
      <item>Ana Mihovilović punomoćnik sudionika u postupku GRAFO-PRINT d.o.o. POMER</item>
    </izvorni_sadrzaj>
    <derivirana_varijabla naziv="DomainObject.Predmet.OstaliListFormated_1">
      <item>Ana Mihovilović punomoćnik sudionika u postupku GRAFO-PRINT d.o.o. POMER</item>
    </derivirana_varijabla>
  </DomainObject.Predmet.OstaliListFormated>
  <DomainObject.Predmet.OstaliListFormatedOIB>
    <izvorni_sadrzaj>
      <item>Ana Mihovilović, OIB 69399852126 punomoćnik sudionika u postupku GRAFO-PRINT d.o.o. POMER</item>
    </izvorni_sadrzaj>
    <derivirana_varijabla naziv="DomainObject.Predmet.OstaliListFormatedOIB_1">
      <item>Ana Mihovilović, OIB 69399852126 punomoćnik sudionika u postupku GRAFO-PRINT d.o.o. POMER</item>
    </derivirana_varijabla>
  </DomainObject.Predmet.OstaliListFormatedOIB>
  <DomainObject.Predmet.OstaliListFormatedWithAdress>
    <izvorni_sadrzaj>
      <item>Ana Mihovilović, Pomer 120, 52100 Pomer punomoćnik sudionika u postupku GRAFO-PRINT d.o.o. POMER</item>
    </izvorni_sadrzaj>
    <derivirana_varijabla naziv="DomainObject.Predmet.OstaliListFormatedWithAdress_1">
      <item>Ana Mihovilović, Pomer 120, 52100 Pomer punomoćnik sudionika u postupku GRAFO-PRINT d.o.o. POMER</item>
    </derivirana_varijabla>
  </DomainObject.Predmet.OstaliListFormatedWithAdress>
  <DomainObject.Predmet.OstaliListFormatedWithAdressOIB>
    <izvorni_sadrzaj>
      <item>Ana Mihovilović, OIB 69399852126, Pomer 120, 52100 Pomer punomoćnik sudionika u postupku GRAFO-PRINT d.o.o. POMER</item>
    </izvorni_sadrzaj>
    <derivirana_varijabla naziv="DomainObject.Predmet.OstaliListFormatedWithAdressOIB_1">
      <item>Ana Mihovilović, OIB 69399852126, Pomer 120, 52100 Pomer punomoćnik sudionika u postupku GRAFO-PRINT d.o.o. POMER</item>
    </derivirana_varijabla>
  </DomainObject.Predmet.OstaliListFormatedWithAdressOIB>
  <DomainObject.Predmet.OstaliListNazivFormated>
    <izvorni_sadrzaj>
      <item>Ana Mihovilović</item>
    </izvorni_sadrzaj>
    <derivirana_varijabla naziv="DomainObject.Predmet.OstaliListNazivFormated_1">
      <item>Ana Mihovilović</item>
    </derivirana_varijabla>
  </DomainObject.Predmet.OstaliListNazivFormated>
  <DomainObject.Predmet.OstaliListNazivFormatedOIB>
    <izvorni_sadrzaj>
      <item>Ana Mihovilović, OIB 69399852126</item>
    </izvorni_sadrzaj>
    <derivirana_varijabla naziv="DomainObject.Predmet.OstaliListNazivFormatedOIB_1">
      <item>Ana Mihovilović, OIB 69399852126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GRAFO-PRINT d.o.o. POMER</izvorni_sadrzaj>
    <derivirana_varijabla naziv="DomainObject.Predmet.ProtustrankaIDrugi_1">GRAFO-PRINT d.o.o. POMER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GRAFO-PRINT d.o.o. POMER, OIB 67723231300, Rudina 120, 52100 Pomer</izvorni_sadrzaj>
    <derivirana_varijabla naziv="DomainObject.Predmet.ProtustrankaIDrugiAdressOIB_1">GRAFO-PRINT d.o.o. POMER, OIB 67723231300, Rudina 120,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GRAFO-PRINT d.o.o. POMER</item>
      <item>Ana Mihovilović</item>
    </izvorni_sadrzaj>
    <derivirana_varijabla naziv="DomainObject.Predmet.SudioniciListNaziv_1">
      <item>FINANCIJSKA AGENCIJA, RC RIJEKA, PODRUŽNICA PULA, PULA</item>
      <item>GRAFO-PRINT d.o.o. POMER</item>
      <item>Ana Mihovilović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GRAFO-PRINT d.o.o. POMER, OIB 67723231300, Rudina 120,52100 Pomer</item>
      <item>Ana Mihovilović, OIB 69399852126, Pomer 120,52100 Pomer</item>
    </izvorni_sadrzaj>
    <derivirana_varijabla naziv="DomainObject.Predmet.SudioniciListAdressOIB_1">
      <item>FINANCIJSKA AGENCIJA, RC RIJEKA, PODRUŽNICA PULA, PULA, OIB 85821130368, Ulica grada Vukovara 70,10000 Zagreb</item>
      <item>GRAFO-PRINT d.o.o. POMER, OIB 67723231300, Rudina 120,52100 Pomer</item>
      <item>Ana Mihovilović, OIB 69399852126, Pomer 120,52100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67723231300</item>
      <item>, OIB 69399852126</item>
    </izvorni_sadrzaj>
    <derivirana_varijabla naziv="DomainObject.Predmet.SudioniciListNazivOIB_1">
      <item>, OIB 85821130368</item>
      <item>, OIB 67723231300</item>
      <item>, OIB 69399852126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A8167-17EF-4B86-82B2-E4692E4DF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3267</properties:Characters>
  <properties:Lines>87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2016-08-31T13:14:00Z</dcterms:created>
  <dc:creator>Jasmina Matika</dc:creator>
  <cp:lastModifiedBy>Sanja Prodan</cp:lastModifiedBy>
  <cp:lastPrinted>2016-08-31T13:18:00Z</cp:lastPrinted>
  <dcterms:modified xmlns:xsi="http://www.w3.org/2001/XMLSchema-instance" xsi:type="dcterms:W3CDTF">2016-08-31T13:18:00Z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