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44d8" w14:paraId="dd844d8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FF5AA6" w:rsidP="00397F37" w:rsidR="00FF5AA6">
      <w:pPr>
        <w:jc w:val="right"/>
      </w:pPr>
    </w:p>
    <w:p w:rsidRDefault="00FF5AA6" w:rsidP="00397F37" w:rsidR="00FF5AA6">
      <w:pPr>
        <w:jc w:val="right"/>
      </w:pPr>
    </w:p>
    <w:p w:rsidRDefault="001D7C1D" w:rsidP="00012658" w:rsidR="00012658" w:rsidRPr="008211D7">
      <w:pPr>
        <w:jc w:val="right"/>
      </w:pPr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proofErr w:type="spellStart"/>
      <w:r w:rsidR="00012658" w:rsidRPr="008211D7">
        <w:t>40.St</w:t>
      </w:r>
      <w:proofErr w:type="spellEnd"/>
      <w:r w:rsidR="00012658" w:rsidRPr="008211D7">
        <w:t>-</w:t>
      </w:r>
      <w:proofErr w:type="spellStart"/>
      <w:r w:rsidR="00012658" w:rsidRPr="008211D7">
        <w:t>2</w:t>
      </w:r>
      <w:r w:rsidR="00012658">
        <w:t>737</w:t>
      </w:r>
      <w:proofErr w:type="spellEnd"/>
      <w:r w:rsidR="00012658" w:rsidRPr="008211D7">
        <w:t>/</w:t>
      </w:r>
      <w:proofErr w:type="spellStart"/>
      <w:r w:rsidR="00012658" w:rsidRPr="008211D7">
        <w:t>17</w:t>
      </w:r>
      <w:proofErr w:type="spellEnd"/>
    </w:p>
    <w:p w:rsidRDefault="00012658" w:rsidP="00012658" w:rsidR="00012658" w:rsidRPr="00B10404"/>
    <w:p w:rsidRDefault="00012658" w:rsidP="00012658" w:rsidR="00012658" w:rsidRPr="00B10404">
      <w:pPr>
        <w:jc w:val="center"/>
      </w:pPr>
    </w:p>
    <w:p w:rsidRDefault="00012658" w:rsidP="00012658" w:rsidR="00012658" w:rsidRPr="00B10404">
      <w:pPr>
        <w:jc w:val="center"/>
      </w:pPr>
      <w:r w:rsidRPr="00B10404">
        <w:t>R E P U B L I K A   H R V A T S K A</w:t>
      </w:r>
    </w:p>
    <w:p w:rsidRDefault="00012658" w:rsidP="00012658" w:rsidR="00012658" w:rsidRPr="00B10404">
      <w:pPr>
        <w:jc w:val="center"/>
      </w:pPr>
      <w:r w:rsidRPr="00B10404">
        <w:t xml:space="preserve">Z A K </w:t>
      </w:r>
      <w:proofErr w:type="spellStart"/>
      <w:r w:rsidRPr="00B10404">
        <w:t>LJ</w:t>
      </w:r>
      <w:proofErr w:type="spellEnd"/>
      <w:r w:rsidRPr="00B10404">
        <w:t xml:space="preserve"> U Č A K</w:t>
      </w:r>
    </w:p>
    <w:p w:rsidRDefault="00012658" w:rsidP="00012658" w:rsidR="00012658" w:rsidRPr="00B10404">
      <w:pPr>
        <w:jc w:val="both"/>
      </w:pPr>
    </w:p>
    <w:p w:rsidRDefault="00012658" w:rsidP="00012658" w:rsidR="00012658" w:rsidRPr="00B10404">
      <w:pPr>
        <w:ind w:firstLine="708"/>
        <w:jc w:val="both"/>
      </w:pPr>
      <w:r w:rsidRPr="00B10404">
        <w:t xml:space="preserve">Trgovački sud u Zagrebu, po sucu tog suda Anti Galiću, kao sucu pojedincu, u </w:t>
      </w:r>
      <w:proofErr w:type="spellStart"/>
      <w:r w:rsidRPr="00B10404">
        <w:t>predstečajnom</w:t>
      </w:r>
      <w:proofErr w:type="spellEnd"/>
      <w:r w:rsidRPr="00B10404">
        <w:t xml:space="preserve"> postupku nad dužnikom </w:t>
      </w:r>
      <w:r w:rsidRPr="006B0EB3">
        <w:t xml:space="preserve">SOKOL </w:t>
      </w:r>
      <w:proofErr w:type="spellStart"/>
      <w:r w:rsidRPr="006B0EB3">
        <w:t>MARIĆ</w:t>
      </w:r>
      <w:proofErr w:type="spellEnd"/>
      <w:r w:rsidRPr="006B0EB3">
        <w:t xml:space="preserve"> d.o.o., Zagreb, </w:t>
      </w:r>
      <w:r w:rsidR="0010199E">
        <w:t xml:space="preserve">Vjekoslava Klaića </w:t>
      </w:r>
      <w:proofErr w:type="spellStart"/>
      <w:r w:rsidR="0010199E">
        <w:t>64</w:t>
      </w:r>
      <w:proofErr w:type="spellEnd"/>
      <w:r w:rsidR="0010199E">
        <w:t>.</w:t>
      </w:r>
      <w:r w:rsidRPr="006B0EB3">
        <w:t xml:space="preserve"> (</w:t>
      </w:r>
      <w:proofErr w:type="spellStart"/>
      <w:r w:rsidRPr="006B0EB3">
        <w:t>OIB</w:t>
      </w:r>
      <w:proofErr w:type="spellEnd"/>
      <w:r w:rsidRPr="006B0EB3">
        <w:t xml:space="preserve"> </w:t>
      </w:r>
      <w:proofErr w:type="spellStart"/>
      <w:r w:rsidRPr="006B0EB3">
        <w:t>11543074213</w:t>
      </w:r>
      <w:proofErr w:type="spellEnd"/>
      <w:r>
        <w:t>)</w:t>
      </w:r>
      <w:r w:rsidRPr="00747FC8">
        <w:t>,</w:t>
      </w:r>
      <w:r w:rsidRPr="00B10404">
        <w:t xml:space="preserve">  dana </w:t>
      </w:r>
      <w:r>
        <w:t xml:space="preserve"> </w:t>
      </w:r>
      <w:proofErr w:type="spellStart"/>
      <w:r w:rsidR="0010199E">
        <w:t>2</w:t>
      </w:r>
      <w:r w:rsidR="00BE5EC5">
        <w:t>8</w:t>
      </w:r>
      <w:r w:rsidR="00D2010F">
        <w:t>.</w:t>
      </w:r>
      <w:r w:rsidR="0010199E">
        <w:t>ožujka</w:t>
      </w:r>
      <w:proofErr w:type="spellEnd"/>
      <w:r w:rsidRPr="00B10404">
        <w:t xml:space="preserve"> </w:t>
      </w:r>
      <w:proofErr w:type="spellStart"/>
      <w:r w:rsidRPr="00B10404">
        <w:t>201</w:t>
      </w:r>
      <w:r w:rsidR="0010199E">
        <w:t>9</w:t>
      </w:r>
      <w:proofErr w:type="spellEnd"/>
      <w:r w:rsidRPr="00B10404">
        <w:t xml:space="preserve">. 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6E687C" w:rsidP="006E687C" w:rsidR="006E687C">
      <w:pPr>
        <w:jc w:val="center"/>
        <w:rPr>
          <w:b/>
        </w:rPr>
      </w:pPr>
      <w:r w:rsidRPr="00DC008D">
        <w:rPr>
          <w:b/>
        </w:rPr>
        <w:t xml:space="preserve">z a k </w:t>
      </w:r>
      <w:proofErr w:type="spellStart"/>
      <w:r w:rsidRPr="00DC008D">
        <w:rPr>
          <w:b/>
        </w:rPr>
        <w:t>lj</w:t>
      </w:r>
      <w:proofErr w:type="spellEnd"/>
      <w:r w:rsidRPr="00DC008D">
        <w:rPr>
          <w:b/>
        </w:rPr>
        <w:t xml:space="preserve"> u č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3B2419" w:rsidP="00A628FE" w:rsidR="00677248">
      <w:pPr>
        <w:ind w:firstLine="708"/>
        <w:jc w:val="both"/>
      </w:pPr>
      <w:r>
        <w:t>Nalaže se povjereniku</w:t>
      </w:r>
      <w:r w:rsidR="00432695">
        <w:t xml:space="preserve">, u roku 8 dana, očitovati se na podnesak </w:t>
      </w:r>
      <w:r w:rsidR="00D2010F">
        <w:t xml:space="preserve">vjerovnika </w:t>
      </w:r>
      <w:proofErr w:type="spellStart"/>
      <w:r w:rsidR="006451BC">
        <w:t>ŠTEDBANK</w:t>
      </w:r>
      <w:proofErr w:type="spellEnd"/>
      <w:r w:rsidR="006451BC">
        <w:t xml:space="preserve"> d.d. u likvidaciji, Zagreb., od </w:t>
      </w:r>
      <w:proofErr w:type="spellStart"/>
      <w:r w:rsidR="00BE5EC5">
        <w:t>2</w:t>
      </w:r>
      <w:r w:rsidR="00E45832">
        <w:t>7</w:t>
      </w:r>
      <w:r w:rsidR="006451BC">
        <w:t>.ožujka</w:t>
      </w:r>
      <w:proofErr w:type="spellEnd"/>
      <w:r w:rsidR="006451BC">
        <w:t xml:space="preserve"> </w:t>
      </w:r>
      <w:proofErr w:type="spellStart"/>
      <w:r w:rsidR="006451BC">
        <w:t>2019</w:t>
      </w:r>
      <w:proofErr w:type="spellEnd"/>
      <w:r w:rsidR="006451BC">
        <w:t>.</w:t>
      </w:r>
    </w:p>
    <w:p w:rsidRDefault="006451BC" w:rsidP="00A628FE" w:rsidR="006451BC">
      <w:pPr>
        <w:ind w:firstLine="708"/>
        <w:jc w:val="both"/>
      </w:pPr>
    </w:p>
    <w:p w:rsidRDefault="00E334AF" w:rsidP="00A628FE" w:rsidR="00E334AF">
      <w:pPr>
        <w:ind w:firstLine="708"/>
        <w:jc w:val="both"/>
      </w:pPr>
    </w:p>
    <w:p w:rsidRDefault="00494008" w:rsidP="005C35E5" w:rsidR="005C35E5" w:rsidRPr="00010102">
      <w:pPr>
        <w:jc w:val="center"/>
      </w:pPr>
      <w:r>
        <w:t xml:space="preserve"> </w:t>
      </w:r>
      <w:r w:rsidR="005C35E5" w:rsidRPr="00010102">
        <w:t>Zagreb,</w:t>
      </w:r>
      <w:r w:rsidR="005C35E5">
        <w:t xml:space="preserve"> </w:t>
      </w:r>
      <w:proofErr w:type="spellStart"/>
      <w:r w:rsidR="0062265B">
        <w:t>2</w:t>
      </w:r>
      <w:r w:rsidR="00BE5EC5">
        <w:t>8</w:t>
      </w:r>
      <w:r w:rsidR="00111B92">
        <w:t>.ožujka</w:t>
      </w:r>
      <w:proofErr w:type="spellEnd"/>
      <w:r w:rsidR="005C35E5">
        <w:t xml:space="preserve"> </w:t>
      </w:r>
      <w:proofErr w:type="spellStart"/>
      <w:r w:rsidR="005C35E5">
        <w:t>201</w:t>
      </w:r>
      <w:r w:rsidR="00111B92">
        <w:t>9</w:t>
      </w:r>
      <w:proofErr w:type="spellEnd"/>
      <w:r w:rsidR="005C35E5">
        <w:t>.</w:t>
      </w:r>
    </w:p>
    <w:p w:rsidRDefault="005C35E5" w:rsidP="005C35E5" w:rsidR="005C35E5">
      <w:pPr>
        <w:ind w:firstLine="3" w:left="5661"/>
        <w:jc w:val="right"/>
      </w:pPr>
      <w:r w:rsidRPr="00010102">
        <w:t>Sudac:</w:t>
      </w:r>
    </w:p>
    <w:p w:rsidRDefault="005C35E5" w:rsidP="005C35E5" w:rsidR="005C35E5" w:rsidRPr="00010102">
      <w:pPr>
        <w:jc w:val="right"/>
      </w:pPr>
      <w:r w:rsidRPr="00010102">
        <w:t>Ante Galić</w:t>
      </w:r>
      <w:r w:rsidR="00E527A7">
        <w:t xml:space="preserve"> </w:t>
      </w:r>
      <w:r w:rsidR="00481172">
        <w:t>v.r.</w:t>
      </w:r>
    </w:p>
    <w:p w:rsidRDefault="005C35E5" w:rsidP="005C35E5" w:rsidR="005C35E5" w:rsidRPr="00010102">
      <w:pPr>
        <w:jc w:val="both"/>
      </w:pPr>
    </w:p>
    <w:p w:rsidRDefault="001D7C1D" w:rsidP="00A628FE" w:rsidR="001D7C1D">
      <w:pPr>
        <w:ind w:firstLine="708"/>
        <w:jc w:val="both"/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žalba nije dopuštena (članak </w:t>
      </w:r>
      <w:proofErr w:type="spellStart"/>
      <w:r>
        <w:t>19</w:t>
      </w:r>
      <w:proofErr w:type="spellEnd"/>
      <w:r>
        <w:t xml:space="preserve">. stavak </w:t>
      </w:r>
      <w:proofErr w:type="spellStart"/>
      <w:r>
        <w:t>7.SZ</w:t>
      </w:r>
      <w:proofErr w:type="spellEnd"/>
      <w:r>
        <w:t>-a)</w:t>
      </w:r>
    </w:p>
    <w:p w:rsidRDefault="00873C16" w:rsidP="001D7C1D" w:rsidR="00873C16"/>
    <w:p w:rsidRDefault="00481172" w:rsidP="00481172" w:rsidR="001D7C1D">
      <w:pPr>
        <w:ind w:firstLine="708" w:left="2832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81172" w:rsidP="00481172" w:rsidR="00481172" w:rsidRPr="009969B9">
      <w:pPr>
        <w:ind w:firstLine="708" w:left="4248"/>
      </w:pPr>
      <w:r>
        <w:t xml:space="preserve">Valentina Delač </w:t>
      </w:r>
    </w:p>
    <w:p w:rsidRDefault="001D7C1D" w:rsidP="001D7C1D" w:rsidR="001D7C1D"/>
    <w:sectPr w:rsidSect="00585191" w:rsidR="001D7C1D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26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40</w:t>
    </w:r>
    <w:proofErr w:type="spellEnd"/>
    <w:r>
      <w:t>. St -</w:t>
    </w:r>
    <w:proofErr w:type="spellStart"/>
    <w:r>
      <w:t>2975</w:t>
    </w:r>
    <w:proofErr w:type="spellEnd"/>
    <w:r>
      <w:t>/</w:t>
    </w:r>
    <w:proofErr w:type="spellStart"/>
    <w:r>
      <w:t>2016</w:t>
    </w:r>
    <w:proofErr w:type="spellEnd"/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2658"/>
    <w:rsid w:val="000149C1"/>
    <w:rsid w:val="00017D3E"/>
    <w:rsid w:val="0003273A"/>
    <w:rsid w:val="00040AC6"/>
    <w:rsid w:val="00065FA4"/>
    <w:rsid w:val="00073D97"/>
    <w:rsid w:val="000810CE"/>
    <w:rsid w:val="00082D64"/>
    <w:rsid w:val="000846DF"/>
    <w:rsid w:val="0010199E"/>
    <w:rsid w:val="00111B92"/>
    <w:rsid w:val="001251F9"/>
    <w:rsid w:val="00142CB2"/>
    <w:rsid w:val="001445A9"/>
    <w:rsid w:val="00153D80"/>
    <w:rsid w:val="0017606F"/>
    <w:rsid w:val="0018613F"/>
    <w:rsid w:val="001948B9"/>
    <w:rsid w:val="001B2AD1"/>
    <w:rsid w:val="001D7C1D"/>
    <w:rsid w:val="00201F56"/>
    <w:rsid w:val="00220063"/>
    <w:rsid w:val="00253E81"/>
    <w:rsid w:val="002730D8"/>
    <w:rsid w:val="002841E8"/>
    <w:rsid w:val="00290051"/>
    <w:rsid w:val="002C1B18"/>
    <w:rsid w:val="002C4A56"/>
    <w:rsid w:val="00311D3C"/>
    <w:rsid w:val="00320F5B"/>
    <w:rsid w:val="0032739A"/>
    <w:rsid w:val="00366CB2"/>
    <w:rsid w:val="00397F37"/>
    <w:rsid w:val="003B213D"/>
    <w:rsid w:val="003B2419"/>
    <w:rsid w:val="004009CD"/>
    <w:rsid w:val="00405999"/>
    <w:rsid w:val="00411607"/>
    <w:rsid w:val="00413E00"/>
    <w:rsid w:val="004148BE"/>
    <w:rsid w:val="0042407B"/>
    <w:rsid w:val="00432695"/>
    <w:rsid w:val="00465B4F"/>
    <w:rsid w:val="00471BD2"/>
    <w:rsid w:val="00481172"/>
    <w:rsid w:val="00494008"/>
    <w:rsid w:val="004B5A8C"/>
    <w:rsid w:val="004C6111"/>
    <w:rsid w:val="004C6263"/>
    <w:rsid w:val="004D51BB"/>
    <w:rsid w:val="004F10C0"/>
    <w:rsid w:val="004F3E9B"/>
    <w:rsid w:val="004F440D"/>
    <w:rsid w:val="004F6361"/>
    <w:rsid w:val="00503716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A6CF2"/>
    <w:rsid w:val="005B4DE4"/>
    <w:rsid w:val="005C35E5"/>
    <w:rsid w:val="005C554A"/>
    <w:rsid w:val="005C5DB0"/>
    <w:rsid w:val="005D15CB"/>
    <w:rsid w:val="0062265B"/>
    <w:rsid w:val="006451BC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82D08"/>
    <w:rsid w:val="007B7CA2"/>
    <w:rsid w:val="007C5E0A"/>
    <w:rsid w:val="007E1920"/>
    <w:rsid w:val="007F2ADC"/>
    <w:rsid w:val="007F5CBE"/>
    <w:rsid w:val="008028AB"/>
    <w:rsid w:val="00806934"/>
    <w:rsid w:val="00833454"/>
    <w:rsid w:val="008354D0"/>
    <w:rsid w:val="00850C98"/>
    <w:rsid w:val="0085489D"/>
    <w:rsid w:val="00865F7D"/>
    <w:rsid w:val="00871FF4"/>
    <w:rsid w:val="00873338"/>
    <w:rsid w:val="00873C16"/>
    <w:rsid w:val="00894787"/>
    <w:rsid w:val="008D4BFB"/>
    <w:rsid w:val="00915334"/>
    <w:rsid w:val="009376C9"/>
    <w:rsid w:val="009519C9"/>
    <w:rsid w:val="009648A2"/>
    <w:rsid w:val="009903DB"/>
    <w:rsid w:val="009C3707"/>
    <w:rsid w:val="009E15D8"/>
    <w:rsid w:val="00A00231"/>
    <w:rsid w:val="00A0286F"/>
    <w:rsid w:val="00A22919"/>
    <w:rsid w:val="00A545CD"/>
    <w:rsid w:val="00A628FE"/>
    <w:rsid w:val="00A73B0F"/>
    <w:rsid w:val="00A817BE"/>
    <w:rsid w:val="00A97C8F"/>
    <w:rsid w:val="00AB58E3"/>
    <w:rsid w:val="00AB7096"/>
    <w:rsid w:val="00AE0C3B"/>
    <w:rsid w:val="00B13F51"/>
    <w:rsid w:val="00B15BF0"/>
    <w:rsid w:val="00B42369"/>
    <w:rsid w:val="00B47C1D"/>
    <w:rsid w:val="00B86AA5"/>
    <w:rsid w:val="00BC21E9"/>
    <w:rsid w:val="00BC72A8"/>
    <w:rsid w:val="00BE1970"/>
    <w:rsid w:val="00BE5EC5"/>
    <w:rsid w:val="00BE7FFA"/>
    <w:rsid w:val="00BF15A9"/>
    <w:rsid w:val="00C07403"/>
    <w:rsid w:val="00C22FB5"/>
    <w:rsid w:val="00C25555"/>
    <w:rsid w:val="00C52650"/>
    <w:rsid w:val="00C558DE"/>
    <w:rsid w:val="00C73C08"/>
    <w:rsid w:val="00CA7873"/>
    <w:rsid w:val="00CA7CFE"/>
    <w:rsid w:val="00CD09E2"/>
    <w:rsid w:val="00CE6063"/>
    <w:rsid w:val="00CE75B7"/>
    <w:rsid w:val="00CF0643"/>
    <w:rsid w:val="00D03905"/>
    <w:rsid w:val="00D1401A"/>
    <w:rsid w:val="00D2010F"/>
    <w:rsid w:val="00D452A3"/>
    <w:rsid w:val="00D47B9A"/>
    <w:rsid w:val="00D53EC5"/>
    <w:rsid w:val="00D91CEA"/>
    <w:rsid w:val="00DC795F"/>
    <w:rsid w:val="00E02326"/>
    <w:rsid w:val="00E15C0B"/>
    <w:rsid w:val="00E3002E"/>
    <w:rsid w:val="00E30BD5"/>
    <w:rsid w:val="00E334AF"/>
    <w:rsid w:val="00E371BF"/>
    <w:rsid w:val="00E45832"/>
    <w:rsid w:val="00E527A7"/>
    <w:rsid w:val="00EA751C"/>
    <w:rsid w:val="00EB0FA7"/>
    <w:rsid w:val="00EC32DC"/>
    <w:rsid w:val="00EC4EE8"/>
    <w:rsid w:val="00ED3B98"/>
    <w:rsid w:val="00F24F8F"/>
    <w:rsid w:val="00F6095B"/>
    <w:rsid w:val="00F70A23"/>
    <w:rsid w:val="00F753F1"/>
    <w:rsid w:val="00F906F5"/>
    <w:rsid w:val="00FD24B4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11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1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1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1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1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11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1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1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1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1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St-2737/2017-107</izvorni_sadrzaj>
    <derivirana_varijabla naziv="DomainObject.Oznaka_1">St-2737/2017-107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2019.</izvorni_sadrzaj>
    <derivirana_varijabla naziv="DomainObject.Predmet.DatumRjesavanja_1">7.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Vjekoslava Klaića 64, 10000 Zagreb zastupanog po punomoćniku MARKOVIĆ I PARTNERI odvjetničko društvo d.o.o.</izvorni_sadrzaj>
    <derivirana_varijabla naziv="DomainObject.Predmet.ProtustrankaFormatedWithAdress_1"> SOKOL MARIĆ d.o.o., Vjekoslava Klaića 64,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Vjekoslava Klaića 64, 10000 Zagreb zastupanog po punomoćniku MARKOVIĆ I PARTNERI odvjetničko društvo d.o.o.</izvorni_sadrzaj>
    <derivirana_varijabla naziv="DomainObject.Predmet.ProtustrankaFormatedWithAdressOIB_1"> SOKOL MARIĆ d.o.o., OIB 11543074213, Vjekoslava Klaića 64, 10000 Zagreb zastupanog po punomoćniku MARKOVIĆ I PARTNERI odvjetničko društvo d.o.o.</derivirana_varijabla>
  </DomainObject.Predmet.ProtustrankaFormatedWithAdressOIB>
  <DomainObject.Predmet.ProtustrankaWithAdress>
    <izvorni_sadrzaj>SOKOL MARIĆ d.o.o. Vjekoslava Klaića 64, 10000 Zagreb</izvorni_sadrzaj>
    <derivirana_varijabla naziv="DomainObject.Predmet.ProtustrankaWithAdress_1">SOKOL MARIĆ d.o.o. Vjekoslava Klaića 64, 10000 Zagreb</derivirana_varijabla>
  </DomainObject.Predmet.ProtustrankaWithAdress>
  <DomainObject.Predmet.ProtustrankaWithAdressOIB>
    <izvorni_sadrzaj>SOKOL MARIĆ d.o.o., OIB 11543074213, Vjekoslava Klaića 64, 10000 Zagreb</izvorni_sadrzaj>
    <derivirana_varijabla naziv="DomainObject.Predmet.ProtustrankaWithAdressOIB_1">SOKOL MARIĆ d.o.o., OIB 11543074213, Vjekoslava Klaića 64,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Vjekoslava Klaića 64, 10000 Zagreb</izvorni_sadrzaj>
    <derivirana_varijabla naziv="DomainObject.Predmet.StrankaFormatedWithAdress_1"> SOKOL MARIĆ d.o.o., Vjekoslava Klaića 64, 10000 Zagreb</derivirana_varijabla>
  </DomainObject.Predmet.StrankaFormatedWithAdress>
  <DomainObject.Predmet.StrankaFormatedWithAdressOIB>
    <izvorni_sadrzaj> SOKOL MARIĆ d.o.o., OIB 11543074213, Vjekoslava Klaića 64, 10000 Zagreb</izvorni_sadrzaj>
    <derivirana_varijabla naziv="DomainObject.Predmet.StrankaFormatedWithAdressOIB_1"> SOKOL MARIĆ d.o.o., OIB 11543074213, Vjekoslava Klaića 64, 10000 Zagreb</derivirana_varijabla>
  </DomainObject.Predmet.StrankaFormatedWithAdressOIB>
  <DomainObject.Predmet.StrankaWithAdress>
    <izvorni_sadrzaj>SOKOL MARIĆ d.o.o. Vjekoslava Klaića 64,10000 Zagreb</izvorni_sadrzaj>
    <derivirana_varijabla naziv="DomainObject.Predmet.StrankaWithAdress_1">SOKOL MARIĆ d.o.o. Vjekoslava Klaića 64,10000 Zagreb</derivirana_varijabla>
  </DomainObject.Predmet.StrankaWithAdress>
  <DomainObject.Predmet.StrankaWithAdressOIB>
    <izvorni_sadrzaj>SOKOL MARIĆ d.o.o., OIB 11543074213, Vjekoslava Klaića 64,10000 Zagreb</izvorni_sadrzaj>
    <derivirana_varijabla naziv="DomainObject.Predmet.StrankaWithAdressOIB_1">SOKOL MARIĆ d.o.o., OIB 11543074213, Vjekoslava Klaića 64,10000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Vjekoslava Klaića 64, 10000 Zagreb</item>
    </izvorni_sadrzaj>
    <derivirana_varijabla naziv="DomainObject.Predmet.StrankaListFormatedWithAdress_1">
      <item>SOKOL MARIĆ d.o.o., Vjekoslava Klaića 64, 10000 Zagreb</item>
    </derivirana_varijabla>
  </DomainObject.Predmet.StrankaListFormatedWithAdress>
  <DomainObject.Predmet.StrankaListFormatedWithAdressOIB>
    <izvorni_sadrzaj>
      <item>SOKOL MARIĆ d.o.o., OIB 11543074213, Vjekoslava Klaića 64, 10000 Zagreb</item>
    </izvorni_sadrzaj>
    <derivirana_varijabla naziv="DomainObject.Predmet.StrankaListFormatedWithAdressOIB_1">
      <item>SOKOL MARIĆ d.o.o., OIB 11543074213, Vjekoslava Klaića 64,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Vjekoslava Klaića 64, 10000 Zagreb zastupanog po punomoćniku MARKOVIĆ I PARTNERI odvjetničko društvo d.o.o.</item>
    </izvorni_sadrzaj>
    <derivirana_varijabla naziv="DomainObject.Predmet.ProtuStrankaListFormatedWithAdress_1">
      <item>SOKOL MARIĆ d.o.o., Vjekoslava Klaića 64,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Vjekoslava Klaića 64, 10000 Zagreb zastupanog po punomoćniku MARKOVIĆ I PARTNERI odvjetničko društvo d.o.o.</item>
    </izvorni_sadrzaj>
    <derivirana_varijabla naziv="DomainObject.Predmet.ProtuStrankaListFormatedWithAdressOIB_1">
      <item>SOKOL MARIĆ d.o.o., OIB 11543074213, Vjekoslava Klaića 64,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  <item>OD Gjanković i partneri</item>
      <item>Zlatko Marić</item>
      <item>Odvjetničko društvo Marčan &amp; Partneri</item>
      <item>Jadranka Čuljak Duvnjak</item>
    </izvorni_sadrzaj>
    <derivirana_varijabla naziv="DomainObject.Predmet.OstaliListFormated_1">
      <item>MARKOVIĆ I PARTNERI odvjetničko društvo d.o.o. punomoćnik sudionika u postupku SOKOL MARIĆ d.o.o.</item>
      <item>OD Gjanković i partneri</item>
      <item>Zlatko Marić</item>
      <item>Odvjetničko društvo Marčan &amp; Partneri</item>
      <item>Jadranka Čuljak Duvnjak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  <item>Jadranka Čuljak Duvnjak</item>
    </izvorni_sadrzaj>
    <derivirana_varijabla naziv="DomainObject.Predmet.OstaliListFormatedOIB_1"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  <item>Jadranka Čuljak Duvnjak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  <item>Jadranka Čuljak Duvnjak, Šamačka 9/I, 31000 Osijek</item>
    </izvorni_sadrzaj>
    <derivirana_varijabla naziv="DomainObject.Predmet.OstaliListFormatedWithAdress_1"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  <item>Jadranka Čuljak Duvnjak, Šamačka 9/I, 31000 Osijek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  <item>Jadranka Čuljak Duvnjak, Šamačka 9/I, 31000 Osijek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  <item>Jadranka Čuljak Duvnjak, Šamačka 9/I, 31000 Osijek</item>
    </derivirana_varijabla>
  </DomainObject.Predmet.OstaliListFormatedWithAdressOIB>
  <DomainObject.Predmet.OstaliListNazivFormated>
    <izvorni_sadrzaj>
      <item>MARKOVIĆ I PARTNERI odvjetničko društvo d.o.o.</item>
      <item>OD Gjanković i partneri</item>
      <item>Zlatko Marić</item>
      <item>Odvjetničko društvo Marčan &amp; Partneri</item>
      <item>Jadranka Čuljak Duvnjak</item>
    </izvorni_sadrzaj>
    <derivirana_varijabla naziv="DomainObject.Predmet.OstaliListNazivFormated_1">
      <item>MARKOVIĆ I PARTNERI odvjetničko društvo d.o.o.</item>
      <item>OD Gjanković i partneri</item>
      <item>Zlatko Marić</item>
      <item>Odvjetničko društvo Marčan &amp; Partneri</item>
      <item>Jadranka Čuljak Duvnjak</item>
    </derivirana_varijabla>
  </DomainObject.Predmet.OstaliListNazivFormated>
  <DomainObject.Predmet.OstaliListNazivFormatedOIB>
    <izvorni_sadrzaj>
      <item>MARKOVIĆ I PARTNERI odvjetničko društvo d.o.o., OIB 95883347155</item>
      <item>OD Gjanković i partneri</item>
      <item>Zlatko Marić, OIB 54983250294</item>
      <item>Odvjetničko društvo Marčan &amp; Partneri</item>
      <item>Jadranka Čuljak Duvnjak</item>
    </izvorni_sadrzaj>
    <derivirana_varijabla naziv="DomainObject.Predmet.OstaliListNazivFormatedOIB_1">
      <item>MARKOVIĆ I PARTNERI odvjetničko društvo d.o.o., OIB 95883347155</item>
      <item>OD Gjanković i partneri</item>
      <item>Zlatko Marić, OIB 54983250294</item>
      <item>Odvjetničko društvo Marčan &amp; Partneri</item>
      <item>Jadranka Čuljak Duvnjak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>St-2737/2017-107</izvorni_sadrzaj>
    <derivirana_varijabla naziv="DomainObject.PoslovniBrojDokumenta_1">St-2737/2017-107</derivirana_varijabla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Vjekoslava Klaića 64, 10000 Zagreb</izvorni_sadrzaj>
    <derivirana_varijabla naziv="DomainObject.Predmet.StrankaIDrugiAdressOIB_1">SOKOL MARIĆ d.o.o., OIB 11543074213, Vjekoslava Klaića 64, 10000 Zagreb</derivirana_varijabla>
  </DomainObject.Predmet.StrankaIDrugiAdressOIB>
  <DomainObject.Predmet.ProtustrankaIDrugiAdressOIB>
    <izvorni_sadrzaj>SOKOL MARIĆ d.o.o., OIB 11543074213, Vjekoslava Klaića 64, 10000 Zagreb</izvorni_sadrzaj>
    <derivirana_varijabla naziv="DomainObject.Predmet.ProtustrankaIDrugiAdressOIB_1">SOKOL MARIĆ d.o.o., OIB 11543074213, Vjekoslava Klaića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ožujka 2019.</izvorni_sadrzaj>
    <derivirana_varijabla naziv="DomainObject.Predmet.OdlukaRjesenje.DatumDonosenjaOdluke_1">6.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St-2737/2017-98</izvorni_sadrzaj>
    <derivirana_varijabla naziv="DomainObject.Predmet.OdlukaRjesenje.Oznaka_1">St-2737/2017-98</derivirana_varijabla>
  </DomainObject.Predmet.OdlukaRjesenje.Oznaka>
  <DomainObject.Predmet.SudioniciListNaziv>
    <izvorni_sadrzaj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  <item>Jadranka Čuljak Duvnjak</item>
    </izvorni_sadrzaj>
    <derivirana_varijabla naziv="DomainObject.Predmet.SudioniciListNaziv_1"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  <item>Jadranka Čuljak Duvnjak</item>
    </derivirana_varijabla>
  </DomainObject.Predmet.SudioniciListNaziv>
  <DomainObject.Predmet.SudioniciListAdressOIB>
    <izvorni_sadrzaj>
      <item>SOKOL MARIĆ d.o.o., OIB 11543074213, Vjekoslava Klaića 64,10000 Zagreb</item>
      <item>SOKOL MARIĆ d.o.o., OIB 11543074213, Vjekoslava Klaića 64,10000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  <item>Jadranka Čuljak Duvnjak, Šamačka 9/I,31000 Osijek</item>
    </izvorni_sadrzaj>
    <derivirana_varijabla naziv="DomainObject.Predmet.SudioniciListAdressOIB_1">
      <item>SOKOL MARIĆ d.o.o., OIB 11543074213, Vjekoslava Klaića 64,10000 Zagreb</item>
      <item>SOKOL MARIĆ d.o.o., OIB 11543074213, Vjekoslava Klaića 64,10000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  <item>Jadranka Čuljak Duvnjak, Šamačka 9/I,31000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  <item>, OIB null</item>
      <item>, OIB 54983250294</item>
      <item>, OIB null</item>
      <item>, OIB null</item>
    </izvorni_sadrzaj>
    <derivirana_varijabla naziv="DomainObject.Predmet.SudioniciListNazivOIB_1">
      <item>, OIB 11543074213</item>
      <item>, OIB 11543074213</item>
      <item>, OIB 95883347155</item>
      <item>, OIB null</item>
      <item>, OIB 54983250294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St-2737/2017-104</izvorni_sadrzaj>
    <derivirana_varijabla naziv="DomainObject.PredzadnjaOdlukaIzPredmeta.Oznaka_1">St-2737/2017-104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121</properties:Words>
  <properties:Characters>557</properties:Characters>
  <properties:Lines>33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2019-03-28T09:15:00Z</dcterms:created>
  <dc:creator>nribaric</dc:creator>
  <cp:lastModifiedBy>Valentina Delač</cp:lastModifiedBy>
  <cp:lastPrinted>2019-03-28T09:22:00Z</cp:lastPrinted>
  <dcterms:modified xmlns:xsi="http://www.w3.org/2001/XMLSchema-instance" xsi:type="dcterms:W3CDTF">2019-03-28T09:22:00Z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St-2737/2017-107 / Odluka - Zaključak (Sokol_Marić_zaključak_očitovanje_povjerenik.docx)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