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909c" w14:paraId="e90909c" w:rsidRDefault="00B72A8C" w:rsidP="00800B8B" w:rsidR="00800B8B" w:rsidRPr="00BE715E">
      <w:pPr>
        <w15:collapsed w:val="false"/>
      </w:pPr>
      <w:bookmarkStart w:name="_GoBack" w:id="0"/>
      <w:bookmarkEnd w:id="0"/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="00800B8B" w:rsidRPr="00BE715E">
        <w:tab/>
        <w:t xml:space="preserve">      4 </w:t>
      </w:r>
      <w:proofErr w:type="spellStart"/>
      <w:r w:rsidR="00800B8B" w:rsidRPr="00BE715E">
        <w:t>Stpn</w:t>
      </w:r>
      <w:proofErr w:type="spellEnd"/>
      <w:r w:rsidR="00800B8B" w:rsidRPr="00BE715E">
        <w:t>-</w:t>
      </w:r>
      <w:r w:rsidR="00800B8B">
        <w:t>203/15</w:t>
      </w:r>
      <w:r w:rsidR="00800B8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BE715E">
      <w:pPr>
        <w:jc w:val="both"/>
      </w:pPr>
      <w:r w:rsidRPr="00BE715E">
        <w:t xml:space="preserve">REPUBLIKA HRVATSKA </w:t>
      </w:r>
    </w:p>
    <w:p w:rsidRDefault="00800B8B" w:rsidP="00800B8B" w:rsidR="00800B8B" w:rsidRPr="00BE715E">
      <w:pPr>
        <w:jc w:val="both"/>
      </w:pPr>
      <w:r w:rsidRPr="00BE715E">
        <w:t xml:space="preserve">TRGOVAČKI SUD U ZAGREBU </w:t>
      </w:r>
    </w:p>
    <w:p w:rsidRDefault="00800B8B" w:rsidP="00800B8B" w:rsidR="00800B8B" w:rsidRPr="00BE715E">
      <w:pPr>
        <w:jc w:val="both"/>
      </w:pPr>
      <w:r w:rsidRPr="00BE715E">
        <w:t xml:space="preserve">STALNA SLUŽBA </w:t>
      </w:r>
    </w:p>
    <w:p w:rsidRDefault="00800B8B" w:rsidP="00800B8B" w:rsidR="00800B8B" w:rsidRPr="00BE715E">
      <w:pPr>
        <w:jc w:val="both"/>
      </w:pPr>
      <w:r w:rsidRPr="00BE715E">
        <w:t xml:space="preserve">Karlovac, </w:t>
      </w:r>
      <w:r>
        <w:t xml:space="preserve">Ljudevita </w:t>
      </w:r>
      <w:proofErr w:type="spellStart"/>
      <w:r>
        <w:t>Šestića</w:t>
      </w:r>
      <w:proofErr w:type="spellEnd"/>
      <w:r>
        <w:t xml:space="preserve"> 4</w:t>
      </w:r>
    </w:p>
    <w:p w:rsidRDefault="006B22DC" w:rsidP="00800B8B" w:rsidR="006B22DC" w:rsidRPr="003E73C1">
      <w:pPr>
        <w:rPr>
          <w:b/>
        </w:rPr>
      </w:pPr>
    </w:p>
    <w:p w:rsidRDefault="00B05561" w:rsidP="001104DA" w:rsidR="00B72A8C" w:rsidRPr="003E73C1">
      <w:pPr>
        <w:jc w:val="center"/>
        <w:rPr>
          <w:b/>
        </w:rPr>
      </w:pPr>
      <w:r w:rsidRPr="003E73C1">
        <w:rPr>
          <w:b/>
        </w:rPr>
        <w:t xml:space="preserve"> </w:t>
      </w:r>
    </w:p>
    <w:p w:rsidRDefault="00B72A8C" w:rsidR="00B72A8C" w:rsidRPr="003E73C1"/>
    <w:p w:rsidRDefault="00B72A8C" w:rsidP="006B22DC" w:rsidR="00B72A8C" w:rsidRPr="003E73C1">
      <w:pPr>
        <w:jc w:val="both"/>
      </w:pPr>
      <w:r w:rsidRPr="003E73C1">
        <w:tab/>
      </w:r>
      <w:r w:rsidRPr="003E73C1">
        <w:rPr>
          <w:b/>
        </w:rPr>
        <w:t xml:space="preserve">TRGOVAČKI SUD U </w:t>
      </w:r>
      <w:r w:rsidR="001104DA" w:rsidRPr="003E73C1">
        <w:rPr>
          <w:b/>
        </w:rPr>
        <w:t xml:space="preserve">ZAGREBU, STALNA SLUŽBA </w:t>
      </w:r>
      <w:r w:rsidRPr="003E73C1">
        <w:t xml:space="preserve">po sucu </w:t>
      </w:r>
      <w:r w:rsidR="006B22DC" w:rsidRPr="003E73C1">
        <w:t>Goranki Boljkovac</w:t>
      </w:r>
      <w:r w:rsidR="00930C87" w:rsidRPr="003E73C1">
        <w:t xml:space="preserve">, </w:t>
      </w:r>
      <w:r w:rsidR="00EB2F91" w:rsidRPr="003E73C1">
        <w:t>povodom prijedloga</w:t>
      </w:r>
      <w:r w:rsidR="003623E9" w:rsidRPr="003E73C1">
        <w:t xml:space="preserve"> </w:t>
      </w:r>
      <w:r w:rsidR="003623E9" w:rsidRPr="00D72586">
        <w:t>dužnika</w:t>
      </w:r>
      <w:r w:rsidR="00EB2F91" w:rsidRPr="00D72586">
        <w:t xml:space="preserve"> </w:t>
      </w:r>
      <w:r w:rsidR="00800B8B">
        <w:t>GREGOR I GREGOR d.o.o. Zaprešić, Veliki vrh 1,</w:t>
      </w:r>
      <w:r w:rsidR="00800B8B" w:rsidRPr="00BE715E">
        <w:t xml:space="preserve"> OIB  </w:t>
      </w:r>
      <w:r w:rsidR="00800B8B">
        <w:t>87444975629</w:t>
      </w:r>
      <w:r w:rsidR="00800B8B" w:rsidRPr="00BE715E">
        <w:t xml:space="preserve">, </w:t>
      </w:r>
      <w:r w:rsidR="00800B8B">
        <w:t xml:space="preserve">kojeg zastupaju punomoćnici Antonio </w:t>
      </w:r>
      <w:proofErr w:type="spellStart"/>
      <w:r w:rsidR="00800B8B">
        <w:t>Zujić</w:t>
      </w:r>
      <w:proofErr w:type="spellEnd"/>
      <w:r w:rsidR="00800B8B">
        <w:t xml:space="preserve"> &amp; Ines </w:t>
      </w:r>
      <w:proofErr w:type="spellStart"/>
      <w:r w:rsidR="00800B8B">
        <w:t>Slutej</w:t>
      </w:r>
      <w:proofErr w:type="spellEnd"/>
      <w:r w:rsidR="00800B8B">
        <w:t>, odvjetnici u Zajedničkom odvjetničkom uredu u Zagrebu, Ljudevita Gaja 22</w:t>
      </w:r>
      <w:r w:rsidR="007E577D" w:rsidRPr="00BE715E">
        <w:t>,</w:t>
      </w:r>
      <w:r w:rsidR="007C2CE5" w:rsidRPr="003E73C1">
        <w:t xml:space="preserve"> </w:t>
      </w:r>
      <w:r w:rsidR="00B05561" w:rsidRPr="003E73C1">
        <w:t xml:space="preserve">pod brojem 4 </w:t>
      </w:r>
      <w:proofErr w:type="spellStart"/>
      <w:r w:rsidR="00B05561" w:rsidRPr="003E73C1">
        <w:t>Stpn</w:t>
      </w:r>
      <w:proofErr w:type="spellEnd"/>
      <w:r w:rsidR="00B05561" w:rsidRPr="003E73C1">
        <w:t>-</w:t>
      </w:r>
      <w:r w:rsidR="00800B8B">
        <w:t>203/15</w:t>
      </w:r>
      <w:r w:rsidR="00B05561" w:rsidRPr="003E73C1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E73C1">
          <w:t>66. st</w:t>
        </w:r>
      </w:smartTag>
      <w:r w:rsidR="00B05561" w:rsidRPr="003E73C1">
        <w:t>. 6. Zakona o financijskom poslovanju i predstečajnoj nagodbi (Narodne novine broj 108/12, 144/12</w:t>
      </w:r>
      <w:r w:rsidR="00336966" w:rsidRPr="003E73C1">
        <w:t>, 81/13</w:t>
      </w:r>
      <w:r w:rsidR="00B52547" w:rsidRPr="003E73C1">
        <w:t>, 112/13</w:t>
      </w:r>
      <w:r w:rsidR="00B05561" w:rsidRPr="003E73C1">
        <w:t xml:space="preserve">), objavljuje: </w:t>
      </w:r>
      <w:r w:rsidR="00F5445D" w:rsidRPr="003E73C1">
        <w:t xml:space="preserve">  </w:t>
      </w:r>
    </w:p>
    <w:p w:rsidRDefault="006B22DC" w:rsidP="006B22DC" w:rsidR="006B22DC" w:rsidRPr="003E73C1">
      <w:pPr>
        <w:jc w:val="both"/>
      </w:pPr>
    </w:p>
    <w:p w:rsidRDefault="00B05561" w:rsidP="003E73C1" w:rsidR="00B043EC" w:rsidRPr="003E73C1">
      <w:pPr>
        <w:jc w:val="center"/>
        <w:rPr>
          <w:b/>
        </w:rPr>
      </w:pPr>
      <w:r w:rsidRPr="003E73C1">
        <w:rPr>
          <w:b/>
        </w:rPr>
        <w:t>O G L A S</w:t>
      </w:r>
    </w:p>
    <w:p w:rsidRDefault="0053753E" w:rsidP="006B22DC" w:rsidR="0053753E" w:rsidRPr="003E73C1">
      <w:pPr>
        <w:jc w:val="center"/>
      </w:pPr>
    </w:p>
    <w:p w:rsidRDefault="00D72586" w:rsidP="00D72586" w:rsidR="00D72586" w:rsidRPr="00BE715E">
      <w:pPr>
        <w:jc w:val="center"/>
      </w:pPr>
    </w:p>
    <w:p w:rsidRDefault="00D72586" w:rsidP="00D72586" w:rsidR="00D72586" w:rsidRPr="00BE715E">
      <w:pPr>
        <w:numPr>
          <w:ilvl w:val="0"/>
          <w:numId w:val="3"/>
        </w:numPr>
        <w:jc w:val="both"/>
      </w:pPr>
      <w:r w:rsidRPr="00BE715E">
        <w:t xml:space="preserve">Određuje se ročište radi sklapanja predstečajne nagodbe nad dužnikom </w:t>
      </w:r>
      <w:r w:rsidR="00800B8B">
        <w:t>GREGOR I GREGOR d.o.o. Zaprešić, Veliki vrh 1,</w:t>
      </w:r>
      <w:r w:rsidR="00800B8B" w:rsidRPr="00BE715E">
        <w:t xml:space="preserve"> OIB  </w:t>
      </w:r>
      <w:r w:rsidR="00800B8B">
        <w:t>87444975629</w:t>
      </w:r>
      <w:r w:rsidR="00283807" w:rsidRPr="00BE715E">
        <w:t xml:space="preserve">, za dan </w:t>
      </w:r>
      <w:r w:rsidR="00800B8B">
        <w:rPr>
          <w:b/>
        </w:rPr>
        <w:t>2. studenog</w:t>
      </w:r>
      <w:r w:rsidR="00800B8B" w:rsidRPr="00BE715E">
        <w:rPr>
          <w:b/>
        </w:rPr>
        <w:t xml:space="preserve"> 2015. godine u</w:t>
      </w:r>
      <w:r w:rsidR="00800B8B" w:rsidRPr="00BE715E">
        <w:t xml:space="preserve"> </w:t>
      </w:r>
      <w:r w:rsidR="00800B8B">
        <w:rPr>
          <w:b/>
        </w:rPr>
        <w:t>13,30</w:t>
      </w:r>
      <w:r w:rsidR="00800B8B" w:rsidRPr="00BE715E">
        <w:rPr>
          <w:b/>
        </w:rPr>
        <w:t xml:space="preserve"> sati, u zgradi Trgovačkog suda u Zagrebu, Stalna služba, Karlovac, </w:t>
      </w:r>
      <w:r w:rsidR="00800B8B">
        <w:rPr>
          <w:b/>
        </w:rPr>
        <w:t xml:space="preserve">Ljudevita </w:t>
      </w:r>
      <w:proofErr w:type="spellStart"/>
      <w:r w:rsidR="00800B8B">
        <w:rPr>
          <w:b/>
        </w:rPr>
        <w:t>Šestića</w:t>
      </w:r>
      <w:proofErr w:type="spellEnd"/>
      <w:r w:rsidR="00800B8B">
        <w:rPr>
          <w:b/>
        </w:rPr>
        <w:t xml:space="preserve"> 4</w:t>
      </w:r>
      <w:r w:rsidR="00800B8B" w:rsidRPr="00BE715E">
        <w:t>, soba broj 3</w:t>
      </w:r>
      <w:r w:rsidRPr="00BE715E">
        <w:t xml:space="preserve">. </w:t>
      </w:r>
      <w:r>
        <w:t xml:space="preserve"> </w:t>
      </w:r>
    </w:p>
    <w:p w:rsidRDefault="007E577D" w:rsidP="007E577D" w:rsidR="007E577D" w:rsidRPr="00BE715E">
      <w:pPr>
        <w:ind w:left="705"/>
        <w:jc w:val="both"/>
      </w:pPr>
    </w:p>
    <w:p w:rsidRDefault="007E577D" w:rsidP="007E577D" w:rsidR="007E577D" w:rsidRPr="00BE715E">
      <w:pPr>
        <w:numPr>
          <w:ilvl w:val="0"/>
          <w:numId w:val="3"/>
        </w:numPr>
        <w:jc w:val="both"/>
      </w:pPr>
      <w:r w:rsidRPr="00BE715E">
        <w:t>Na ročište se pozivaju dužnik i svi vjerovnici.</w:t>
      </w:r>
    </w:p>
    <w:p w:rsidRDefault="007E577D" w:rsidP="007E577D" w:rsidR="007E577D" w:rsidRPr="00BE715E">
      <w:pPr>
        <w:jc w:val="both"/>
      </w:pPr>
      <w:r w:rsidRPr="00BE715E">
        <w:t xml:space="preserve"> </w:t>
      </w:r>
    </w:p>
    <w:p w:rsidRDefault="003623E9" w:rsidP="003623E9" w:rsidR="003623E9" w:rsidRPr="003E73C1">
      <w:pPr>
        <w:jc w:val="both"/>
        <w:rPr>
          <w:b/>
        </w:rPr>
      </w:pPr>
      <w:r w:rsidRPr="003E73C1">
        <w:tab/>
      </w:r>
    </w:p>
    <w:p w:rsidRDefault="003E73C1" w:rsidP="003E73C1" w:rsidR="003623E9" w:rsidRPr="003E73C1">
      <w:pPr>
        <w:jc w:val="center"/>
      </w:pPr>
      <w:r w:rsidRPr="003E73C1">
        <w:t xml:space="preserve">     </w:t>
      </w:r>
      <w:r w:rsidR="003623E9" w:rsidRPr="003E73C1">
        <w:t xml:space="preserve">U Karlovcu  </w:t>
      </w:r>
      <w:r w:rsidR="00800B8B">
        <w:t>13. listopada</w:t>
      </w:r>
      <w:r w:rsidR="003623E9" w:rsidRPr="003E73C1">
        <w:t xml:space="preserve"> 201</w:t>
      </w:r>
      <w:r w:rsidR="00541E07" w:rsidRPr="003E73C1">
        <w:t>5</w:t>
      </w:r>
      <w:r w:rsidR="003623E9" w:rsidRPr="003E73C1">
        <w:t>. godine</w:t>
      </w:r>
    </w:p>
    <w:p w:rsidRDefault="00B72A8C" w:rsidP="00E30E21" w:rsidR="008409EE" w:rsidRPr="003E73C1">
      <w:pPr>
        <w:jc w:val="both"/>
        <w:rPr>
          <w:b/>
        </w:rPr>
      </w:pPr>
      <w:r w:rsidRPr="003E73C1">
        <w:tab/>
      </w:r>
    </w:p>
    <w:p w:rsidRDefault="007509CD" w:rsidR="007509CD" w:rsidRPr="003E73C1">
      <w:r w:rsidRPr="003E73C1">
        <w:t xml:space="preserve">                                                                                                             </w:t>
      </w:r>
    </w:p>
    <w:p w:rsidRDefault="006B22DC" w:rsidP="00982C9D" w:rsidR="00D24479" w:rsidRPr="003E73C1">
      <w:pPr>
        <w:ind w:left="6372"/>
      </w:pPr>
      <w:r w:rsidRPr="003E73C1">
        <w:t xml:space="preserve">        Sudac</w:t>
      </w:r>
      <w:r w:rsidR="00947731" w:rsidRPr="003E73C1">
        <w:t>:</w:t>
      </w:r>
      <w:r w:rsidR="006067BF" w:rsidRPr="003E73C1">
        <w:t xml:space="preserve">                                                                                            </w:t>
      </w:r>
      <w:r w:rsidR="00947731" w:rsidRPr="003E73C1">
        <w:t>Goranka Boljkovac</w:t>
      </w:r>
    </w:p>
    <w:p w:rsidRDefault="0006755E" w:rsidP="0006755E" w:rsidR="00D807D5" w:rsidRPr="003E73C1">
      <w:pPr>
        <w:ind w:left="6372"/>
      </w:pPr>
      <w:r w:rsidRPr="003E73C1">
        <w:t xml:space="preserve"> </w:t>
      </w:r>
    </w:p>
    <w:p w:rsidRDefault="007C2CE5" w:rsidP="006F7E6E" w:rsidR="006F7E6E" w:rsidRPr="003E73C1">
      <w:pPr>
        <w:tabs>
          <w:tab w:pos="6900" w:val="left"/>
        </w:tabs>
        <w:jc w:val="both"/>
      </w:pPr>
      <w:r w:rsidRPr="003E73C1">
        <w:t xml:space="preserve"> </w:t>
      </w:r>
      <w:r w:rsidR="003E73C1">
        <w:tab/>
      </w:r>
    </w:p>
    <w:p w:rsidRDefault="00190C2D" w:rsidP="00190C2D" w:rsidR="00190C2D" w:rsidRPr="003E73C1">
      <w:pPr>
        <w:tabs>
          <w:tab w:pos="6510" w:val="left"/>
        </w:tabs>
      </w:pPr>
    </w:p>
    <w:p w:rsidRDefault="007C2CE5" w:rsidP="003E73C1" w:rsidR="007C2CE5" w:rsidRPr="003E73C1">
      <w:pPr>
        <w:tabs>
          <w:tab w:pos="6510" w:val="left"/>
        </w:tabs>
      </w:pPr>
    </w:p>
    <w:p w:rsidRDefault="00B043EC" w:rsidP="003E73C1" w:rsidR="00B043EC" w:rsidRPr="003E73C1">
      <w:pPr>
        <w:tabs>
          <w:tab w:pos="6510" w:val="left"/>
        </w:tabs>
      </w:pPr>
      <w:r w:rsidRPr="003E73C1">
        <w:t>Dna:</w:t>
      </w:r>
      <w:r w:rsidR="006766B2" w:rsidRPr="003E73C1">
        <w:t xml:space="preserve">                                                                                       </w:t>
      </w:r>
      <w:r w:rsidR="00832012" w:rsidRPr="003E73C1">
        <w:t xml:space="preserve">      </w:t>
      </w:r>
      <w:r w:rsidR="006766B2" w:rsidRPr="003E73C1">
        <w:t xml:space="preserve">  </w:t>
      </w:r>
      <w:r w:rsidR="006067BF" w:rsidRPr="003E73C1">
        <w:t xml:space="preserve"> </w:t>
      </w:r>
      <w:r w:rsidR="003E73C1">
        <w:tab/>
      </w:r>
    </w:p>
    <w:p w:rsidRDefault="00B05561" w:rsidP="001104DA" w:rsidR="00B72A8C" w:rsidRPr="003E73C1">
      <w:pPr>
        <w:numPr>
          <w:ilvl w:val="0"/>
          <w:numId w:val="2"/>
        </w:numPr>
      </w:pPr>
      <w:r w:rsidRPr="003E73C1">
        <w:t>Oglasna ploča suda</w:t>
      </w:r>
      <w:r w:rsidR="006E22CC" w:rsidRPr="003E73C1">
        <w:t xml:space="preserve"> </w:t>
      </w:r>
    </w:p>
    <w:p w:rsidRDefault="00B05561" w:rsidP="001104DA" w:rsidR="00832012" w:rsidRPr="003E73C1">
      <w:pPr>
        <w:numPr>
          <w:ilvl w:val="0"/>
          <w:numId w:val="2"/>
        </w:numPr>
      </w:pPr>
      <w:r w:rsidRPr="003E73C1">
        <w:t>FINA radi objave na web stranicama</w:t>
      </w:r>
    </w:p>
    <w:p w:rsidRDefault="00B05561" w:rsidP="00B05561" w:rsidR="001104DA" w:rsidRPr="003E73C1">
      <w:pPr>
        <w:ind w:left="720"/>
      </w:pPr>
      <w:proofErr w:type="spellStart"/>
      <w:r w:rsidRPr="003E73C1">
        <w:t>faxom</w:t>
      </w:r>
      <w:proofErr w:type="spellEnd"/>
      <w:r w:rsidRPr="003E73C1">
        <w:t xml:space="preserve"> i poštom</w:t>
      </w:r>
    </w:p>
    <w:sectPr w:rsidSect="00E30E21" w:rsidR="001104DA" w:rsidRPr="003E73C1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42449"/>
    <w:rsid w:val="00F5445D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Stpn-203/2015</izvorni_sadrzaj>
    <derivirana_varijabla naziv="DomainObject.Predmet.OznakaBroj_1">Stpn-203/2015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GREGOR I GREGOR d.o.o. zastupanog po punomoćniku Antonio Zujić</izvorni_sadrzaj>
    <derivirana_varijabla naziv="DomainObject.Predmet.ProtustrankaFormated_1">  GREGOR I GREGOR d.o.o. zastupanog po punomoćniku Antonio Zujić</derivirana_varijabla>
  </DomainObject.Predmet.ProtustrankaFormated>
  <DomainObject.Predmet.ProtustrankaFormatedOIB>
    <izvorni_sadrzaj>  GREGOR I GREGOR d.o.o., OIB 87444975629 zastupanog po punomoćniku Antonio Zujić</izvorni_sadrzaj>
    <derivirana_varijabla naziv="DomainObject.Predmet.ProtustrankaFormatedOIB_1">  GREGOR I GREGOR d.o.o., OIB 87444975629 zastupanog po punomoćniku Antonio Zujić</derivirana_varijabla>
  </DomainObject.Predmet.ProtustrankaFormatedOIB>
  <DomainObject.Predmet.ProtustrankaFormatedWithAdress>
    <izvorni_sadrzaj> GREGOR I GREGOR d.o.o., Veliki vrh 1, 10290 Zaprešić zastupanog po punomoćniku Antonio Zujić</izvorni_sadrzaj>
    <derivirana_varijabla naziv="DomainObject.Predmet.ProtustrankaFormatedWithAdress_1"> GREGOR I GREGOR d.o.o., Veliki vrh 1, 10290 Zaprešić zastupanog po punomoćniku Antonio Zujić</derivirana_varijabla>
  </DomainObject.Predmet.ProtustrankaFormatedWithAdress>
  <DomainObject.Predmet.ProtustrankaFormatedWithAdressOIB>
    <izvorni_sadrzaj> GREGOR I GREGOR d.o.o., OIB 87444975629, Veliki vrh 1, 10290 Zaprešić zastupanog po punomoćniku Antonio Zujić</izvorni_sadrzaj>
    <derivirana_varijabla naziv="DomainObject.Predmet.ProtustrankaFormatedWithAdressOIB_1"> GREGOR I GREGOR d.o.o., OIB 87444975629, Veliki vrh 1, 10290 Zaprešić zastupanog po punomoćniku Antonio Zujić</derivirana_varijabla>
  </DomainObject.Predmet.ProtustrankaFormatedWithAdressOIB>
  <DomainObject.Predmet.ProtustrankaWithAdress>
    <izvorni_sadrzaj>GREGOR I GREGOR d.o.o. Veliki vrh 1, 10290 Zaprešić</izvorni_sadrzaj>
    <derivirana_varijabla naziv="DomainObject.Predmet.ProtustrankaWithAdress_1">GREGOR I GREGOR d.o.o. Veliki vrh 1, 10290 Zaprešić</derivirana_varijabla>
  </DomainObject.Predmet.ProtustrankaWithAdress>
  <DomainObject.Predmet.ProtustrankaWithAdressOIB>
    <izvorni_sadrzaj>GREGOR I GREGOR d.o.o., OIB 87444975629, Veliki vrh 1, 10290 Zaprešić</izvorni_sadrzaj>
    <derivirana_varijabla naziv="DomainObject.Predmet.ProtustrankaWithAdressOIB_1">GREGOR I GREGOR d.o.o., OIB 87444975629, Veliki vrh 1, 10290 Zaprešić</derivirana_varijabla>
  </DomainObject.Predmet.ProtustrankaWithAdressOIB>
  <DomainObject.Predmet.ProtustrankaNazivFormated>
    <izvorni_sadrzaj>GREGOR I GREGOR d.o.o.</izvorni_sadrzaj>
    <derivirana_varijabla naziv="DomainObject.Predmet.ProtustrankaNazivFormated_1">GREGOR I GREGOR d.o.o.</derivirana_varijabla>
  </DomainObject.Predmet.ProtustrankaNazivFormated>
  <DomainObject.Predmet.ProtustrankaNazivFormatedOIB>
    <izvorni_sadrzaj>GREGOR I GREGOR d.o.o., OIB 87444975629</izvorni_sadrzaj>
    <derivirana_varijabla naziv="DomainObject.Predmet.ProtustrankaNazivFormatedOIB_1">GREGOR I GREGOR d.o.o., OIB 87444975629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GREGOR I GREGOR d.o.o.</izvorni_sadrzaj>
    <derivirana_varijabla naziv="DomainObject.Predmet.StrankaFormated_1">  GREGOR I GREGOR d.o.o.</derivirana_varijabla>
  </DomainObject.Predmet.StrankaFormated>
  <DomainObject.Predmet.StrankaFormatedOIB>
    <izvorni_sadrzaj>  GREGOR I GREGOR d.o.o., OIB 87444975629</izvorni_sadrzaj>
    <derivirana_varijabla naziv="DomainObject.Predmet.StrankaFormatedOIB_1">  GREGOR I GREGOR d.o.o., OIB 87444975629</derivirana_varijabla>
  </DomainObject.Predmet.StrankaFormatedOIB>
  <DomainObject.Predmet.StrankaFormatedWithAdress>
    <izvorni_sadrzaj> GREGOR I GREGOR d.o.o., Veliki vrh 1, 10290 Zaprešić</izvorni_sadrzaj>
    <derivirana_varijabla naziv="DomainObject.Predmet.StrankaFormatedWithAdress_1"> GREGOR I GREGOR d.o.o., Veliki vrh 1, 10290 Zaprešić</derivirana_varijabla>
  </DomainObject.Predmet.StrankaFormatedWithAdress>
  <DomainObject.Predmet.StrankaFormatedWithAdressOIB>
    <izvorni_sadrzaj> GREGOR I GREGOR d.o.o., OIB 87444975629, Veliki vrh 1, 10290 Zaprešić</izvorni_sadrzaj>
    <derivirana_varijabla naziv="DomainObject.Predmet.StrankaFormatedWithAdressOIB_1"> GREGOR I GREGOR d.o.o., OIB 87444975629, Veliki vrh 1, 10290 Zaprešić</derivirana_varijabla>
  </DomainObject.Predmet.StrankaFormatedWithAdressOIB>
  <DomainObject.Predmet.StrankaWithAdress>
    <izvorni_sadrzaj>GREGOR I GREGOR d.o.o. Veliki vrh 1,10290 Zaprešić</izvorni_sadrzaj>
    <derivirana_varijabla naziv="DomainObject.Predmet.StrankaWithAdress_1">GREGOR I GREGOR d.o.o. Veliki vrh 1,10290 Zaprešić</derivirana_varijabla>
  </DomainObject.Predmet.StrankaWithAdress>
  <DomainObject.Predmet.StrankaWithAdressOIB>
    <izvorni_sadrzaj>GREGOR I GREGOR d.o.o., OIB 87444975629, Veliki vrh 1,10290 Zaprešić</izvorni_sadrzaj>
    <derivirana_varijabla naziv="DomainObject.Predmet.StrankaWithAdressOIB_1">GREGOR I GREGOR d.o.o., OIB 87444975629, Veliki vrh 1,10290 Zaprešić</derivirana_varijabla>
  </DomainObject.Predmet.StrankaWithAdressOIB>
  <DomainObject.Predmet.StrankaNazivFormated>
    <izvorni_sadrzaj>GREGOR I GREGOR d.o.o.</izvorni_sadrzaj>
    <derivirana_varijabla naziv="DomainObject.Predmet.StrankaNazivFormated_1">GREGOR I GREGOR d.o.o.</derivirana_varijabla>
  </DomainObject.Predmet.StrankaNazivFormated>
  <DomainObject.Predmet.StrankaNazivFormatedOIB>
    <izvorni_sadrzaj>GREGOR I GREGOR d.o.o., OIB 87444975629</izvorni_sadrzaj>
    <derivirana_varijabla naziv="DomainObject.Predmet.StrankaNazivFormatedOIB_1">GREGOR I GREGOR d.o.o., OIB 87444975629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GREGOR I GREGOR d.o.o.</item>
    </izvorni_sadrzaj>
    <derivirana_varijabla naziv="DomainObject.Predmet.StrankaListFormated_1">
      <item>GREGOR I GREGOR d.o.o.</item>
    </derivirana_varijabla>
  </DomainObject.Predmet.StrankaListFormated>
  <DomainObject.Predmet.StrankaListFormatedOIB>
    <izvorni_sadrzaj>
      <item>GREGOR I GREGOR d.o.o., OIB 87444975629</item>
    </izvorni_sadrzaj>
    <derivirana_varijabla naziv="DomainObject.Predmet.StrankaListFormatedOIB_1">
      <item>GREGOR I GREGOR d.o.o., OIB 87444975629</item>
    </derivirana_varijabla>
  </DomainObject.Predmet.StrankaListFormatedOIB>
  <DomainObject.Predmet.StrankaListFormatedWithAdress>
    <izvorni_sadrzaj>
      <item>GREGOR I GREGOR d.o.o., Veliki vrh 1, 10290 Zaprešić</item>
    </izvorni_sadrzaj>
    <derivirana_varijabla naziv="DomainObject.Predmet.StrankaListFormatedWithAdress_1">
      <item>GREGOR I GREGOR d.o.o., Veliki vrh 1, 10290 Zaprešić</item>
    </derivirana_varijabla>
  </DomainObject.Predmet.StrankaListFormatedWithAdress>
  <DomainObject.Predmet.StrankaListFormatedWithAdressOIB>
    <izvorni_sadrzaj>
      <item>GREGOR I GREGOR d.o.o., OIB 87444975629, Veliki vrh 1, 10290 Zaprešić</item>
    </izvorni_sadrzaj>
    <derivirana_varijabla naziv="DomainObject.Predmet.StrankaListFormatedWithAdressOIB_1">
      <item>GREGOR I GREGOR d.o.o., OIB 87444975629, Veliki vrh 1, 10290 Zaprešić</item>
    </derivirana_varijabla>
  </DomainObject.Predmet.StrankaListFormatedWithAdressOIB>
  <DomainObject.Predmet.StrankaListNazivFormated>
    <izvorni_sadrzaj>
      <item>GREGOR I GREGOR d.o.o.</item>
    </izvorni_sadrzaj>
    <derivirana_varijabla naziv="DomainObject.Predmet.StrankaListNazivFormated_1">
      <item>GREGOR I GREGOR d.o.o.</item>
    </derivirana_varijabla>
  </DomainObject.Predmet.StrankaListNazivFormated>
  <DomainObject.Predmet.StrankaListNazivFormatedOIB>
    <izvorni_sadrzaj>
      <item>GREGOR I GREGOR d.o.o., OIB 87444975629</item>
    </izvorni_sadrzaj>
    <derivirana_varijabla naziv="DomainObject.Predmet.StrankaListNazivFormatedOIB_1">
      <item>GREGOR I GREGOR d.o.o., OIB 87444975629</item>
    </derivirana_varijabla>
  </DomainObject.Predmet.StrankaListNazivFormatedOIB>
  <DomainObject.Predmet.ProtuStrankaListFormated>
    <izvorni_sadrzaj>
      <item>GREGOR I GREGOR d.o.o. zastupanog po punomoćniku Antonio Zujić</item>
    </izvorni_sadrzaj>
    <derivirana_varijabla naziv="DomainObject.Predmet.ProtuStrankaListFormated_1">
      <item>GREGOR I GREGOR d.o.o. zastupanog po punomoćniku Antonio Zujić</item>
    </derivirana_varijabla>
  </DomainObject.Predmet.ProtuStrankaListFormated>
  <DomainObject.Predmet.ProtuStrankaListFormatedOIB>
    <izvorni_sadrzaj>
      <item>GREGOR I GREGOR d.o.o., OIB 87444975629 zastupanog po punomoćniku Antonio Zujić</item>
    </izvorni_sadrzaj>
    <derivirana_varijabla naziv="DomainObject.Predmet.ProtuStrankaListFormatedOIB_1">
      <item>GREGOR I GREGOR d.o.o., OIB 87444975629 zastupanog po punomoćniku Antonio Zujić</item>
    </derivirana_varijabla>
  </DomainObject.Predmet.ProtuStrankaListFormatedOIB>
  <DomainObject.Predmet.ProtuStrankaListFormatedWithAdress>
    <izvorni_sadrzaj>
      <item>GREGOR I GREGOR d.o.o., Veliki vrh 1, 10290 Zaprešić zastupanog po punomoćniku Antonio Zujić</item>
    </izvorni_sadrzaj>
    <derivirana_varijabla naziv="DomainObject.Predmet.ProtuStrankaListFormatedWithAdress_1">
      <item>GREGOR I GREGOR d.o.o., Veliki vrh 1, 10290 Zaprešić zastupanog po punomoćniku Antonio Zujić</item>
    </derivirana_varijabla>
  </DomainObject.Predmet.ProtuStrankaListFormatedWithAdress>
  <DomainObject.Predmet.ProtuStrankaListFormatedWithAdressOIB>
    <izvorni_sadrzaj>
      <item>GREGOR I GREGOR d.o.o., OIB 87444975629, Veliki vrh 1, 10290 Zaprešić zastupanog po punomoćniku Antonio Zujić</item>
    </izvorni_sadrzaj>
    <derivirana_varijabla naziv="DomainObject.Predmet.ProtuStrankaListFormatedWithAdressOIB_1">
      <item>GREGOR I GREGOR d.o.o., OIB 87444975629, Veliki vrh 1, 10290 Zaprešić zastupanog po punomoćniku Antonio Zujić</item>
    </derivirana_varijabla>
  </DomainObject.Predmet.ProtuStrankaListFormatedWithAdressOIB>
  <DomainObject.Predmet.ProtuStrankaListNazivFormated>
    <izvorni_sadrzaj>
      <item>GREGOR I GREGOR d.o.o.</item>
    </izvorni_sadrzaj>
    <derivirana_varijabla naziv="DomainObject.Predmet.ProtuStrankaListNazivFormated_1">
      <item>GREGOR I GREGOR d.o.o.</item>
    </derivirana_varijabla>
  </DomainObject.Predmet.ProtuStrankaListNazivFormated>
  <DomainObject.Predmet.ProtuStrankaListNazivFormatedOIB>
    <izvorni_sadrzaj>
      <item>GREGOR I GREGOR d.o.o., OIB 87444975629</item>
    </izvorni_sadrzaj>
    <derivirana_varijabla naziv="DomainObject.Predmet.ProtuStrankaListNazivFormatedOIB_1">
      <item>GREGOR I GREGOR d.o.o., OIB 87444975629</item>
    </derivirana_varijabla>
  </DomainObject.Predmet.ProtuStrankaListNazivFormatedOIB>
  <DomainObject.Predmet.OstaliListFormated>
    <izvorni_sadrzaj>
      <item>Antonio Zujić punomoćnik sudionika u postupku GREGOR I GREGOR d.o.o.</item>
    </izvorni_sadrzaj>
    <derivirana_varijabla naziv="DomainObject.Predmet.OstaliListFormated_1">
      <item>Antonio Zujić punomoćnik sudionika u postupku GREGOR I GREGOR d.o.o.</item>
    </derivirana_varijabla>
  </DomainObject.Predmet.OstaliListFormated>
  <DomainObject.Predmet.OstaliListFormatedOIB>
    <izvorni_sadrzaj>
      <item>Antonio Zujić, OIB 98773685205 punomoćnik sudionika u postupku GREGOR I GREGOR d.o.o.</item>
    </izvorni_sadrzaj>
    <derivirana_varijabla naziv="DomainObject.Predmet.OstaliListFormatedOIB_1">
      <item>Antonio Zujić, OIB 98773685205 punomoćnik sudionika u postupku GREGOR I GREGOR d.o.o.</item>
    </derivirana_varijabla>
  </DomainObject.Predmet.OstaliListFormatedOIB>
  <DomainObject.Predmet.OstaliListFormatedWithAdress>
    <izvorni_sadrzaj>
      <item>Antonio Zujić, Gajeva 22, 10000 Zagreb punomoćnik sudionika u postupku GREGOR I GREGOR d.o.o.</item>
    </izvorni_sadrzaj>
    <derivirana_varijabla naziv="DomainObject.Predmet.OstaliListFormatedWithAdress_1">
      <item>Antonio Zujić, Gajeva 22, 10000 Zagreb punomoćnik sudionika u postupku GREGOR I GREGOR d.o.o.</item>
    </derivirana_varijabla>
  </DomainObject.Predmet.OstaliListFormatedWithAdress>
  <DomainObject.Predmet.OstaliListFormatedWithAdressOIB>
    <izvorni_sadrzaj>
      <item>Antonio Zujić, OIB 98773685205, Gajeva 22, 10000 Zagreb punomoćnik sudionika u postupku GREGOR I GREGOR d.o.o.</item>
    </izvorni_sadrzaj>
    <derivirana_varijabla naziv="DomainObject.Predmet.OstaliListFormatedWithAdressOIB_1">
      <item>Antonio Zujić, OIB 98773685205, Gajeva 22, 10000 Zagreb punomoćnik sudionika u postupku GREGOR I GREGOR d.o.o.</item>
    </derivirana_varijabla>
  </DomainObject.Predmet.OstaliListFormatedWithAdressOIB>
  <DomainObject.Predmet.OstaliListNazivFormated>
    <izvorni_sadrzaj>
      <item>Antonio Zujić</item>
    </izvorni_sadrzaj>
    <derivirana_varijabla naziv="DomainObject.Predmet.OstaliListNazivFormated_1">
      <item>Antonio Zujić</item>
    </derivirana_varijabla>
  </DomainObject.Predmet.OstaliListNazivFormated>
  <DomainObject.Predmet.OstaliListNazivFormatedOIB>
    <izvorni_sadrzaj>
      <item>Antonio Zujić, OIB 98773685205</item>
    </izvorni_sadrzaj>
    <derivirana_varijabla naziv="DomainObject.Predmet.OstaliListNazivFormatedOIB_1">
      <item>Antonio Zujić, OIB 98773685205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GREGOR I GREGOR d.o.o.</izvorni_sadrzaj>
    <derivirana_varijabla naziv="DomainObject.Predmet.StrankaIDrugi_1">GREGOR I GREGOR d.o.o.</derivirana_varijabla>
  </DomainObject.Predmet.StrankaIDrugi>
  <DomainObject.Predmet.ProtustrankaIDrugi>
    <izvorni_sadrzaj>GREGOR I GREGOR d.o.o.</izvorni_sadrzaj>
    <derivirana_varijabla naziv="DomainObject.Predmet.ProtustrankaIDrugi_1">GREGOR I GREGOR d.o.o.</derivirana_varijabla>
  </DomainObject.Predmet.ProtustrankaIDrugi>
  <DomainObject.Predmet.StrankaIDrugiAdressOIB>
    <izvorni_sadrzaj>GREGOR I GREGOR d.o.o., OIB 87444975629, Veliki vrh 1, 10290 Zaprešić</izvorni_sadrzaj>
    <derivirana_varijabla naziv="DomainObject.Predmet.StrankaIDrugiAdressOIB_1">GREGOR I GREGOR d.o.o., OIB 87444975629, Veliki vrh 1, 10290 Zaprešić</derivirana_varijabla>
  </DomainObject.Predmet.StrankaIDrugiAdressOIB>
  <DomainObject.Predmet.ProtustrankaIDrugiAdressOIB>
    <izvorni_sadrzaj>GREGOR I GREGOR d.o.o., OIB 87444975629, Veliki vrh 1, 10290 Zaprešić</izvorni_sadrzaj>
    <derivirana_varijabla naziv="DomainObject.Predmet.ProtustrankaIDrugiAdressOIB_1">GREGOR I GREGOR d.o.o., OIB 87444975629, Veliki vrh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GREGOR I GREGOR d.o.o.</item>
      <item>GREGOR I GREGOR d.o.o.</item>
      <item>Antonio Zujić</item>
    </izvorni_sadrzaj>
    <derivirana_varijabla naziv="DomainObject.Predmet.SudioniciListNaziv_1">
      <item>GREGOR I GREGOR d.o.o.</item>
      <item>GREGOR I GREGOR d.o.o.</item>
      <item>Antonio Zujić</item>
    </derivirana_varijabla>
  </DomainObject.Predmet.SudioniciListNaziv>
  <DomainObject.Predmet.SudioniciListAdressOIB>
    <izvorni_sadrzaj>
      <item>GREGOR I GREGOR d.o.o., OIB 87444975629, Veliki vrh 1,10290 Zaprešić</item>
      <item>GREGOR I GREGOR d.o.o., OIB 87444975629, Veliki vrh 1,10290 Zaprešić</item>
      <item>Antonio Zujić, OIB 98773685205, Gajeva 22,10000 Zagreb</item>
    </izvorni_sadrzaj>
    <derivirana_varijabla naziv="DomainObject.Predmet.SudioniciListAdressOIB_1">
      <item>GREGOR I GREGOR d.o.o., OIB 87444975629, Veliki vrh 1,10290 Zaprešić</item>
      <item>GREGOR I GREGOR d.o.o., OIB 87444975629, Veliki vrh 1,10290 Zaprešić</item>
      <item>Antonio Zujić, OIB 98773685205, Gajeva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87444975629</item>
      <item>, OIB 87444975629</item>
      <item>, OIB 98773685205</item>
    </izvorni_sadrzaj>
    <derivirana_varijabla naziv="DomainObject.Predmet.SudioniciListNazivOIB_1">
      <item>, OIB 87444975629</item>
      <item>, OIB 87444975629</item>
      <item>, OIB 98773685205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885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2015-10-13T12:20:00Z</dcterms:created>
  <dc:creator>Korisnik</dc:creator>
  <cp:lastModifiedBy>Goranka Boljkovac</cp:lastModifiedBy>
  <cp:lastPrinted>2015-04-30T12:39:00Z</cp:lastPrinted>
  <dcterms:modified xmlns:xsi="http://www.w3.org/2001/XMLSchema-instance" xsi:type="dcterms:W3CDTF">2015-10-13T12:20:00Z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