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5408" w14:paraId="4115408" w:rsidRDefault="00A0262B" w:rsidP="0061453A" w:rsidR="00A0262B">
      <w:pPr>
        <w:jc w:val="both"/>
        <w15:collapsed w:val="false"/>
      </w:pPr>
      <w:bookmarkStart w:name="_GoBack" w:id="0"/>
      <w:bookmarkEnd w:id="0"/>
    </w:p>
    <w:p w:rsidRDefault="00A0262B" w:rsidP="0061453A" w:rsidR="00A0262B">
      <w:pPr>
        <w:jc w:val="both"/>
      </w:pPr>
      <w:r>
        <w:t xml:space="preserve">   </w:t>
      </w:r>
      <w:r w:rsidR="0036326E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0262B" w:rsidP="0061453A" w:rsidR="00A0262B">
      <w:pPr>
        <w:jc w:val="both"/>
      </w:pPr>
    </w:p>
    <w:p w:rsidRDefault="00A0262B" w:rsidP="0061453A" w:rsidR="00A0262B">
      <w:pPr>
        <w:jc w:val="both"/>
      </w:pPr>
      <w:r>
        <w:t xml:space="preserve"> REPUBLIKA HRVATSKA</w:t>
      </w:r>
    </w:p>
    <w:p w:rsidRDefault="00A0262B" w:rsidP="0061453A" w:rsidR="00A0262B">
      <w:pPr>
        <w:jc w:val="both"/>
      </w:pPr>
      <w:r>
        <w:t xml:space="preserve">   Trgovački sud u Zagrebu                                                                           </w:t>
      </w:r>
    </w:p>
    <w:p w:rsidRDefault="00A0262B" w:rsidP="0061453A" w:rsidR="00A0262B">
      <w:pPr>
        <w:jc w:val="both"/>
      </w:pPr>
      <w:r>
        <w:t xml:space="preserve">   Zagreb, Amruševa 2/II</w:t>
      </w:r>
    </w:p>
    <w:p w:rsidRDefault="00A0262B" w:rsidP="0061453A" w:rsidR="00A0262B">
      <w:pPr>
        <w:ind w:firstLine="708" w:left="6372"/>
        <w:jc w:val="both"/>
      </w:pPr>
      <w:r>
        <w:t>18. St-616/2019</w:t>
      </w:r>
    </w:p>
    <w:p w:rsidRDefault="00A0262B" w:rsidP="0061453A" w:rsidR="00A0262B">
      <w:pPr>
        <w:jc w:val="both"/>
      </w:pPr>
    </w:p>
    <w:p w:rsidRDefault="00A0262B" w:rsidP="0061453A" w:rsidR="00A0262B">
      <w:pPr>
        <w:jc w:val="both"/>
      </w:pPr>
    </w:p>
    <w:p w:rsidRDefault="00A0262B" w:rsidP="0061453A" w:rsidR="00A0262B">
      <w:pPr>
        <w:jc w:val="both"/>
      </w:pPr>
      <w:r>
        <w:t xml:space="preserve">     </w:t>
      </w:r>
      <w:r>
        <w:tab/>
      </w:r>
      <w:r>
        <w:tab/>
      </w:r>
      <w:r>
        <w:tab/>
        <w:t xml:space="preserve"> </w:t>
      </w:r>
      <w:r>
        <w:tab/>
      </w:r>
      <w:r w:rsidR="0061453A">
        <w:t xml:space="preserve">    </w:t>
      </w:r>
      <w:r>
        <w:t>R E P U B L I K A  H R V A T S K A</w:t>
      </w:r>
    </w:p>
    <w:p w:rsidRDefault="00A0262B" w:rsidP="0061453A" w:rsidR="00A0262B">
      <w:pPr>
        <w:jc w:val="both"/>
      </w:pPr>
    </w:p>
    <w:p w:rsidRDefault="00A0262B" w:rsidP="0061453A" w:rsidR="00A0262B">
      <w:pPr>
        <w:jc w:val="both"/>
      </w:pPr>
      <w:r>
        <w:t xml:space="preserve">                                                                 R J E Š E N J E</w:t>
      </w:r>
    </w:p>
    <w:p w:rsidRDefault="00A0262B" w:rsidP="0061453A" w:rsidR="00A0262B">
      <w:pPr>
        <w:jc w:val="both"/>
      </w:pPr>
    </w:p>
    <w:p w:rsidRDefault="00A0262B" w:rsidP="0061453A" w:rsidR="00A0262B">
      <w:pPr>
        <w:ind w:firstLine="708"/>
        <w:jc w:val="both"/>
      </w:pPr>
      <w:r w:rsidRPr="00A0262B">
        <w:t>Trgovački sud u Zagrebu, sudac Danijela Uzelac, u stečajnom postupku u povodu prijedloga FINANCIJSKE AGENCIJE, OIB 85821130368, Zagreb, Ulica grada Vukovara 70, za otvaranje stečajnog postupka nad dužnikom URBAN ADVERTISING d.o.o., OIB 92139744782, Zagreb,</w:t>
      </w:r>
      <w:r>
        <w:t xml:space="preserve"> Ulica Ivana Bunića Vučića 19, 29</w:t>
      </w:r>
      <w:r w:rsidRPr="00A0262B">
        <w:t>. ožujka 2019</w:t>
      </w:r>
    </w:p>
    <w:p w:rsidRDefault="00A0262B" w:rsidP="0061453A" w:rsidR="00A0262B">
      <w:pPr>
        <w:jc w:val="both"/>
      </w:pPr>
    </w:p>
    <w:p w:rsidRDefault="00A0262B" w:rsidP="0061453A" w:rsidR="00A0262B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 i j e š i o    j e</w:t>
      </w:r>
    </w:p>
    <w:p w:rsidRDefault="00A0262B" w:rsidP="0061453A" w:rsidR="00A0262B">
      <w:pPr>
        <w:jc w:val="both"/>
      </w:pPr>
    </w:p>
    <w:p w:rsidRDefault="00A0262B" w:rsidP="0061453A" w:rsidR="00A0262B">
      <w:pPr>
        <w:jc w:val="both"/>
      </w:pPr>
    </w:p>
    <w:p w:rsidRDefault="0040165A" w:rsidP="00175AC3" w:rsidR="00A0262B">
      <w:pPr>
        <w:ind w:firstLine="708"/>
        <w:jc w:val="both"/>
      </w:pPr>
      <w:r>
        <w:t>I.</w:t>
      </w:r>
      <w:r w:rsidR="00A0262B">
        <w:t>Nalaže se osobi ovlaštenoj za zastupanje dužnika</w:t>
      </w:r>
      <w:r w:rsidR="00A31C51">
        <w:t xml:space="preserve"> Damiru Postrimovskom</w:t>
      </w:r>
      <w:r w:rsidR="00175AC3">
        <w:t xml:space="preserve"> iz Zagreba, Prilaz Gjure Deželića 35</w:t>
      </w:r>
      <w:r w:rsidR="0061453A" w:rsidRPr="0061453A">
        <w:t>,</w:t>
      </w:r>
      <w:r>
        <w:t xml:space="preserve"> </w:t>
      </w:r>
      <w:r w:rsidR="006828EA" w:rsidRPr="006828EA">
        <w:t>OIB 37182049890</w:t>
      </w:r>
      <w:r w:rsidR="006828EA">
        <w:t xml:space="preserve">, </w:t>
      </w:r>
      <w:r w:rsidR="00A0262B">
        <w:t>u roku od 8 dana od dostave ovog rješenja platiti predujam u iznosu 1.000,00 kn u korist Fonda za namirenje troškova stečajnog postupka na račun Trgovačkog suda u Zagrebu broj IBAN HR9223900011300000460, model 05, poziv na broj 2001-6</w:t>
      </w:r>
      <w:r w:rsidR="00794677">
        <w:t>1</w:t>
      </w:r>
      <w:r w:rsidR="00A0262B">
        <w:t>6-2019.</w:t>
      </w:r>
    </w:p>
    <w:p w:rsidRDefault="00A0262B" w:rsidP="0061453A" w:rsidR="00A0262B">
      <w:pPr>
        <w:jc w:val="both"/>
      </w:pPr>
    </w:p>
    <w:p w:rsidRDefault="00A0262B" w:rsidP="0061453A" w:rsidR="00A0262B">
      <w:pPr>
        <w:ind w:firstLine="708"/>
        <w:jc w:val="both"/>
      </w:pPr>
      <w:r>
        <w:t>II. Ako osoba iz točke I. ovog rješenja, u roku od 8 dana ne plati predujam u iznosu od 1.000,00 kn, određeni predujam prisilno će se naplatiti u skladu s pravilima o naplati novčane kazne u parničnom postupku.</w:t>
      </w:r>
    </w:p>
    <w:p w:rsidRDefault="00A0262B" w:rsidP="0061453A" w:rsidR="00A0262B">
      <w:pPr>
        <w:jc w:val="both"/>
      </w:pPr>
    </w:p>
    <w:p w:rsidRDefault="00A0262B" w:rsidP="0061453A" w:rsidR="00A0262B">
      <w:pPr>
        <w:jc w:val="both"/>
      </w:pPr>
    </w:p>
    <w:p w:rsidRDefault="00A0262B" w:rsidP="0061453A" w:rsidR="00A0262B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828EA">
        <w:t xml:space="preserve">  </w:t>
      </w:r>
      <w:r>
        <w:t xml:space="preserve"> Obrazloženje</w:t>
      </w:r>
    </w:p>
    <w:p w:rsidRDefault="00A0262B" w:rsidP="0061453A" w:rsidR="00A0262B">
      <w:pPr>
        <w:jc w:val="both"/>
      </w:pPr>
    </w:p>
    <w:p w:rsidRDefault="00A0262B" w:rsidP="0061453A" w:rsidR="00A0262B">
      <w:pPr>
        <w:jc w:val="both"/>
      </w:pPr>
    </w:p>
    <w:p w:rsidRDefault="00A0262B" w:rsidP="0061453A" w:rsidR="00A0262B">
      <w:pPr>
        <w:ind w:firstLine="708"/>
        <w:jc w:val="both"/>
      </w:pPr>
      <w:r>
        <w:t>Financijska agencija podnijela je ovom sudu prijedlog za otvaranje stečajnog postupka nad dužnikom</w:t>
      </w:r>
      <w:r w:rsidRPr="00A0262B">
        <w:t xml:space="preserve"> URBAN ADVERTISING d.o.o., Zagreb, Ulica Ivana Bunića Vučića 19</w:t>
      </w:r>
      <w:r>
        <w:t xml:space="preserve">, sukladno odredbi čl. 110. st. 1. Stečajnog zakona („Narodne novine“ broj: 71/15. i 104/17.; dalje: SZ) jer je dužnik na dan </w:t>
      </w:r>
      <w:r w:rsidR="006828EA">
        <w:t>1</w:t>
      </w:r>
      <w:r>
        <w:t>. ožujka 2019. u Očevidniku redoslijeda osnova za plaćanje imao evidentirane neizvršene osnove za plaćanje u neprekinutom razdoblju od 120 dana.</w:t>
      </w:r>
    </w:p>
    <w:p w:rsidRDefault="00A0262B" w:rsidP="0061453A" w:rsidR="00A0262B">
      <w:pPr>
        <w:jc w:val="both"/>
      </w:pPr>
    </w:p>
    <w:p w:rsidRDefault="00A0262B" w:rsidP="0061453A" w:rsidR="00A0262B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A0262B" w:rsidP="0061453A" w:rsidR="00A0262B">
      <w:pPr>
        <w:jc w:val="both"/>
      </w:pPr>
    </w:p>
    <w:p w:rsidRDefault="0061453A" w:rsidP="0061453A" w:rsidR="00A0262B">
      <w:pPr>
        <w:ind w:firstLine="708"/>
        <w:jc w:val="both"/>
      </w:pPr>
      <w:r>
        <w:lastRenderedPageBreak/>
        <w:t>Iz prijedloga od 4</w:t>
      </w:r>
      <w:r w:rsidR="00A0262B">
        <w:t>. ožujka 2019. (list 1. spisa) i obavijesti Financijske agencije od 2</w:t>
      </w:r>
      <w:r>
        <w:t>1</w:t>
      </w:r>
      <w:r w:rsidR="00A0262B">
        <w:t>. ožujka 2019. (list 1</w:t>
      </w:r>
      <w:r>
        <w:t>4</w:t>
      </w:r>
      <w:r w:rsidR="00A0262B">
        <w:t>. spisa) u smislu odredbe čl. 112. st. 5. SZ-a proizlazi da dužnik na ime predujma za namirenje troškova stečajnog postupka nema zaplijenjenih sredstava.</w:t>
      </w:r>
    </w:p>
    <w:p w:rsidRDefault="00A0262B" w:rsidP="0061453A" w:rsidR="00A0262B">
      <w:pPr>
        <w:jc w:val="both"/>
      </w:pPr>
    </w:p>
    <w:p w:rsidRDefault="00A0262B" w:rsidP="0061453A" w:rsidR="00A0262B">
      <w:pPr>
        <w:ind w:firstLine="708"/>
        <w:jc w:val="both"/>
      </w:pPr>
      <w:r>
        <w:t>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A0262B" w:rsidP="0061453A" w:rsidR="00A0262B">
      <w:pPr>
        <w:jc w:val="both"/>
      </w:pPr>
    </w:p>
    <w:p w:rsidRDefault="00A0262B" w:rsidP="0061453A" w:rsidR="00A0262B">
      <w:pPr>
        <w:ind w:firstLine="708"/>
        <w:jc w:val="both"/>
      </w:pPr>
      <w:r>
        <w:t xml:space="preserve">Odredbom čl. 114. st. 1. SZ-a propisano je kako predujam koji se uplaćuje u Fond za namirenje troškova stečajnog postupka iznosi 1.000,00 kn. </w:t>
      </w:r>
    </w:p>
    <w:p w:rsidRDefault="00A0262B" w:rsidP="0061453A" w:rsidR="00A0262B">
      <w:pPr>
        <w:jc w:val="both"/>
      </w:pPr>
    </w:p>
    <w:p w:rsidRDefault="00A0262B" w:rsidP="0061453A" w:rsidR="00A0262B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A0262B" w:rsidP="0061453A" w:rsidR="00A0262B">
      <w:pPr>
        <w:jc w:val="both"/>
      </w:pPr>
    </w:p>
    <w:p w:rsidRDefault="00A0262B" w:rsidP="0061453A" w:rsidR="00A0262B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Zagreb, 2</w:t>
      </w:r>
      <w:r w:rsidR="0061453A">
        <w:t>9</w:t>
      </w:r>
      <w:r>
        <w:t>. ožujka 2019.</w:t>
      </w:r>
    </w:p>
    <w:p w:rsidRDefault="00A0262B" w:rsidP="0061453A" w:rsidR="00A0262B">
      <w:pPr>
        <w:jc w:val="both"/>
      </w:pPr>
    </w:p>
    <w:p w:rsidRDefault="00A0262B" w:rsidP="0061453A" w:rsidR="00A0262B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A0262B" w:rsidP="0061453A" w:rsidR="00A0262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Danijela Uzelac</w:t>
      </w:r>
      <w:r w:rsidR="00E51EEE">
        <w:t xml:space="preserve"> v.r.</w:t>
      </w:r>
    </w:p>
    <w:p w:rsidRDefault="00A0262B" w:rsidP="0061453A" w:rsidR="00A0262B">
      <w:pPr>
        <w:jc w:val="both"/>
      </w:pPr>
    </w:p>
    <w:p w:rsidRDefault="00A0262B" w:rsidP="0061453A" w:rsidR="00A0262B">
      <w:pPr>
        <w:jc w:val="both"/>
      </w:pPr>
    </w:p>
    <w:p w:rsidRDefault="00A0262B" w:rsidP="0061453A" w:rsidR="00A0262B">
      <w:pPr>
        <w:jc w:val="both"/>
      </w:pPr>
      <w:r>
        <w:t>Uputa o pravnom lijeku: Protiv ovog rješenja nezadovoljna stranka može izjaviti žalbu Visokom trgovačkom sudu Republike Hrvatske u roku od 8 dana od dostave rješenja, a izjavljuje se putem ovog suda u dva primjerka. Dostava se smatra obavljenom istekom osmoga dana od dana objave ovog rješenja na mrežnoj stranici e-Oglasna ploča Trgovačkog suda u Zagrebu (čl. 12. st. 1. SZ-a).</w:t>
      </w:r>
    </w:p>
    <w:p w:rsidRDefault="00A0262B" w:rsidP="0061453A" w:rsidR="00A0262B">
      <w:pPr>
        <w:jc w:val="both"/>
      </w:pPr>
    </w:p>
    <w:p w:rsidRDefault="00A0262B" w:rsidP="0061453A" w:rsidR="00A0262B">
      <w:pPr>
        <w:jc w:val="both"/>
      </w:pPr>
    </w:p>
    <w:p w:rsidRDefault="00E51EEE" w:rsidP="00E51EEE" w:rsidR="00E51EEE">
      <w:pPr>
        <w:ind w:firstLine="708" w:left="3540"/>
      </w:pPr>
      <w:r>
        <w:t>Za točnost otpravka-ovlašteni službenik:</w:t>
      </w:r>
    </w:p>
    <w:p w:rsidRDefault="00E51EEE" w:rsidP="00E51EEE" w:rsidR="00E51EEE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Valentina Delač </w:t>
      </w:r>
    </w:p>
    <w:p w:rsidRDefault="00E51EEE" w:rsidP="00E51EEE" w:rsidR="00E51EEE"/>
    <w:p w:rsidRDefault="001066A8" w:rsidP="00E51EEE" w:rsidR="001066A8">
      <w:pPr>
        <w:jc w:val="both"/>
      </w:pPr>
    </w:p>
    <w:sectPr w:rsidR="001066A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C25601"/>
    <w:multiLevelType w:val="hybridMultilevel"/>
    <w:tmpl w:val="BF522C3A"/>
    <w:lvl w:tplc="64102DC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2C38"/>
    <w:rsid w:val="001066A8"/>
    <w:rsid w:val="00175AC3"/>
    <w:rsid w:val="0036326E"/>
    <w:rsid w:val="0040165A"/>
    <w:rsid w:val="004A5617"/>
    <w:rsid w:val="0061453A"/>
    <w:rsid w:val="006828EA"/>
    <w:rsid w:val="00794677"/>
    <w:rsid w:val="009F3295"/>
    <w:rsid w:val="00A0262B"/>
    <w:rsid w:val="00A31C51"/>
    <w:rsid w:val="00E51EEE"/>
    <w:rsid w:val="00F1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145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56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56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1E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E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E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E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E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145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56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56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1E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E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E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E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E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733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St-616/2019</izvorni_sadrzaj>
    <derivirana_varijabla naziv="DomainObject.Predmet.OznakaBroj_1">St-616/2019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Aplikacija nije u punoj funkciji od 6.3.2019.g.</izvorni_sadrzaj>
    <derivirana_varijabla naziv="DomainObject.Predmet.PrimjedbaSuca_1">Aplikacija nije u punoj funkciji od 6.3.2019.g.</derivirana_varijabla>
  </DomainObject.Predmet.PrimjedbaSuca>
  <DomainObject.Predmet.ProtustrankaFormated>
    <izvorni_sadrzaj>  URBAN ADVERTISING d.o.o.</izvorni_sadrzaj>
    <derivirana_varijabla naziv="DomainObject.Predmet.ProtustrankaFormated_1">  URBAN ADVERTISING d.o.o.</derivirana_varijabla>
  </DomainObject.Predmet.ProtustrankaFormated>
  <DomainObject.Predmet.ProtustrankaFormatedOIB>
    <izvorni_sadrzaj>  URBAN ADVERTISING d.o.o., OIB 92139744782</izvorni_sadrzaj>
    <derivirana_varijabla naziv="DomainObject.Predmet.ProtustrankaFormatedOIB_1">  URBAN ADVERTISING d.o.o., OIB 92139744782</derivirana_varijabla>
  </DomainObject.Predmet.ProtustrankaFormatedOIB>
  <DomainObject.Predmet.ProtustrankaFormatedWithAdress>
    <izvorni_sadrzaj> URBAN ADVERTISING d.o.o., Ulica Ivana Bunića Vučića 19, 10000 Zagreb</izvorni_sadrzaj>
    <derivirana_varijabla naziv="DomainObject.Predmet.ProtustrankaFormatedWithAdress_1"> URBAN ADVERTISING d.o.o., Ulica Ivana Bunića Vučića 19, 10000 Zagreb</derivirana_varijabla>
  </DomainObject.Predmet.ProtustrankaFormatedWithAdress>
  <DomainObject.Predmet.ProtustrankaFormatedWithAdressOIB>
    <izvorni_sadrzaj> URBAN ADVERTISING d.o.o., OIB 92139744782, Ulica Ivana Bunića Vučića 19, 10000 Zagreb</izvorni_sadrzaj>
    <derivirana_varijabla naziv="DomainObject.Predmet.ProtustrankaFormatedWithAdressOIB_1"> URBAN ADVERTISING d.o.o., OIB 92139744782, Ulica Ivana Bunića Vučića 19, 10000 Zagreb</derivirana_varijabla>
  </DomainObject.Predmet.ProtustrankaFormatedWithAdressOIB>
  <DomainObject.Predmet.ProtustrankaWithAdress>
    <izvorni_sadrzaj>URBAN ADVERTISING d.o.o. Ulica Ivana Bunića Vučića 19, 10000 Zagreb</izvorni_sadrzaj>
    <derivirana_varijabla naziv="DomainObject.Predmet.ProtustrankaWithAdress_1">URBAN ADVERTISING d.o.o. Ulica Ivana Bunića Vučića 19, 10000 Zagreb</derivirana_varijabla>
  </DomainObject.Predmet.ProtustrankaWithAdress>
  <DomainObject.Predmet.ProtustrankaWithAdressOIB>
    <izvorni_sadrzaj>URBAN ADVERTISING d.o.o., OIB 92139744782, Ulica Ivana Bunića Vučića 19, 10000 Zagreb</izvorni_sadrzaj>
    <derivirana_varijabla naziv="DomainObject.Predmet.ProtustrankaWithAdressOIB_1">URBAN ADVERTISING d.o.o., OIB 92139744782, Ulica Ivana Bunića Vučića 19, 10000 Zagreb</derivirana_varijabla>
  </DomainObject.Predmet.ProtustrankaWithAdressOIB>
  <DomainObject.Predmet.ProtustrankaNazivFormated>
    <izvorni_sadrzaj>URBAN ADVERTISING d.o.o.</izvorni_sadrzaj>
    <derivirana_varijabla naziv="DomainObject.Predmet.ProtustrankaNazivFormated_1">URBAN ADVERTISING d.o.o.</derivirana_varijabla>
  </DomainObject.Predmet.ProtustrankaNazivFormated>
  <DomainObject.Predmet.ProtustrankaNazivFormatedOIB>
    <izvorni_sadrzaj>URBAN ADVERTISING d.o.o., OIB 92139744782</izvorni_sadrzaj>
    <derivirana_varijabla naziv="DomainObject.Predmet.ProtustrankaNazivFormatedOIB_1">URBAN ADVERTISING d.o.o., OIB 92139744782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URBAN ADVERTISING d.o.o.</item>
    </izvorni_sadrzaj>
    <derivirana_varijabla naziv="DomainObject.Predmet.ProtuStrankaListFormated_1">
      <item>URBAN ADVERTISING d.o.o.</item>
    </derivirana_varijabla>
  </DomainObject.Predmet.ProtuStrankaListFormated>
  <DomainObject.Predmet.ProtuStrankaListFormatedOIB>
    <izvorni_sadrzaj>
      <item>URBAN ADVERTISING d.o.o., OIB 92139744782</item>
    </izvorni_sadrzaj>
    <derivirana_varijabla naziv="DomainObject.Predmet.ProtuStrankaListFormatedOIB_1">
      <item>URBAN ADVERTISING d.o.o., OIB 92139744782</item>
    </derivirana_varijabla>
  </DomainObject.Predmet.ProtuStrankaListFormatedOIB>
  <DomainObject.Predmet.ProtuStrankaListFormatedWithAdress>
    <izvorni_sadrzaj>
      <item>URBAN ADVERTISING d.o.o., Ulica Ivana Bunića Vučića 19, 10000 Zagreb</item>
    </izvorni_sadrzaj>
    <derivirana_varijabla naziv="DomainObject.Predmet.ProtuStrankaListFormatedWithAdress_1">
      <item>URBAN ADVERTISING d.o.o., Ulica Ivana Bunića Vučića 19, 10000 Zagreb</item>
    </derivirana_varijabla>
  </DomainObject.Predmet.ProtuStrankaListFormatedWithAdress>
  <DomainObject.Predmet.ProtuStrankaListFormatedWithAdressOIB>
    <izvorni_sadrzaj>
      <item>URBAN ADVERTISING d.o.o., OIB 92139744782, Ulica Ivana Bunića Vučića 19, 10000 Zagreb</item>
    </izvorni_sadrzaj>
    <derivirana_varijabla naziv="DomainObject.Predmet.ProtuStrankaListFormatedWithAdressOIB_1">
      <item>URBAN ADVERTISING d.o.o., OIB 92139744782, Ulica Ivana Bunića Vučića 19, 10000 Zagreb</item>
    </derivirana_varijabla>
  </DomainObject.Predmet.ProtuStrankaListFormatedWithAdressOIB>
  <DomainObject.Predmet.ProtuStrankaListNazivFormated>
    <izvorni_sadrzaj>
      <item>URBAN ADVERTISING d.o.o.</item>
    </izvorni_sadrzaj>
    <derivirana_varijabla naziv="DomainObject.Predmet.ProtuStrankaListNazivFormated_1">
      <item>URBAN ADVERTISING d.o.o.</item>
    </derivirana_varijabla>
  </DomainObject.Predmet.ProtuStrankaListNazivFormated>
  <DomainObject.Predmet.ProtuStrankaListNazivFormatedOIB>
    <izvorni_sadrzaj>
      <item>URBAN ADVERTISING d.o.o., OIB 92139744782</item>
    </izvorni_sadrzaj>
    <derivirana_varijabla naziv="DomainObject.Predmet.ProtuStrankaListNazivFormatedOIB_1">
      <item>URBAN ADVERTISING d.o.o., OIB 92139744782</item>
    </derivirana_varijabla>
  </DomainObject.Predmet.ProtuStrankaListNazivFormatedOIB>
  <DomainObject.Predmet.OstaliListFormated>
    <izvorni_sadrzaj>
      <item>Damir Postrimovski</item>
    </izvorni_sadrzaj>
    <derivirana_varijabla naziv="DomainObject.Predmet.OstaliListFormated_1">
      <item>Damir Postrimovski</item>
    </derivirana_varijabla>
  </DomainObject.Predmet.OstaliListFormated>
  <DomainObject.Predmet.OstaliListFormatedOIB>
    <izvorni_sadrzaj>
      <item>Damir Postrimovski, OIB 37182049890</item>
    </izvorni_sadrzaj>
    <derivirana_varijabla naziv="DomainObject.Predmet.OstaliListFormatedOIB_1">
      <item>Damir Postrimovski, OIB 37182049890</item>
    </derivirana_varijabla>
  </DomainObject.Predmet.OstaliListFormatedOIB>
  <DomainObject.Predmet.OstaliListFormatedWithAdress>
    <izvorni_sadrzaj>
      <item>Damir Postrimovski, Prilaz Gjure Deželića 35, 10000 Zagreb</item>
    </izvorni_sadrzaj>
    <derivirana_varijabla naziv="DomainObject.Predmet.OstaliListFormatedWithAdress_1">
      <item>Damir Postrimovski, Prilaz Gjure Deželića 35, 10000 Zagreb</item>
    </derivirana_varijabla>
  </DomainObject.Predmet.OstaliListFormatedWithAdress>
  <DomainObject.Predmet.OstaliListFormatedWithAdressOIB>
    <izvorni_sadrzaj>
      <item>Damir Postrimovski, OIB 37182049890, Prilaz Gjure Deželića 35, 10000 Zagreb</item>
    </izvorni_sadrzaj>
    <derivirana_varijabla naziv="DomainObject.Predmet.OstaliListFormatedWithAdressOIB_1">
      <item>Damir Postrimovski, OIB 37182049890, Prilaz Gjure Deželića 35, 10000 Zagreb</item>
    </derivirana_varijabla>
  </DomainObject.Predmet.OstaliListFormatedWithAdressOIB>
  <DomainObject.Predmet.OstaliListNazivFormated>
    <izvorni_sadrzaj>
      <item>Damir Postrimovski</item>
    </izvorni_sadrzaj>
    <derivirana_varijabla naziv="DomainObject.Predmet.OstaliListNazivFormated_1">
      <item>Damir Postrimovski</item>
    </derivirana_varijabla>
  </DomainObject.Predmet.OstaliListNazivFormated>
  <DomainObject.Predmet.OstaliListNazivFormatedOIB>
    <izvorni_sadrzaj>
      <item>Damir Postrimovski, OIB 37182049890</item>
    </izvorni_sadrzaj>
    <derivirana_varijabla naziv="DomainObject.Predmet.OstaliListNazivFormatedOIB_1">
      <item>Damir Postrimovski, OIB 37182049890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URBAN ADVERTISING d.o.o.</izvorni_sadrzaj>
    <derivirana_varijabla naziv="DomainObject.Predmet.ProtustrankaIDrugi_1">URBAN ADVERTISING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URBAN ADVERTISING d.o.o., OIB 92139744782, Ulica Ivana Bunića Vučića 19, 10000 Zagreb</izvorni_sadrzaj>
    <derivirana_varijabla naziv="DomainObject.Predmet.ProtustrankaIDrugiAdressOIB_1">URBAN ADVERTISING d.o.o., OIB 92139744782, Ulica Ivana Bunića Vučića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 ADVERTISING d.o.o.</item>
      <item>FINANCIJSKA AGENCIJA, RC Zagreb</item>
      <item>Damir Postrimovski</item>
    </izvorni_sadrzaj>
    <derivirana_varijabla naziv="DomainObject.Predmet.SudioniciListNaziv_1">
      <item>URBAN ADVERTISING d.o.o.</item>
      <item>FINANCIJSKA AGENCIJA, RC Zagreb</item>
      <item>Damir Postrimovski</item>
    </derivirana_varijabla>
  </DomainObject.Predmet.SudioniciListNaziv>
  <DomainObject.Predmet.SudioniciListAdressOIB>
    <izvorni_sadrzaj>
      <item>URBAN ADVERTISING d.o.o., OIB 92139744782, Ulica Ivana Bunića Vučića 19,10000 Zagreb</item>
      <item>FINANCIJSKA AGENCIJA, RC Zagreb, OIB 85821130368, Trg svibanjskih žrtava 1995. 1,10000 Zagreb</item>
      <item>Damir Postrimovski, OIB 37182049890, Prilaz Gjure Deželića 35,10000 Zagreb</item>
    </izvorni_sadrzaj>
    <derivirana_varijabla naziv="DomainObject.Predmet.SudioniciListAdressOIB_1">
      <item>URBAN ADVERTISING d.o.o., OIB 92139744782, Ulica Ivana Bunića Vučića 19,10000 Zagreb</item>
      <item>FINANCIJSKA AGENCIJA, RC Zagreb, OIB 85821130368, Trg svibanjskih žrtava 1995. 1,10000 Zagreb</item>
      <item>Damir Postrimovski, OIB 37182049890, Prilaz Gjure Deželića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92139744782</item>
      <item>, OIB 85821130368</item>
      <item>, OIB 37182049890</item>
    </izvorni_sadrzaj>
    <derivirana_varijabla naziv="DomainObject.Predmet.SudioniciListNazivOIB_1">
      <item>, OIB 92139744782</item>
      <item>, OIB 85821130368</item>
      <item>, OIB 37182049890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St-616/2019-5</izvorni_sadrzaj>
    <derivirana_varijabla naziv="DomainObject.PredzadnjaOdlukaIzPredmeta.Oznaka_1">St-616/2019-5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Pravosuda Republike Hrvatske</properties:Company>
  <properties:Pages>2</properties:Pages>
  <properties:Words>556</properties:Words>
  <properties:Characters>2886</properties:Characters>
  <properties:Lines>80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2019-04-01T08:55:00Z</dcterms:created>
  <dc:creator>Danijela Uzelac</dc:creator>
  <cp:lastModifiedBy>Valentina Delač</cp:lastModifiedBy>
  <cp:lastPrinted>2019-04-01T08:55:00Z</cp:lastPrinted>
  <dcterms:modified xmlns:xsi="http://www.w3.org/2001/XMLSchema-instance" xsi:type="dcterms:W3CDTF">2019-04-01T08:59:00Z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(st-616-19 4. rješenje predujam zz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