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7351" w14:paraId="e417351" w:rsidRDefault="00AB4602" w:rsidP="006B69CF" w:rsidR="006B69CF" w:rsidRPr="006B69C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69CF" w:rsidRPr="006B69CF">
        <w:rPr>
          <w:rFonts w:cs="Times New Roman"/>
          <w:b/>
        </w:rPr>
        <w:t xml:space="preserve">      </w:t>
      </w:r>
      <w:r w:rsidR="006B69CF" w:rsidRPr="006B69CF">
        <w:rPr>
          <w:rFonts w:cs="Times New Roman"/>
        </w:rPr>
        <w:t>REPUBLIKA HRVATSKA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TRGOVAČKI SUD U ZAGREBU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       STALNA SLUŽBA 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Karlovac, Ljudevita Šestića 4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R E P U B L I K A    H R V A T S K A</w:t>
      </w:r>
    </w:p>
    <w:p w:rsidRDefault="006B69CF" w:rsidP="006B69CF" w:rsidR="006B69CF" w:rsidRPr="006B69C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R J E Š E N J E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ab/>
        <w:t>TRGOVAČKI SUD U ZAGREBU, Stalna služba</w:t>
      </w:r>
      <w:r w:rsidRPr="006B69CF">
        <w:rPr>
          <w:rFonts w:cs="Times New Roman" w:eastAsia="Times New Roman"/>
          <w:b/>
          <w:lang w:eastAsia="hr-HR"/>
        </w:rPr>
        <w:t>,</w:t>
      </w:r>
      <w:r w:rsidRPr="006B69C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6B69CF" w:rsidP="006B69CF" w:rsidR="006B69CF" w:rsidRPr="006B69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r i j e š i o   j e</w:t>
      </w: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Kupcu C.P.I. EXPERTUS d.o.o., Zagreb, Ulica grada Chicaga 2a, OIB: 47093473505, dosuđuje se nekretnina u vlasništvu stečajnog dužnika GOLF &amp; COUNTRY CLUB ZAGREB d.o.o. u stečaju, Zagreb, Jadranska avenija 6, OIB: 54566277575, koja se u naravi odnosi na:</w:t>
      </w:r>
    </w:p>
    <w:p w:rsidRDefault="006B69CF" w:rsidP="006B69CF" w:rsidR="006B69CF" w:rsidRPr="006B69CF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- OBJEKT ZA SMJEŠTAJ B1-22, upisan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6/52.</w:t>
      </w:r>
    </w:p>
    <w:p w:rsidRDefault="006B69CF" w:rsidP="006B69CF" w:rsidR="006B69CF" w:rsidRPr="006B69CF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II. Kupovnina za navedenu nekretninu iznosi 1.748.773,21 kn.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III</w:t>
      </w:r>
      <w:r w:rsidRPr="006B69CF">
        <w:rPr>
          <w:rFonts w:cs="Times New Roman" w:eastAsia="Times New Roman"/>
          <w:b/>
          <w:lang w:eastAsia="hr-HR"/>
        </w:rPr>
        <w:t>.</w:t>
      </w:r>
      <w:r w:rsidRPr="006B69CF">
        <w:rPr>
          <w:rFonts w:cs="Times New Roman" w:eastAsia="Times New Roman"/>
          <w:lang w:eastAsia="hr-HR"/>
        </w:rPr>
        <w:t xml:space="preserve"> Kupac C.P.I. EXPERTUS d.o.o., Zagreb, Ulica grada Chicaga 2a, OIB: 47093473505, je dužan u roku od 60 dana od dana pravomoćnosti rješenja o dosudi uplatiti razliku kupovnine preko uplaćene jamčevine i to u iznosu od 1.661.334,55 kn na račun Trgovačkog suda u Zagrebu broj HR9223900011300000460 model HR05, pozivom na 245-2015 (s napomenom „uplata razlike kupovnine“).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IV</w:t>
      </w:r>
      <w:r w:rsidRPr="006B69CF">
        <w:rPr>
          <w:rFonts w:cs="Times New Roman" w:eastAsia="Times New Roman"/>
          <w:b/>
          <w:lang w:eastAsia="hr-HR"/>
        </w:rPr>
        <w:t>.</w:t>
      </w:r>
      <w:r w:rsidRPr="006B69CF">
        <w:rPr>
          <w:rFonts w:cs="Times New Roman" w:eastAsia="Times New Roman"/>
          <w:lang w:eastAsia="hr-HR"/>
        </w:rPr>
        <w:t xml:space="preserve"> Ova imovina predat će se kupcu C.P.I. EXPERTUS d.o.o., Zagreb, Ulica grada Chicaga 2a, OIB: 47093473505, zaključkom o predaji nakon što ovo rješenje postane pravomoćno, a kupac uplati kupovninu umanjenu za iznos jamčevine.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lastRenderedPageBreak/>
        <w:tab/>
        <w:t>VI. Određuje se brisanje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6/52.: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- plombe pod brojem upisa Z-15972/15 od 08.06.2015.,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VII</w:t>
      </w:r>
      <w:r w:rsidRPr="006B69CF">
        <w:rPr>
          <w:rFonts w:cs="Times New Roman" w:eastAsia="Times New Roman"/>
          <w:b/>
          <w:lang w:eastAsia="hr-HR"/>
        </w:rPr>
        <w:t>.</w:t>
      </w:r>
      <w:r w:rsidRPr="006B69CF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VIII</w:t>
      </w:r>
      <w:r w:rsidRPr="006B69CF">
        <w:rPr>
          <w:rFonts w:cs="Times New Roman" w:eastAsia="Times New Roman"/>
          <w:b/>
          <w:lang w:eastAsia="hr-HR"/>
        </w:rPr>
        <w:t>.</w:t>
      </w:r>
      <w:r w:rsidRPr="006B69CF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IX</w:t>
      </w:r>
      <w:r w:rsidRPr="006B69CF">
        <w:rPr>
          <w:rFonts w:cs="Times New Roman" w:eastAsia="Times New Roman"/>
          <w:b/>
          <w:lang w:eastAsia="hr-HR"/>
        </w:rPr>
        <w:t>.</w:t>
      </w:r>
      <w:r w:rsidRPr="006B69CF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Obrazloženje</w:t>
      </w:r>
    </w:p>
    <w:p w:rsidRDefault="006B69CF" w:rsidP="006B69CF" w:rsidR="006B69CF" w:rsidRPr="006B69C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Ulica grada Chicaga 2a, i BAR GRUPA d.o.o., Zagreb, Preradovićeva 17, koji je odustao od dražbovanja.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Ponuditelj C.P.I. EXPERTUS d.o.o., Zagreb, Ulica grada Chicaga 2a, OIB: 47093473505, dao je ponudu za navedenu imovinu u iznosu od 1.748.773,21 kn, što je ujedno bila jedina ponuda.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Nakon zaključenja dražbe, sudac je utvrdio tu činjenicu i objavio kako je kupac C.P.I. EXPERTUS d.o.o., Zagreb, Ulica grada Chicaga 2a, OIB: 47093473505, ispunio uvjete da mu se nekretnina dosudi.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6B69CF" w:rsidP="006B69CF" w:rsidR="006B69CF" w:rsidRPr="006B6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U Karlovcu, 6. travnja 2017.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6B69CF">
        <w:rPr>
          <w:rFonts w:cs="Times New Roman" w:eastAsia="Times New Roman"/>
          <w:lang w:eastAsia="hr-HR"/>
        </w:rPr>
        <w:t>Za točnost otpravka-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9CF" w:rsidP="006B69CF" w:rsidR="006B69CF" w:rsidRPr="006B69C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PRAVNA POUKA:</w:t>
      </w:r>
    </w:p>
    <w:p w:rsidRDefault="006B69CF" w:rsidP="006B69CF" w:rsidR="006B69CF" w:rsidRPr="006B69C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69C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B69CF" w:rsidP="006B69CF" w:rsidR="006B69CF" w:rsidRPr="006B69C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69CF" w:rsidP="006B69CF" w:rsidR="006B69CF" w:rsidRPr="006B69C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5969204"/>
      <w:docPartObj>
        <w:docPartGallery w:val="Page Numbers (Top of Page)"/>
        <w:docPartUnique/>
      </w:docPartObj>
    </w:sdtPr>
    <w:sdtContent>
      <w:p w:rsidRDefault="006B69CF" w:rsidR="006B69C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B69CF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9CF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6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C.P.I. EXPERTUS d.o.o.
OBJEKT B1-22</izvorni_sadrzaj>
    <derivirana_varijabla naziv="DomainObject.Primjedba_1">kupcu C.P.I. EXPERTUS d.o.o.
OBJEKT B1-22</derivirana_varijabla>
  </DomainObject.Primjedba>
  <DomainObject.Oznaka>
    <izvorni_sadrzaj>St-245/2015-190</izvorni_sadrzaj>
    <derivirana_varijabla naziv="DomainObject.Oznaka_1">St-245/2015-190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St-245/2015-190</izvorni_sadrzaj>
    <derivirana_varijabla naziv="DomainObject.PoslovniBrojDokumenta_1">St-245/2015-190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FBBB9-4BC4-4D9C-95FA-FFEE50FC1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4468</properties:Characters>
  <properties:Lines>115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2017-04-06T12:13:00Z</cp:lastPrinted>
  <dcterms:modified xmlns:xsi="http://www.w3.org/2001/XMLSchema-instance" xsi:type="dcterms:W3CDTF">2017-04-06T12:13:00Z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St-245/2015-190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