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1338f" w14:paraId="9e1338f" w:rsidRDefault="002372C1" w:rsidR="005E09D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6B4F" w:rsidP="00586B4F" w:rsidR="00586B4F"/>
    <w:p w:rsidRDefault="00586B4F" w:rsidP="00586B4F" w:rsidR="00586B4F">
      <w:r>
        <w:t>REPUBLIKA HRVATSKA</w:t>
      </w:r>
    </w:p>
    <w:p w:rsidRDefault="00586B4F" w:rsidP="00586B4F" w:rsidR="00586B4F">
      <w:r>
        <w:t xml:space="preserve">TRGOVAČKI SUD U SPLITU </w:t>
      </w:r>
      <w:r>
        <w:tab/>
      </w:r>
      <w:r>
        <w:tab/>
      </w:r>
      <w:r>
        <w:tab/>
      </w:r>
      <w:r>
        <w:tab/>
      </w:r>
      <w:r>
        <w:tab/>
      </w:r>
      <w:r>
        <w:tab/>
      </w:r>
    </w:p>
    <w:p w:rsidRDefault="00586B4F" w:rsidP="00586B4F" w:rsidR="00C161C4">
      <w:r>
        <w:t>Split, Sukoišanska 6</w:t>
      </w:r>
      <w:r>
        <w:tab/>
      </w:r>
      <w:r>
        <w:tab/>
      </w:r>
      <w:r>
        <w:tab/>
      </w:r>
      <w:r>
        <w:tab/>
      </w:r>
    </w:p>
    <w:p w:rsidRDefault="00586B4F" w:rsidP="00586B4F" w:rsidR="00586B4F">
      <w:r>
        <w:tab/>
      </w:r>
      <w:r>
        <w:tab/>
        <w:t xml:space="preserve">           </w:t>
      </w:r>
    </w:p>
    <w:p w:rsidRDefault="00586B4F" w:rsidP="00586B4F" w:rsidR="00586B4F" w:rsidRPr="00674C96">
      <w:pPr>
        <w:pStyle w:val="Naslov1"/>
        <w:jc w:val="center"/>
        <w:rPr>
          <w:b w:val="false"/>
        </w:rPr>
      </w:pPr>
      <w:r w:rsidRPr="00674C96">
        <w:rPr>
          <w:b w:val="false"/>
        </w:rPr>
        <w:t>R J E Š E N J E</w:t>
      </w:r>
    </w:p>
    <w:p w:rsidRDefault="00586B4F" w:rsidP="00586B4F" w:rsidR="00586B4F"/>
    <w:p w:rsidRDefault="00586B4F" w:rsidP="00DA71C3" w:rsidR="00586B4F" w:rsidRPr="008C0C25">
      <w:pPr>
        <w:pStyle w:val="Tijeloteksta"/>
        <w:jc w:val="both"/>
        <w:rPr>
          <w:color w:val="FF0000"/>
        </w:rPr>
      </w:pPr>
      <w:r>
        <w:t xml:space="preserve">               </w:t>
      </w:r>
      <w:r w:rsidR="00446106">
        <w:t xml:space="preserve">  Trgovački sud u Splitu, po sucu ovog suda Katarini Mikulić,  kao stečajnom sucu, u stečajnom postupku nad </w:t>
      </w:r>
      <w:r w:rsidR="00F54100">
        <w:t>imovinom stečajnog dužnika NENAD ANIČIĆ, OIB: 01330646530, vl. U.O. AMOR u stečaju, Podstrana, Kralja Zvonimira 49</w:t>
      </w:r>
      <w:r w:rsidR="00446106" w:rsidRPr="00446106">
        <w:t xml:space="preserve">, </w:t>
      </w:r>
      <w:r w:rsidR="00F54100">
        <w:t>vanraspravno</w:t>
      </w:r>
      <w:r w:rsidR="00446106">
        <w:t xml:space="preserve">, </w:t>
      </w:r>
      <w:r w:rsidR="002372C1">
        <w:t xml:space="preserve">18. siječnja 2016. godine </w:t>
      </w:r>
    </w:p>
    <w:p w:rsidRDefault="00534D6D" w:rsidP="00E46010" w:rsidR="00534D6D">
      <w:pPr>
        <w:jc w:val="both"/>
      </w:pPr>
    </w:p>
    <w:p w:rsidRDefault="002115EA" w:rsidR="002115EA">
      <w:pPr>
        <w:ind w:firstLine="708"/>
        <w:jc w:val="center"/>
        <w:rPr>
          <w:bCs/>
        </w:rPr>
      </w:pPr>
      <w:r w:rsidRPr="006B0B44">
        <w:rPr>
          <w:bCs/>
        </w:rPr>
        <w:t xml:space="preserve">r i j e š i o </w:t>
      </w:r>
      <w:r w:rsidR="006B0B44" w:rsidRPr="006B0B44">
        <w:rPr>
          <w:bCs/>
        </w:rPr>
        <w:t xml:space="preserve"> </w:t>
      </w:r>
      <w:r w:rsidRPr="006B0B44">
        <w:rPr>
          <w:bCs/>
        </w:rPr>
        <w:t xml:space="preserve">  j e</w:t>
      </w:r>
    </w:p>
    <w:p w:rsidRDefault="00BD7C4C" w:rsidP="00446106" w:rsidR="00BD7C4C">
      <w:pPr>
        <w:jc w:val="both"/>
      </w:pPr>
    </w:p>
    <w:p w:rsidRDefault="00446106" w:rsidP="00496E5A" w:rsidR="001D2695">
      <w:pPr>
        <w:numPr>
          <w:ilvl w:val="0"/>
          <w:numId w:val="7"/>
        </w:numPr>
        <w:jc w:val="both"/>
      </w:pPr>
      <w:r>
        <w:t>S</w:t>
      </w:r>
      <w:r w:rsidRPr="00C5004D">
        <w:t>tečajn</w:t>
      </w:r>
      <w:r>
        <w:t xml:space="preserve">oj upraviteljici </w:t>
      </w:r>
      <w:r w:rsidR="00F54100" w:rsidRPr="005252E3">
        <w:t>Mir</w:t>
      </w:r>
      <w:r w:rsidR="00F54100">
        <w:t>i</w:t>
      </w:r>
      <w:r w:rsidR="00F54100" w:rsidRPr="005252E3">
        <w:t xml:space="preserve"> Hajdić, Smiljanićeva 2, Split, OIB: 33624188331</w:t>
      </w:r>
      <w:r w:rsidR="00F54100">
        <w:t xml:space="preserve"> </w:t>
      </w:r>
      <w:r w:rsidR="00203439">
        <w:t xml:space="preserve">određuje se konačna nagrada za rad u stečajnom postupku nad </w:t>
      </w:r>
      <w:r w:rsidR="00F54100">
        <w:t xml:space="preserve">imovinom stečajnog dužnika NENAD ANIČIĆ, OIB: 01330646530, vl. U.O. AMOR u stečaju, Podstrana, Kralja Zvonimira 49 </w:t>
      </w:r>
      <w:r w:rsidR="007A7AC2">
        <w:t xml:space="preserve"> </w:t>
      </w:r>
      <w:r w:rsidR="001D2695">
        <w:t xml:space="preserve">u ukupnom iznosu od </w:t>
      </w:r>
      <w:r w:rsidR="00E8078A">
        <w:t xml:space="preserve"> </w:t>
      </w:r>
      <w:r w:rsidR="00F54100">
        <w:t>3.000</w:t>
      </w:r>
      <w:r w:rsidR="007A7AC2">
        <w:t>,00</w:t>
      </w:r>
      <w:r w:rsidR="00E8078A">
        <w:t xml:space="preserve"> </w:t>
      </w:r>
      <w:r w:rsidR="001D2695">
        <w:t>kn</w:t>
      </w:r>
      <w:r w:rsidR="00CD0B37">
        <w:t xml:space="preserve"> </w:t>
      </w:r>
      <w:r w:rsidR="005B7BD2">
        <w:t>netto</w:t>
      </w:r>
      <w:r w:rsidR="001D2695">
        <w:t>.</w:t>
      </w:r>
    </w:p>
    <w:p w:rsidRDefault="00053C3D" w:rsidP="00053C3D" w:rsidR="00053C3D">
      <w:pPr>
        <w:jc w:val="both"/>
      </w:pPr>
    </w:p>
    <w:p w:rsidRDefault="0079021B" w:rsidP="00CD0B37" w:rsidR="00053C3D">
      <w:pPr>
        <w:numPr>
          <w:ilvl w:val="0"/>
          <w:numId w:val="7"/>
        </w:numPr>
        <w:jc w:val="both"/>
      </w:pPr>
      <w:r>
        <w:t>Isplata</w:t>
      </w:r>
      <w:r w:rsidR="007801B4">
        <w:t xml:space="preserve">  nagrade </w:t>
      </w:r>
      <w:r w:rsidR="001F5949">
        <w:t xml:space="preserve">za rad  u ukupnom </w:t>
      </w:r>
      <w:r w:rsidR="007801B4">
        <w:t xml:space="preserve"> iznosu od</w:t>
      </w:r>
      <w:r>
        <w:t xml:space="preserve"> </w:t>
      </w:r>
      <w:r w:rsidR="00F54100">
        <w:t>3.000</w:t>
      </w:r>
      <w:r w:rsidR="007A7AC2">
        <w:t>,00</w:t>
      </w:r>
      <w:r w:rsidR="005B7BD2">
        <w:t xml:space="preserve"> </w:t>
      </w:r>
      <w:r w:rsidR="00CD0B37">
        <w:t xml:space="preserve">kn </w:t>
      </w:r>
      <w:r w:rsidR="005B7BD2">
        <w:t>netto uvećano za obračunate pripadajuće poreze, prireze i doprinose</w:t>
      </w:r>
      <w:r w:rsidR="00CD0B37">
        <w:t xml:space="preserve"> </w:t>
      </w:r>
      <w:r>
        <w:t xml:space="preserve">bit će izvršena </w:t>
      </w:r>
      <w:r w:rsidR="005B7BD2">
        <w:t>s</w:t>
      </w:r>
      <w:r w:rsidR="00446106" w:rsidRPr="00C5004D">
        <w:t>tečajn</w:t>
      </w:r>
      <w:r w:rsidR="00446106">
        <w:t xml:space="preserve">oj upraviteljici </w:t>
      </w:r>
      <w:r w:rsidR="00F54100" w:rsidRPr="005252E3">
        <w:t>Mir</w:t>
      </w:r>
      <w:r w:rsidR="00F54100">
        <w:t>i</w:t>
      </w:r>
      <w:r w:rsidR="00F54100" w:rsidRPr="005252E3">
        <w:t xml:space="preserve"> Hajdić, Smiljanićeva 2, Split, OIB: 33624188331</w:t>
      </w:r>
      <w:r w:rsidR="00C161C4">
        <w:t>,</w:t>
      </w:r>
      <w:r w:rsidR="00446106">
        <w:t xml:space="preserve"> </w:t>
      </w:r>
      <w:r w:rsidR="003F2577" w:rsidRPr="003F2577">
        <w:t xml:space="preserve"> </w:t>
      </w:r>
      <w:r w:rsidR="00036E52">
        <w:t xml:space="preserve">u roku od 8 dana nakon pravomoćnosti ovog rješenja. </w:t>
      </w:r>
    </w:p>
    <w:p w:rsidRDefault="00816B77" w:rsidP="005E09DB" w:rsidR="00816B77">
      <w:pPr>
        <w:ind w:firstLine="525" w:left="180"/>
        <w:jc w:val="center"/>
      </w:pPr>
    </w:p>
    <w:p w:rsidRDefault="005E09DB" w:rsidP="005E09DB" w:rsidR="005E09DB">
      <w:pPr>
        <w:ind w:firstLine="525" w:left="180"/>
        <w:jc w:val="center"/>
      </w:pPr>
      <w:r>
        <w:t>Obrazloženje</w:t>
      </w:r>
    </w:p>
    <w:p w:rsidRDefault="00F33DBA" w:rsidP="005E09DB" w:rsidR="00F33DBA">
      <w:pPr>
        <w:ind w:firstLine="708"/>
        <w:jc w:val="both"/>
      </w:pPr>
    </w:p>
    <w:p w:rsidRDefault="00F54100" w:rsidP="00F54100" w:rsidR="00F54100">
      <w:pPr>
        <w:pStyle w:val="Tijeloteksta-uvlaka3"/>
        <w:ind w:firstLine="708" w:left="0"/>
        <w:jc w:val="both"/>
      </w:pPr>
      <w:r>
        <w:t xml:space="preserve">     Rješenjem ovog suda br. </w:t>
      </w:r>
      <w:r w:rsidRPr="00344575">
        <w:t xml:space="preserve">4. </w:t>
      </w:r>
      <w:r w:rsidRPr="003A4FAE">
        <w:t>ST-</w:t>
      </w:r>
      <w:r>
        <w:t>151/2013 od 02. lipnja 2014</w:t>
      </w:r>
      <w:r w:rsidRPr="003A4FAE">
        <w:t>. godine otvoren stečajni postupak na stečajnim dužnikom</w:t>
      </w:r>
      <w:r>
        <w:t xml:space="preserve"> NENAD ANIČIĆ, OIB:</w:t>
      </w:r>
      <w:r w:rsidRPr="00F90E71">
        <w:t xml:space="preserve"> 01330646530</w:t>
      </w:r>
      <w:r>
        <w:t>, vl. U.O. AMOR u stečaju, Podstrana, Kralja Zvonimira 49.</w:t>
      </w:r>
    </w:p>
    <w:p w:rsidRDefault="00F54100" w:rsidP="00F54100" w:rsidR="00F54100">
      <w:pPr>
        <w:pStyle w:val="Tijeloteksta-uvlaka3"/>
        <w:ind w:left="0"/>
      </w:pPr>
    </w:p>
    <w:p w:rsidRDefault="00F54100" w:rsidP="00F54100" w:rsidR="00F54100">
      <w:pPr>
        <w:pStyle w:val="Tijeloteksta-uvlaka3"/>
        <w:ind w:firstLine="708" w:left="0"/>
        <w:jc w:val="both"/>
      </w:pPr>
      <w:r>
        <w:t xml:space="preserve">    Istim rješenjem za stečajnog upravitelja </w:t>
      </w:r>
      <w:r w:rsidRPr="00344575">
        <w:t>imenovan</w:t>
      </w:r>
      <w:r w:rsidR="00F51C36">
        <w:t>a</w:t>
      </w:r>
      <w:r w:rsidRPr="00344575">
        <w:t xml:space="preserve"> je</w:t>
      </w:r>
      <w:r w:rsidRPr="00CC5A98">
        <w:rPr>
          <w:color w:val="FF0000"/>
        </w:rPr>
        <w:t xml:space="preserve"> </w:t>
      </w:r>
      <w:r>
        <w:t>Mira Hajdić, Smiljanićeva 2, Split, OIB: 33624188331.</w:t>
      </w:r>
    </w:p>
    <w:p w:rsidRDefault="007A7AC2" w:rsidP="00446106" w:rsidR="007A7AC2">
      <w:pPr>
        <w:pStyle w:val="Tijeloteksta-uvlaka3"/>
        <w:ind w:firstLine="708" w:left="0"/>
        <w:jc w:val="both"/>
      </w:pPr>
    </w:p>
    <w:p w:rsidRDefault="0029283A" w:rsidP="00446106" w:rsidR="00446106">
      <w:pPr>
        <w:pStyle w:val="Odlomakpopisa"/>
        <w:ind w:firstLine="708" w:left="0"/>
        <w:jc w:val="both"/>
      </w:pPr>
      <w:r>
        <w:t xml:space="preserve">Nadalje,  Rješenjem ovog suda </w:t>
      </w:r>
      <w:r w:rsidR="00DA71C3">
        <w:t xml:space="preserve">broj: </w:t>
      </w:r>
      <w:r w:rsidR="00446106">
        <w:t>4. St-</w:t>
      </w:r>
      <w:r w:rsidR="00F54100">
        <w:t>151</w:t>
      </w:r>
      <w:r w:rsidR="00446106">
        <w:t xml:space="preserve">/2013 od </w:t>
      </w:r>
      <w:r w:rsidR="00F54100">
        <w:t>08. srpnja 2015</w:t>
      </w:r>
      <w:r w:rsidR="00446106">
        <w:t>. godine</w:t>
      </w:r>
      <w:r>
        <w:t xml:space="preserve"> </w:t>
      </w:r>
      <w:r w:rsidR="00F54100">
        <w:t xml:space="preserve">obustavljen je i </w:t>
      </w:r>
      <w:r w:rsidR="003B0AB4">
        <w:t>zaključen stečajni postupa</w:t>
      </w:r>
      <w:r w:rsidR="00D85867">
        <w:t>k</w:t>
      </w:r>
      <w:r w:rsidR="003B0AB4">
        <w:t xml:space="preserve"> nad </w:t>
      </w:r>
      <w:r w:rsidR="00F54100">
        <w:t>imovinom stečajnog dužnika NENAD ANIČIĆ, OIB: 01330646530, vl. U.O. AMOR u stečaju, Podstrana, Kralja Zvonimira 49</w:t>
      </w:r>
      <w:r w:rsidR="00DA71C3" w:rsidRPr="00DA71C3">
        <w:t>,</w:t>
      </w:r>
      <w:r>
        <w:t xml:space="preserve"> odlučeno je da će </w:t>
      </w:r>
      <w:r w:rsidR="00F54100">
        <w:t xml:space="preserve">obrtni registar nadležan prema sjedištu obrta </w:t>
      </w:r>
      <w:r>
        <w:t xml:space="preserve">nakon pravomoćnosti  rješenja izvršiti brisanje stečajnog dužnika iz </w:t>
      </w:r>
      <w:r w:rsidR="00F54100">
        <w:t>obrtnog</w:t>
      </w:r>
      <w:r>
        <w:t xml:space="preserve"> registra </w:t>
      </w:r>
      <w:r w:rsidR="00DA71C3">
        <w:t xml:space="preserve">te da će </w:t>
      </w:r>
      <w:r w:rsidR="00446106">
        <w:t xml:space="preserve">stečajna upraviteljica </w:t>
      </w:r>
      <w:r w:rsidR="00F54100">
        <w:t>Mira Hajdić, Smiljanićeva 2, Split, OIB: 33624188331, može</w:t>
      </w:r>
      <w:r w:rsidR="00446106">
        <w:t xml:space="preserve"> i nakon zaključenja stečajnog postupka  u ime  i za račun stečajne mase  stečajnog dužnika </w:t>
      </w:r>
      <w:r w:rsidR="00F54100">
        <w:t>NENAD ANIČIĆ, OIB: 01330646530, vl. U.O. AMOR u stečaju, Podstrana, Kralja Zvonimira 49</w:t>
      </w:r>
      <w:r w:rsidR="00446106">
        <w:t xml:space="preserve">,  unovčiti preostalu imovnu dužnika koja predstavlja stečajnu masu,  nastaviti  postupke  radi ostvarivanja i naplate  tražbina  stečajnog dužnika prema trećim osobama u onim slučajevima u kojima se  </w:t>
      </w:r>
      <w:r w:rsidR="00446106">
        <w:lastRenderedPageBreak/>
        <w:t xml:space="preserve">osnovano može pretpostaviti  da će  vođenjem tih postupaka biti  ostvarena  imovinska korist za stečajnu masu stečajnog dužnika, te o obavljenim radnjama  podnositi izvješća  stečajnom sucu. </w:t>
      </w:r>
    </w:p>
    <w:p w:rsidRDefault="00446106" w:rsidP="00446106" w:rsidR="00446106">
      <w:pPr>
        <w:pStyle w:val="Odlomakpopisa"/>
        <w:ind w:firstLine="708" w:left="0"/>
        <w:jc w:val="both"/>
      </w:pPr>
    </w:p>
    <w:p w:rsidRDefault="006B78AF" w:rsidP="006B78AF" w:rsidR="006B78AF">
      <w:pPr>
        <w:tabs>
          <w:tab w:pos="720" w:val="left"/>
          <w:tab w:pos="1080" w:val="left"/>
          <w:tab w:pos="6810" w:val="left"/>
        </w:tabs>
        <w:jc w:val="both"/>
      </w:pPr>
      <w:r>
        <w:tab/>
        <w:t xml:space="preserve">Kako je stečajni postupak zaključen to je trebalo odrediti </w:t>
      </w:r>
      <w:r w:rsidR="008F2CF4">
        <w:t>konačnu</w:t>
      </w:r>
      <w:r>
        <w:t xml:space="preserve"> nagradu  stečajn</w:t>
      </w:r>
      <w:r w:rsidR="00D85867">
        <w:t>oj</w:t>
      </w:r>
      <w:r w:rsidR="008F2CF4">
        <w:t xml:space="preserve"> upravitelji</w:t>
      </w:r>
      <w:r w:rsidR="00D85867">
        <w:t>ci</w:t>
      </w:r>
      <w:r w:rsidR="008F2CF4">
        <w:t xml:space="preserve"> </w:t>
      </w:r>
      <w:r w:rsidR="00DA71C3">
        <w:t xml:space="preserve"> u ovom </w:t>
      </w:r>
      <w:r>
        <w:t xml:space="preserve"> stečajnom postupku.</w:t>
      </w:r>
    </w:p>
    <w:p w:rsidRDefault="006B78AF" w:rsidP="0014368B" w:rsidR="006B78AF">
      <w:pPr>
        <w:tabs>
          <w:tab w:pos="1080" w:val="left"/>
          <w:tab w:pos="6810" w:val="left"/>
        </w:tabs>
        <w:ind w:left="360"/>
        <w:jc w:val="both"/>
      </w:pPr>
    </w:p>
    <w:p w:rsidRDefault="0090326E" w:rsidP="00D6685C" w:rsidR="00B97552">
      <w:pPr>
        <w:pStyle w:val="Tijeloteksta-uvlaka3"/>
        <w:ind w:firstLine="708" w:left="0"/>
        <w:jc w:val="both"/>
      </w:pPr>
      <w:r>
        <w:softHyphen/>
      </w:r>
      <w:r>
        <w:softHyphen/>
      </w:r>
      <w:r>
        <w:softHyphen/>
      </w:r>
      <w:r>
        <w:softHyphen/>
      </w:r>
      <w:r>
        <w:softHyphen/>
      </w:r>
      <w:r>
        <w:softHyphen/>
      </w:r>
      <w:r>
        <w:softHyphen/>
      </w:r>
      <w:r>
        <w:softHyphen/>
      </w:r>
      <w:r>
        <w:softHyphen/>
      </w:r>
      <w:r>
        <w:softHyphen/>
      </w:r>
      <w:r>
        <w:softHyphen/>
      </w:r>
      <w:r>
        <w:softHyphen/>
      </w:r>
      <w:r w:rsidR="00B97552">
        <w:t xml:space="preserve">Temeljem odredbe čl. </w:t>
      </w:r>
      <w:smartTag w:element="metricconverter" w:uri="urn:schemas-microsoft-com:office:smarttags">
        <w:smartTagPr>
          <w:attr w:val="29 st" w:name="ProductID"/>
        </w:smartTagPr>
        <w:r w:rsidR="00B97552">
          <w:t>29 st</w:t>
        </w:r>
      </w:smartTag>
      <w:r w:rsidR="00804804">
        <w:t xml:space="preserve">. 1 Stečajnog zakona, </w:t>
      </w:r>
      <w:r w:rsidR="001F544A">
        <w:t>( Narodne novine br. 44/96, 29/99, 129/00, 123/03, 82/06</w:t>
      </w:r>
      <w:r w:rsidR="008F2CF4">
        <w:t xml:space="preserve">, </w:t>
      </w:r>
      <w:r w:rsidR="001F544A">
        <w:t>116/10</w:t>
      </w:r>
      <w:r w:rsidR="008F2CF4">
        <w:t>, 25/12 i 133/12</w:t>
      </w:r>
      <w:r w:rsidR="001F544A">
        <w:t xml:space="preserve">), </w:t>
      </w:r>
      <w:r w:rsidR="00804804">
        <w:t xml:space="preserve"> </w:t>
      </w:r>
      <w:r w:rsidR="00B97552">
        <w:t xml:space="preserve">stečajni upravitelj ima pravo na nagradu za svoj rad te na naknadu stvarnih troškova dok prema odredbi čl. </w:t>
      </w:r>
      <w:smartTag w:element="metricconverter" w:uri="urn:schemas-microsoft-com:office:smarttags">
        <w:smartTagPr>
          <w:attr w:val="29 st" w:name="ProductID"/>
        </w:smartTagPr>
        <w:r w:rsidR="00B97552">
          <w:t>29 st</w:t>
        </w:r>
      </w:smartTag>
      <w:r w:rsidR="00B97552">
        <w:t>. 2 Stečajnog zakona nagradu stečajnom upravitelju rješenjem određuje stečajni sudac prema posebnom propisu kojim Vlada Republike Hrvatske utvrđuje kriterije i n</w:t>
      </w:r>
      <w:r w:rsidR="00766996">
        <w:t>ačin obračuna i plaćanja nagrada</w:t>
      </w:r>
      <w:r w:rsidR="00B97552">
        <w:t xml:space="preserve"> stečajnim upraviteljima. </w:t>
      </w:r>
    </w:p>
    <w:p w:rsidRDefault="000D754D" w:rsidP="00D6685C" w:rsidR="000D754D">
      <w:pPr>
        <w:pStyle w:val="Tijeloteksta-uvlaka3"/>
        <w:ind w:firstLine="708" w:left="0"/>
        <w:jc w:val="both"/>
      </w:pPr>
    </w:p>
    <w:p w:rsidRDefault="000D754D" w:rsidP="00D6685C" w:rsidR="000D754D">
      <w:pPr>
        <w:pStyle w:val="Tijeloteksta-uvlaka3"/>
        <w:ind w:firstLine="708" w:left="0"/>
        <w:jc w:val="both"/>
      </w:pPr>
      <w:r>
        <w:t xml:space="preserve"> Prema  odredbi čl. </w:t>
      </w:r>
      <w:smartTag w:element="metricconverter" w:uri="urn:schemas-microsoft-com:office:smarttags">
        <w:smartTagPr>
          <w:attr w:val="29 st" w:name="ProductID"/>
        </w:smartTagPr>
        <w:r w:rsidRPr="004F22E5">
          <w:t>29 st</w:t>
        </w:r>
      </w:smartTag>
      <w:r w:rsidRPr="004F22E5">
        <w:t>. 3 Stečajnog zakona</w:t>
      </w:r>
      <w:r>
        <w:t xml:space="preserve">, </w:t>
      </w:r>
      <w:r>
        <w:rPr>
          <w:bCs/>
        </w:rPr>
        <w:t xml:space="preserve">obračun stvarnih troškova rješenjem odobrava stečajni sudac na temelju pisanog, obrazloženog i dokumentiranog izvješća stečajnog upravitelja. </w:t>
      </w:r>
    </w:p>
    <w:p w:rsidRDefault="00196B79" w:rsidP="003E6B62" w:rsidR="00196B79">
      <w:pPr>
        <w:ind w:firstLine="708"/>
      </w:pPr>
    </w:p>
    <w:p w:rsidRDefault="00B97552" w:rsidP="00955BE1" w:rsidR="00B97552">
      <w:pPr>
        <w:ind w:firstLine="708"/>
        <w:jc w:val="both"/>
      </w:pPr>
      <w:r>
        <w:t>Uredbom o kriterijima i načinu obračuna  i plaćanja  nagrade  stečajnim  upravitelj</w:t>
      </w:r>
      <w:r w:rsidR="00955BE1">
        <w:t>ima</w:t>
      </w:r>
      <w:r w:rsidR="00301497">
        <w:t xml:space="preserve"> </w:t>
      </w:r>
      <w:r>
        <w:t>(Narodne novine br. 189 od 1. prosinca 2003. godine)</w:t>
      </w:r>
      <w:r w:rsidR="00DD6993">
        <w:t xml:space="preserve">, </w:t>
      </w:r>
      <w:r w:rsidR="008A44D1">
        <w:t xml:space="preserve"> koja je stupila na snagu dana 1. prosinca 2003. godine</w:t>
      </w:r>
      <w:r w:rsidR="00DD6993">
        <w:t>,</w:t>
      </w:r>
      <w:r w:rsidR="008A44D1">
        <w:t xml:space="preserve"> </w:t>
      </w:r>
      <w:r>
        <w:t xml:space="preserve"> utvrđeni su kriteriji  obračuna nagrade za rad stečajnih upravitelja. </w:t>
      </w:r>
    </w:p>
    <w:p w:rsidRDefault="00417519" w:rsidP="002927FE" w:rsidR="00417519">
      <w:pPr>
        <w:ind w:firstLine="708"/>
        <w:jc w:val="both"/>
      </w:pPr>
    </w:p>
    <w:p w:rsidRDefault="008A44D1" w:rsidP="002927FE" w:rsidR="00881FE3">
      <w:pPr>
        <w:ind w:firstLine="708"/>
        <w:jc w:val="both"/>
      </w:pPr>
      <w:r>
        <w:t xml:space="preserve">Prema </w:t>
      </w:r>
      <w:r w:rsidR="008041F5">
        <w:t xml:space="preserve"> odredbi čl. </w:t>
      </w:r>
      <w:r w:rsidR="0002546C">
        <w:t>3</w:t>
      </w:r>
      <w:r w:rsidR="008041F5">
        <w:t xml:space="preserve"> naprijed cit. Uredbe </w:t>
      </w:r>
      <w:r w:rsidR="0002546C">
        <w:t>visinu nagrade određuje stečajni sudac uzimajući u obzir obujam poslova i rad stečajnog upravitelja te vrijednost unovčene stečajne mase dok se  prema odredbama čl. 4 cit. Uredbe  konačna nagrada stečajnom upravitelju obračunava primjenom tablice vrijednosti unov</w:t>
      </w:r>
      <w:r w:rsidR="00881FE3">
        <w:t>čene stečajne mase i  postotaka s tim da se konačna nagrada ograničava na  maksimalni iznos od 300.000,00 kn.</w:t>
      </w:r>
    </w:p>
    <w:p w:rsidRDefault="00F33DBA" w:rsidP="00D85867" w:rsidR="00F33DBA">
      <w:pPr>
        <w:jc w:val="both"/>
      </w:pPr>
    </w:p>
    <w:p w:rsidRDefault="00FC6065" w:rsidP="00D450B5" w:rsidR="00FC6065">
      <w:pPr>
        <w:ind w:firstLine="708"/>
        <w:jc w:val="both"/>
      </w:pPr>
      <w:r>
        <w:t xml:space="preserve">U konkretnom slučaju </w:t>
      </w:r>
      <w:r w:rsidR="00F51C36">
        <w:t>primjenjuje se za odlučivanje o nagradi i određivanje nagrade stečajnom upravitelju odredba čl. 9. Uredbe kojom je određeno da ako stečajni sudac temeljem čl. 203. SZ obustavi i zaključi postupak, stečajnom upravitelju pripada nagrada obračunata primjenom kriterija iz čl. 7. st.1. Uredbe, uvećana za 50% do 100%.</w:t>
      </w:r>
    </w:p>
    <w:p w:rsidRDefault="00F51C36" w:rsidP="00D450B5" w:rsidR="00F51C36">
      <w:pPr>
        <w:ind w:firstLine="708"/>
        <w:jc w:val="both"/>
      </w:pPr>
    </w:p>
    <w:p w:rsidRDefault="00F51C36" w:rsidP="00D450B5" w:rsidR="00F51C36">
      <w:pPr>
        <w:ind w:firstLine="708"/>
        <w:jc w:val="both"/>
      </w:pPr>
      <w:r>
        <w:t>Čl. 7. st.1. Uredbe je određeno da privremenom stečajnom upravitelju pripada pravo na jednokratnu nagradu za poslove obavljene u prethodnom postupku u maksimalnom iznosu od 10.000,00 kn, koju će odrediti stečajni sudac vodeći računa o kriterijima iz čl. 7. st.3. ove uredbe.</w:t>
      </w:r>
    </w:p>
    <w:p w:rsidRDefault="00E10DAC" w:rsidP="00D85867" w:rsidR="00E10DAC">
      <w:pPr>
        <w:jc w:val="both"/>
      </w:pPr>
    </w:p>
    <w:p w:rsidRDefault="00446106" w:rsidP="00D450B5" w:rsidR="00160DE9">
      <w:pPr>
        <w:ind w:firstLine="708"/>
        <w:jc w:val="both"/>
      </w:pPr>
      <w:r>
        <w:t xml:space="preserve">Aktivnosti stečajne upraviteljice </w:t>
      </w:r>
      <w:r w:rsidR="00F54100">
        <w:t>Mire Hajdić</w:t>
      </w:r>
      <w:r w:rsidR="007A7AC2">
        <w:t xml:space="preserve"> iz Splita, </w:t>
      </w:r>
      <w:r w:rsidR="00F54100">
        <w:t>Smiljanićeva 2</w:t>
      </w:r>
      <w:r w:rsidR="007A7AC2">
        <w:t xml:space="preserve"> </w:t>
      </w:r>
      <w:r w:rsidR="00160DE9">
        <w:t>u ovom stečajnom postupku u bitnom su se sastojale od  poslova vezanih za ispitivanje  prijava tražbina  stečajnih vjerovnika</w:t>
      </w:r>
      <w:r w:rsidR="00F51C36">
        <w:t xml:space="preserve">, sastavljanje izvješća o gospodarskom položaju dužnika, izradi popisa imovine i obveza, </w:t>
      </w:r>
      <w:r w:rsidR="00160DE9">
        <w:t xml:space="preserve">svih poslova vezanih za  unovčenje imovine stečajnog dužnika </w:t>
      </w:r>
      <w:r w:rsidR="00577D1F">
        <w:t>koja je predstavljala stečajnu masu</w:t>
      </w:r>
      <w:r w:rsidR="00160DE9">
        <w:t xml:space="preserve">, dostavljanju pisanih izvješća stečajnom sudu, </w:t>
      </w:r>
      <w:r w:rsidR="000D754D">
        <w:t xml:space="preserve">te poslova vezanih za  </w:t>
      </w:r>
      <w:r w:rsidR="008A5A82">
        <w:t xml:space="preserve"> sređivanje i zbrinjavanje  poslovne dokumentacije stečajnog dužnika.</w:t>
      </w:r>
    </w:p>
    <w:p w:rsidRDefault="0085053B" w:rsidP="00D450B5" w:rsidR="0085053B">
      <w:pPr>
        <w:ind w:firstLine="708"/>
        <w:jc w:val="both"/>
      </w:pPr>
    </w:p>
    <w:p w:rsidRDefault="0085053B" w:rsidP="00B372E4" w:rsidR="00761D95">
      <w:pPr>
        <w:ind w:firstLine="708"/>
        <w:jc w:val="both"/>
      </w:pPr>
      <w:r>
        <w:t xml:space="preserve">Uzimajući u obzir naprijed istaknute okolnosti, </w:t>
      </w:r>
      <w:r w:rsidR="00761D95">
        <w:t xml:space="preserve">te podnesak stečajne upraviteljice od 20. ožujka 2015. kojim traži određivanje nagrade u ovom stečajnom postupku u iznosu od 3.000,00 kn neto, </w:t>
      </w:r>
      <w:r w:rsidR="00446106">
        <w:t xml:space="preserve">stečajnoj upraviteljici </w:t>
      </w:r>
      <w:r w:rsidR="00F54100">
        <w:t>Miri Hajdić, Smiljanićeva 2, Split</w:t>
      </w:r>
      <w:r w:rsidR="00446106">
        <w:t xml:space="preserve"> </w:t>
      </w:r>
      <w:r w:rsidR="001855B4">
        <w:t xml:space="preserve">za razdoblje od </w:t>
      </w:r>
      <w:r w:rsidR="00D85867">
        <w:lastRenderedPageBreak/>
        <w:t xml:space="preserve">imenovanja na dužnost stečajnog upravitelja </w:t>
      </w:r>
      <w:r w:rsidR="00F54100">
        <w:t>02. lipnja</w:t>
      </w:r>
      <w:r w:rsidR="00D85867">
        <w:t xml:space="preserve"> </w:t>
      </w:r>
      <w:r w:rsidR="0070590C">
        <w:t>2014</w:t>
      </w:r>
      <w:r w:rsidR="00D85867">
        <w:t>.</w:t>
      </w:r>
      <w:r w:rsidR="00F54100">
        <w:t xml:space="preserve"> godine </w:t>
      </w:r>
      <w:r w:rsidR="00D85867">
        <w:t xml:space="preserve">pa do donošenja rješenja o zaključenju stečajnog postupka </w:t>
      </w:r>
      <w:r w:rsidR="00F54100">
        <w:t>08. srpnja 2015</w:t>
      </w:r>
      <w:r w:rsidR="00A63653">
        <w:t>.</w:t>
      </w:r>
      <w:r w:rsidR="00B372E4">
        <w:t xml:space="preserve"> godine</w:t>
      </w:r>
      <w:r w:rsidR="00A63653">
        <w:t xml:space="preserve"> </w:t>
      </w:r>
      <w:r w:rsidR="001855B4">
        <w:t xml:space="preserve">pripada nagrada </w:t>
      </w:r>
      <w:r>
        <w:t xml:space="preserve"> </w:t>
      </w:r>
      <w:r w:rsidR="001855B4">
        <w:t xml:space="preserve">u </w:t>
      </w:r>
      <w:r w:rsidR="00761D95">
        <w:t xml:space="preserve">zatraženom </w:t>
      </w:r>
    </w:p>
    <w:p w:rsidRDefault="00761D95" w:rsidP="00B372E4" w:rsidR="00761D95">
      <w:pPr>
        <w:ind w:firstLine="708"/>
        <w:jc w:val="both"/>
      </w:pPr>
    </w:p>
    <w:p w:rsidRDefault="00761D95" w:rsidP="00B372E4" w:rsidR="00761D95">
      <w:pPr>
        <w:ind w:firstLine="708"/>
        <w:jc w:val="both"/>
      </w:pPr>
    </w:p>
    <w:p w:rsidRDefault="00761D95" w:rsidP="00B372E4" w:rsidR="0085053B">
      <w:pPr>
        <w:ind w:firstLine="708"/>
        <w:jc w:val="both"/>
      </w:pPr>
      <w:r>
        <w:t xml:space="preserve">iznosu </w:t>
      </w:r>
      <w:r w:rsidR="00B372E4">
        <w:t xml:space="preserve">od </w:t>
      </w:r>
      <w:r w:rsidR="00AD65C0">
        <w:t>3.000</w:t>
      </w:r>
      <w:r w:rsidR="00B372E4">
        <w:t>,00 kuna</w:t>
      </w:r>
      <w:r>
        <w:t xml:space="preserve"> netto</w:t>
      </w:r>
      <w:r w:rsidR="00B372E4">
        <w:t xml:space="preserve">, </w:t>
      </w:r>
      <w:r w:rsidR="005B7BD2">
        <w:t xml:space="preserve">koji iznos valja uvećati za obračunate pripadajuće poreze, prireze i doprinose. </w:t>
      </w:r>
    </w:p>
    <w:p w:rsidRDefault="00B372E4" w:rsidP="00AD65C0" w:rsidR="00B372E4">
      <w:pPr>
        <w:jc w:val="both"/>
      </w:pPr>
    </w:p>
    <w:p w:rsidRDefault="000018CA" w:rsidP="00D450B5" w:rsidR="009318E4">
      <w:pPr>
        <w:ind w:firstLine="708"/>
        <w:jc w:val="both"/>
      </w:pPr>
      <w:r>
        <w:t>Radi izloženog</w:t>
      </w:r>
      <w:r w:rsidR="00C161C4">
        <w:t xml:space="preserve">, </w:t>
      </w:r>
      <w:r w:rsidR="00BC6183">
        <w:t xml:space="preserve">temeljem naprijed označenih propisa, </w:t>
      </w:r>
      <w:r>
        <w:t xml:space="preserve">odlučeno je kao u izreci rješenja. </w:t>
      </w:r>
      <w:r w:rsidR="00B80D41">
        <w:t xml:space="preserve"> </w:t>
      </w:r>
    </w:p>
    <w:p w:rsidRDefault="0085053B" w:rsidP="00D450B5" w:rsidR="0085053B">
      <w:pPr>
        <w:ind w:firstLine="708"/>
        <w:jc w:val="both"/>
      </w:pPr>
    </w:p>
    <w:p w:rsidRDefault="00B97552" w:rsidP="008E70C9" w:rsidR="004F2764" w:rsidRPr="002372C1">
      <w:pPr>
        <w:jc w:val="center"/>
      </w:pPr>
      <w:r w:rsidRPr="002372C1">
        <w:t xml:space="preserve">U Splitu, </w:t>
      </w:r>
      <w:r w:rsidR="002372C1" w:rsidRPr="002372C1">
        <w:t xml:space="preserve">18. siječnja 2016. godine </w:t>
      </w:r>
    </w:p>
    <w:p w:rsidRDefault="00AE1A20" w:rsidP="008E70C9" w:rsidR="00AE1A20" w:rsidRPr="00761D95">
      <w:pPr>
        <w:jc w:val="center"/>
        <w:rPr>
          <w:color w:val="FF0000"/>
        </w:rPr>
      </w:pPr>
    </w:p>
    <w:p w:rsidRDefault="002065F1" w:rsidP="008E70C9" w:rsidR="002065F1">
      <w:pPr>
        <w:jc w:val="center"/>
      </w:pPr>
    </w:p>
    <w:p w:rsidRDefault="002115EA" w:rsidP="00446106" w:rsidR="005A4D3A">
      <w:pPr>
        <w:ind w:firstLine="708" w:left="3540"/>
        <w:jc w:val="right"/>
      </w:pPr>
      <w:r>
        <w:tab/>
      </w:r>
      <w:r>
        <w:tab/>
      </w:r>
      <w:r w:rsidR="002372C1">
        <w:t>SUDAC</w:t>
      </w:r>
    </w:p>
    <w:p w:rsidRDefault="0046393F" w:rsidP="00446106" w:rsidR="0046393F">
      <w:pPr>
        <w:ind w:firstLine="708" w:left="3540"/>
        <w:jc w:val="right"/>
      </w:pPr>
    </w:p>
    <w:p w:rsidRDefault="00A368E2" w:rsidP="00446106" w:rsidR="00A368E2">
      <w:pPr>
        <w:jc w:val="right"/>
      </w:pPr>
    </w:p>
    <w:p w:rsidRDefault="002115EA" w:rsidP="00446106" w:rsidR="004F2764" w:rsidRPr="00446106">
      <w:pPr>
        <w:jc w:val="right"/>
      </w:pPr>
      <w:r>
        <w:tab/>
      </w:r>
      <w:r>
        <w:tab/>
      </w:r>
      <w:r>
        <w:tab/>
      </w:r>
      <w:r>
        <w:tab/>
      </w:r>
      <w:r>
        <w:tab/>
      </w:r>
      <w:r>
        <w:tab/>
      </w:r>
      <w:r>
        <w:tab/>
      </w:r>
      <w:r>
        <w:tab/>
      </w:r>
      <w:r w:rsidR="00446106" w:rsidRPr="00446106">
        <w:t>Katarina Mikulić</w:t>
      </w:r>
    </w:p>
    <w:p w:rsidRDefault="00527222" w:rsidP="00446106" w:rsidR="00527222">
      <w:pPr>
        <w:jc w:val="right"/>
      </w:pPr>
    </w:p>
    <w:p w:rsidRDefault="00816B77" w:rsidR="00816B77">
      <w:pPr>
        <w:jc w:val="both"/>
      </w:pPr>
    </w:p>
    <w:p w:rsidRDefault="002115EA" w:rsidR="002115EA">
      <w:pPr>
        <w:jc w:val="both"/>
      </w:pPr>
      <w:r>
        <w:t xml:space="preserve">POUKA O PRAVNOM LIJEKU: Protiv ovog rješenja dopuštena je žalba Visokom trgovačkom sudu Republike Hrvatske u Zagrebu. Žalba se podnosi </w:t>
      </w:r>
      <w:r w:rsidR="00833C8B">
        <w:t xml:space="preserve">putem ovog suda u 2 primjerka, </w:t>
      </w:r>
      <w:r>
        <w:t xml:space="preserve"> u roku od 8 dana od dana dostave rješenja.</w:t>
      </w:r>
      <w:r>
        <w:tab/>
      </w:r>
    </w:p>
    <w:p w:rsidRDefault="0046393F" w:rsidR="0046393F">
      <w:pPr>
        <w:jc w:val="both"/>
      </w:pPr>
    </w:p>
    <w:p w:rsidRDefault="002115EA" w:rsidR="002115EA">
      <w:pPr>
        <w:jc w:val="both"/>
      </w:pPr>
      <w:r>
        <w:t>DNA:</w:t>
      </w:r>
    </w:p>
    <w:p w:rsidRDefault="00446106" w:rsidP="00446106" w:rsidR="009B2D13">
      <w:pPr>
        <w:numPr>
          <w:ilvl w:val="0"/>
          <w:numId w:val="12"/>
        </w:numPr>
        <w:jc w:val="both"/>
      </w:pPr>
      <w:r>
        <w:t xml:space="preserve">stečajna upraviteljica </w:t>
      </w:r>
    </w:p>
    <w:p w:rsidRDefault="002372C1" w:rsidP="00446106" w:rsidR="002372C1">
      <w:pPr>
        <w:numPr>
          <w:ilvl w:val="0"/>
          <w:numId w:val="12"/>
        </w:numPr>
        <w:jc w:val="both"/>
      </w:pPr>
      <w:r>
        <w:t xml:space="preserve">e-oglasna ploča-8 dana </w:t>
      </w:r>
    </w:p>
    <w:p w:rsidRDefault="002372C1" w:rsidP="00446106" w:rsidR="002372C1">
      <w:pPr>
        <w:numPr>
          <w:ilvl w:val="0"/>
          <w:numId w:val="12"/>
        </w:numPr>
        <w:jc w:val="both"/>
      </w:pPr>
      <w:r>
        <w:t xml:space="preserve">spis </w:t>
      </w:r>
    </w:p>
    <w:p w:rsidRDefault="004A0E96" w:rsidP="00B73E80" w:rsidR="004A0E96">
      <w:pPr>
        <w:jc w:val="both"/>
      </w:pPr>
    </w:p>
    <w:p w:rsidRDefault="004A0E96" w:rsidP="00B73E80" w:rsidR="004A0E96">
      <w:pPr>
        <w:jc w:val="both"/>
      </w:pPr>
    </w:p>
    <w:p w:rsidRDefault="00F33DBA" w:rsidP="00B73E80" w:rsidR="00F33DBA">
      <w:pPr>
        <w:jc w:val="both"/>
      </w:pPr>
    </w:p>
    <w:p w:rsidRDefault="00F33DBA" w:rsidP="00B73E80" w:rsidR="00F33DBA">
      <w:pPr>
        <w:jc w:val="both"/>
      </w:pPr>
    </w:p>
    <w:p w:rsidRDefault="00FC6707" w:rsidP="00B73E80" w:rsidR="00FC6707">
      <w:pPr>
        <w:jc w:val="both"/>
      </w:pPr>
    </w:p>
    <w:p w:rsidRDefault="00FC6707" w:rsidP="00B73E80" w:rsidR="00FC6707">
      <w:pPr>
        <w:jc w:val="both"/>
      </w:pPr>
    </w:p>
    <w:p w:rsidRDefault="00FC6707" w:rsidP="00B73E80" w:rsidR="00FC6707">
      <w:pPr>
        <w:jc w:val="both"/>
      </w:pPr>
    </w:p>
    <w:p w:rsidRDefault="00FC6707" w:rsidP="00B73E80" w:rsidR="00FC6707">
      <w:pPr>
        <w:jc w:val="both"/>
      </w:pPr>
    </w:p>
    <w:p w:rsidRDefault="00FC6707" w:rsidP="00B73E80" w:rsidR="00FC6707">
      <w:pPr>
        <w:jc w:val="both"/>
      </w:pPr>
    </w:p>
    <w:p w:rsidRDefault="00FC6707" w:rsidP="00B73E80" w:rsidR="00FC6707">
      <w:pPr>
        <w:jc w:val="both"/>
      </w:pPr>
    </w:p>
    <w:p w:rsidRDefault="00FC6707" w:rsidP="00B73E80" w:rsidR="00FC6707">
      <w:pPr>
        <w:jc w:val="both"/>
      </w:pPr>
    </w:p>
    <w:p w:rsidRDefault="00A63653" w:rsidP="007637DE" w:rsidR="00A63653">
      <w:pPr>
        <w:jc w:val="center"/>
      </w:pPr>
    </w:p>
    <w:p w:rsidRDefault="00B73E80" w:rsidP="007A7AC2" w:rsidR="00B73E80">
      <w:pPr>
        <w:jc w:val="both"/>
      </w:pPr>
    </w:p>
    <w:sectPr w:rsidSect="00816B77" w:rsidR="00B73E80">
      <w:headerReference w:type="even" r:id="rId11"/>
      <w:headerReference w:type="default" r:id="rId12"/>
      <w:footerReference w:type="default" r:id="rId13"/>
      <w:headerReference w:type="first" r:id="rId14"/>
      <w:pgSz w:h="16838" w:w="11906"/>
      <w:pgMar w:gutter="0" w:footer="708" w:header="708" w:left="1417" w:bottom="179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2C38" w:rsidR="00952C38">
      <w:r>
        <w:separator/>
      </w:r>
    </w:p>
  </w:endnote>
  <w:endnote w:id="0" w:type="continuationSeparator">
    <w:p w:rsidRDefault="00952C38" w:rsidR="00952C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8971957"/>
      <w:docPartObj>
        <w:docPartGallery w:val="Page Numbers (Bottom of Page)"/>
        <w:docPartUnique/>
      </w:docPartObj>
    </w:sdtPr>
    <w:sdtEndPr/>
    <w:sdtContent>
      <w:p w:rsidRDefault="00AD65C0" w:rsidR="00AD65C0">
        <w:pPr>
          <w:pStyle w:val="Podnoje"/>
          <w:jc w:val="center"/>
        </w:pPr>
        <w:r>
          <w:fldChar w:fldCharType="begin"/>
        </w:r>
        <w:r>
          <w:instrText>PAGE   \* MERGEFORMAT</w:instrText>
        </w:r>
        <w:r>
          <w:fldChar w:fldCharType="separate"/>
        </w:r>
        <w:r w:rsidR="003062B3">
          <w:rPr>
            <w:noProof/>
          </w:rPr>
          <w:t>3</w:t>
        </w:r>
        <w:r>
          <w:fldChar w:fldCharType="end"/>
        </w:r>
      </w:p>
    </w:sdtContent>
  </w:sdt>
  <w:p w:rsidRDefault="00AD65C0" w:rsidR="00AD65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2C38" w:rsidR="00952C38">
      <w:r>
        <w:separator/>
      </w:r>
    </w:p>
  </w:footnote>
  <w:footnote w:id="0" w:type="continuationSeparator">
    <w:p w:rsidRDefault="00952C38" w:rsidR="00952C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446106" w:rsidR="00DF6D19">
    <w:pPr>
      <w:pStyle w:val="Zaglavlje"/>
      <w:framePr w:y="-32" w:x="1516" w:vAnchor="text" w:hAnchor="page" w:wrap="around"/>
      <w:rPr>
        <w:rStyle w:val="Brojstranice"/>
      </w:rPr>
    </w:pPr>
    <w:r>
      <w:rPr>
        <w:rStyle w:val="Brojstranice"/>
      </w:rPr>
      <w:t xml:space="preserve">                                                                    </w:t>
    </w:r>
  </w:p>
  <w:p w:rsidRDefault="00446106" w:rsidP="00446106" w:rsidR="00DF6D19">
    <w:pPr>
      <w:pStyle w:val="Zaglavlje"/>
      <w:jc w:val="right"/>
    </w:pPr>
    <w:r>
      <w:t>4. St-</w:t>
    </w:r>
    <w:r w:rsidR="00AD65C0">
      <w:t>151</w:t>
    </w:r>
    <w:r>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106" w:rsidP="00446106" w:rsidR="00446106">
    <w:pPr>
      <w:pStyle w:val="Zaglavlje"/>
      <w:jc w:val="right"/>
    </w:pPr>
    <w:r>
      <w:t>4. St-</w:t>
    </w:r>
    <w:r w:rsidR="00F54100">
      <w:t>151</w:t>
    </w:r>
    <w:r>
      <w:t>/2013</w:t>
    </w:r>
  </w:p>
  <w:p w:rsidRDefault="00446106" w:rsidR="00446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50214F53"/>
    <w:multiLevelType w:val="hybridMultilevel"/>
    <w:tmpl w:val="D5BC4B98"/>
    <w:lvl w:tplc="64D247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1">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9"/>
  </w:num>
  <w:num w:numId="2">
    <w:abstractNumId w:val="3"/>
  </w:num>
  <w:num w:numId="3">
    <w:abstractNumId w:val="7"/>
  </w:num>
  <w:num w:numId="4">
    <w:abstractNumId w:val="4"/>
  </w:num>
  <w:num w:numId="5">
    <w:abstractNumId w:val="2"/>
  </w:num>
  <w:num w:numId="6">
    <w:abstractNumId w:val="11"/>
  </w:num>
  <w:num w:numId="7">
    <w:abstractNumId w:val="0"/>
  </w:num>
  <w:num w:numId="8">
    <w:abstractNumId w:val="1"/>
  </w:num>
  <w:num w:numId="9">
    <w:abstractNumId w:val="10"/>
  </w:num>
  <w:num w:numId="10">
    <w:abstractNumId w:val="5"/>
  </w:num>
  <w:num w:numId="11">
    <w:abstractNumId w:val="8"/>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7B6C"/>
    <w:rsid w:val="0002546C"/>
    <w:rsid w:val="00036E52"/>
    <w:rsid w:val="0004120C"/>
    <w:rsid w:val="00053C3D"/>
    <w:rsid w:val="00056C9B"/>
    <w:rsid w:val="0006124F"/>
    <w:rsid w:val="0006153A"/>
    <w:rsid w:val="00063A7B"/>
    <w:rsid w:val="0007253D"/>
    <w:rsid w:val="000750F2"/>
    <w:rsid w:val="00081A75"/>
    <w:rsid w:val="000859A3"/>
    <w:rsid w:val="000901D8"/>
    <w:rsid w:val="00092C38"/>
    <w:rsid w:val="000941E0"/>
    <w:rsid w:val="000A1AAA"/>
    <w:rsid w:val="000B0084"/>
    <w:rsid w:val="000B20D2"/>
    <w:rsid w:val="000B5B6A"/>
    <w:rsid w:val="000D754D"/>
    <w:rsid w:val="000E3089"/>
    <w:rsid w:val="000E4D17"/>
    <w:rsid w:val="000E6C10"/>
    <w:rsid w:val="000E7FEB"/>
    <w:rsid w:val="001019AB"/>
    <w:rsid w:val="0010747A"/>
    <w:rsid w:val="00112805"/>
    <w:rsid w:val="00126890"/>
    <w:rsid w:val="001311E8"/>
    <w:rsid w:val="001329F9"/>
    <w:rsid w:val="001417CE"/>
    <w:rsid w:val="0014368B"/>
    <w:rsid w:val="00146B8F"/>
    <w:rsid w:val="0014717E"/>
    <w:rsid w:val="00150BEB"/>
    <w:rsid w:val="001603AA"/>
    <w:rsid w:val="00160DE9"/>
    <w:rsid w:val="0016294C"/>
    <w:rsid w:val="001675A2"/>
    <w:rsid w:val="001701D7"/>
    <w:rsid w:val="001715FB"/>
    <w:rsid w:val="0017521C"/>
    <w:rsid w:val="001834F6"/>
    <w:rsid w:val="001855B4"/>
    <w:rsid w:val="00186C68"/>
    <w:rsid w:val="00196B79"/>
    <w:rsid w:val="001A7702"/>
    <w:rsid w:val="001C3BB6"/>
    <w:rsid w:val="001C42DC"/>
    <w:rsid w:val="001C4F58"/>
    <w:rsid w:val="001D0847"/>
    <w:rsid w:val="001D0D54"/>
    <w:rsid w:val="001D2695"/>
    <w:rsid w:val="001D7DCA"/>
    <w:rsid w:val="001F283D"/>
    <w:rsid w:val="001F2AE9"/>
    <w:rsid w:val="001F544A"/>
    <w:rsid w:val="001F5949"/>
    <w:rsid w:val="00203439"/>
    <w:rsid w:val="00203A2A"/>
    <w:rsid w:val="00203F3D"/>
    <w:rsid w:val="002065F1"/>
    <w:rsid w:val="002115EA"/>
    <w:rsid w:val="00213F80"/>
    <w:rsid w:val="00223FCF"/>
    <w:rsid w:val="00232CB6"/>
    <w:rsid w:val="002372C1"/>
    <w:rsid w:val="002449B2"/>
    <w:rsid w:val="00245087"/>
    <w:rsid w:val="002737E9"/>
    <w:rsid w:val="00275EF7"/>
    <w:rsid w:val="0027710C"/>
    <w:rsid w:val="002818C1"/>
    <w:rsid w:val="0028227A"/>
    <w:rsid w:val="00282E92"/>
    <w:rsid w:val="00291568"/>
    <w:rsid w:val="002927FE"/>
    <w:rsid w:val="0029283A"/>
    <w:rsid w:val="002A5EE1"/>
    <w:rsid w:val="002B597C"/>
    <w:rsid w:val="002B7D20"/>
    <w:rsid w:val="002C5756"/>
    <w:rsid w:val="002C635C"/>
    <w:rsid w:val="002C712F"/>
    <w:rsid w:val="002D02FF"/>
    <w:rsid w:val="002D1FF2"/>
    <w:rsid w:val="002E1E40"/>
    <w:rsid w:val="002E7B01"/>
    <w:rsid w:val="002F1411"/>
    <w:rsid w:val="002F27B1"/>
    <w:rsid w:val="002F5D36"/>
    <w:rsid w:val="00301497"/>
    <w:rsid w:val="003062B3"/>
    <w:rsid w:val="0031645A"/>
    <w:rsid w:val="00316DBA"/>
    <w:rsid w:val="00327E4E"/>
    <w:rsid w:val="0034085F"/>
    <w:rsid w:val="00345581"/>
    <w:rsid w:val="003609FA"/>
    <w:rsid w:val="00365814"/>
    <w:rsid w:val="00372D26"/>
    <w:rsid w:val="00373FD2"/>
    <w:rsid w:val="003844DD"/>
    <w:rsid w:val="00397FCB"/>
    <w:rsid w:val="003A6192"/>
    <w:rsid w:val="003B0AB4"/>
    <w:rsid w:val="003B5336"/>
    <w:rsid w:val="003C2A74"/>
    <w:rsid w:val="003C3D20"/>
    <w:rsid w:val="003C5381"/>
    <w:rsid w:val="003C6F0A"/>
    <w:rsid w:val="003D0966"/>
    <w:rsid w:val="003E050F"/>
    <w:rsid w:val="003E3DB2"/>
    <w:rsid w:val="003E6B62"/>
    <w:rsid w:val="003F2577"/>
    <w:rsid w:val="003F77B4"/>
    <w:rsid w:val="004019C2"/>
    <w:rsid w:val="00411EB9"/>
    <w:rsid w:val="00412925"/>
    <w:rsid w:val="00415A4E"/>
    <w:rsid w:val="00415E89"/>
    <w:rsid w:val="00417519"/>
    <w:rsid w:val="00420B96"/>
    <w:rsid w:val="004221CA"/>
    <w:rsid w:val="004356C8"/>
    <w:rsid w:val="00435B05"/>
    <w:rsid w:val="004456F9"/>
    <w:rsid w:val="00446106"/>
    <w:rsid w:val="00461980"/>
    <w:rsid w:val="0046393F"/>
    <w:rsid w:val="004662D7"/>
    <w:rsid w:val="00473EA8"/>
    <w:rsid w:val="00476485"/>
    <w:rsid w:val="00496E5A"/>
    <w:rsid w:val="004A0E96"/>
    <w:rsid w:val="004A598C"/>
    <w:rsid w:val="004B32BF"/>
    <w:rsid w:val="004B7329"/>
    <w:rsid w:val="004D2562"/>
    <w:rsid w:val="004D4755"/>
    <w:rsid w:val="004D788E"/>
    <w:rsid w:val="004E03DE"/>
    <w:rsid w:val="004E1E9A"/>
    <w:rsid w:val="004F2764"/>
    <w:rsid w:val="004F3274"/>
    <w:rsid w:val="004F36CD"/>
    <w:rsid w:val="004F4335"/>
    <w:rsid w:val="004F60B0"/>
    <w:rsid w:val="00524F9D"/>
    <w:rsid w:val="00527222"/>
    <w:rsid w:val="00534D6D"/>
    <w:rsid w:val="00536EF6"/>
    <w:rsid w:val="00541F63"/>
    <w:rsid w:val="00542C51"/>
    <w:rsid w:val="00543B08"/>
    <w:rsid w:val="00564A0A"/>
    <w:rsid w:val="00564F37"/>
    <w:rsid w:val="005717CE"/>
    <w:rsid w:val="00577CB5"/>
    <w:rsid w:val="00577D1F"/>
    <w:rsid w:val="00583BCA"/>
    <w:rsid w:val="00586B4F"/>
    <w:rsid w:val="00595BEC"/>
    <w:rsid w:val="00595C45"/>
    <w:rsid w:val="005A1A78"/>
    <w:rsid w:val="005A4D3A"/>
    <w:rsid w:val="005A6862"/>
    <w:rsid w:val="005A7CF2"/>
    <w:rsid w:val="005B1BE8"/>
    <w:rsid w:val="005B2AB9"/>
    <w:rsid w:val="005B5B25"/>
    <w:rsid w:val="005B7BD2"/>
    <w:rsid w:val="005E09DB"/>
    <w:rsid w:val="005E3883"/>
    <w:rsid w:val="005E5514"/>
    <w:rsid w:val="005E6620"/>
    <w:rsid w:val="005E798D"/>
    <w:rsid w:val="005E7E9C"/>
    <w:rsid w:val="005F07FA"/>
    <w:rsid w:val="005F6E6D"/>
    <w:rsid w:val="005F7335"/>
    <w:rsid w:val="00624961"/>
    <w:rsid w:val="006338EE"/>
    <w:rsid w:val="006361FD"/>
    <w:rsid w:val="00656727"/>
    <w:rsid w:val="0066444F"/>
    <w:rsid w:val="006706A3"/>
    <w:rsid w:val="00687305"/>
    <w:rsid w:val="00687A46"/>
    <w:rsid w:val="006905CD"/>
    <w:rsid w:val="00692981"/>
    <w:rsid w:val="00692F8A"/>
    <w:rsid w:val="00694599"/>
    <w:rsid w:val="006A1C72"/>
    <w:rsid w:val="006A26DA"/>
    <w:rsid w:val="006B0B44"/>
    <w:rsid w:val="006B5A81"/>
    <w:rsid w:val="006B6B99"/>
    <w:rsid w:val="006B78AF"/>
    <w:rsid w:val="006C5EF8"/>
    <w:rsid w:val="006C6528"/>
    <w:rsid w:val="006D0C06"/>
    <w:rsid w:val="006D2434"/>
    <w:rsid w:val="006D3DAA"/>
    <w:rsid w:val="006D4245"/>
    <w:rsid w:val="006E3FA3"/>
    <w:rsid w:val="006E6031"/>
    <w:rsid w:val="006E7376"/>
    <w:rsid w:val="006F31A5"/>
    <w:rsid w:val="006F6098"/>
    <w:rsid w:val="00703B97"/>
    <w:rsid w:val="00704696"/>
    <w:rsid w:val="0070590C"/>
    <w:rsid w:val="007164C0"/>
    <w:rsid w:val="00721748"/>
    <w:rsid w:val="00722F19"/>
    <w:rsid w:val="007236C2"/>
    <w:rsid w:val="00731035"/>
    <w:rsid w:val="007327AB"/>
    <w:rsid w:val="00744BBC"/>
    <w:rsid w:val="00757C9C"/>
    <w:rsid w:val="00761D95"/>
    <w:rsid w:val="007637DE"/>
    <w:rsid w:val="0076684F"/>
    <w:rsid w:val="00766908"/>
    <w:rsid w:val="00766996"/>
    <w:rsid w:val="007673C4"/>
    <w:rsid w:val="007801B4"/>
    <w:rsid w:val="0078205C"/>
    <w:rsid w:val="00784345"/>
    <w:rsid w:val="0079021B"/>
    <w:rsid w:val="0079034F"/>
    <w:rsid w:val="00793AD6"/>
    <w:rsid w:val="00796F0B"/>
    <w:rsid w:val="007A6F24"/>
    <w:rsid w:val="007A7AC2"/>
    <w:rsid w:val="007A7FED"/>
    <w:rsid w:val="007C2964"/>
    <w:rsid w:val="007C33BC"/>
    <w:rsid w:val="007C4646"/>
    <w:rsid w:val="007C6066"/>
    <w:rsid w:val="007D4829"/>
    <w:rsid w:val="007E3D87"/>
    <w:rsid w:val="007E6CA0"/>
    <w:rsid w:val="007F1B7B"/>
    <w:rsid w:val="007F54DB"/>
    <w:rsid w:val="008037E5"/>
    <w:rsid w:val="008041F5"/>
    <w:rsid w:val="00804804"/>
    <w:rsid w:val="0081036C"/>
    <w:rsid w:val="00816B77"/>
    <w:rsid w:val="00833201"/>
    <w:rsid w:val="00833C8B"/>
    <w:rsid w:val="00837A37"/>
    <w:rsid w:val="008474D5"/>
    <w:rsid w:val="0085053B"/>
    <w:rsid w:val="00850D32"/>
    <w:rsid w:val="00852A28"/>
    <w:rsid w:val="00870AF1"/>
    <w:rsid w:val="008715BF"/>
    <w:rsid w:val="00875606"/>
    <w:rsid w:val="00881FE3"/>
    <w:rsid w:val="00882637"/>
    <w:rsid w:val="00882C91"/>
    <w:rsid w:val="008834C9"/>
    <w:rsid w:val="00887207"/>
    <w:rsid w:val="008A44D1"/>
    <w:rsid w:val="008A5A82"/>
    <w:rsid w:val="008A5C17"/>
    <w:rsid w:val="008A70AA"/>
    <w:rsid w:val="008A76A8"/>
    <w:rsid w:val="008B4197"/>
    <w:rsid w:val="008B44F6"/>
    <w:rsid w:val="008C0090"/>
    <w:rsid w:val="008C0C25"/>
    <w:rsid w:val="008C3234"/>
    <w:rsid w:val="008D0AFE"/>
    <w:rsid w:val="008D14F0"/>
    <w:rsid w:val="008D2DBA"/>
    <w:rsid w:val="008E0C1A"/>
    <w:rsid w:val="008E39B4"/>
    <w:rsid w:val="008E70C9"/>
    <w:rsid w:val="008F2CF4"/>
    <w:rsid w:val="008F4D38"/>
    <w:rsid w:val="00902D6E"/>
    <w:rsid w:val="0090326E"/>
    <w:rsid w:val="00917691"/>
    <w:rsid w:val="009318E4"/>
    <w:rsid w:val="00934461"/>
    <w:rsid w:val="009464DA"/>
    <w:rsid w:val="00946E02"/>
    <w:rsid w:val="00952C38"/>
    <w:rsid w:val="00955BE1"/>
    <w:rsid w:val="009576DB"/>
    <w:rsid w:val="00963B70"/>
    <w:rsid w:val="009736E5"/>
    <w:rsid w:val="00985ED6"/>
    <w:rsid w:val="00993675"/>
    <w:rsid w:val="009A0F31"/>
    <w:rsid w:val="009B2D13"/>
    <w:rsid w:val="009B471F"/>
    <w:rsid w:val="009C0826"/>
    <w:rsid w:val="009D5A20"/>
    <w:rsid w:val="009E57D9"/>
    <w:rsid w:val="009E5DDD"/>
    <w:rsid w:val="009E70CF"/>
    <w:rsid w:val="00A0024D"/>
    <w:rsid w:val="00A04EFC"/>
    <w:rsid w:val="00A061BA"/>
    <w:rsid w:val="00A07BFB"/>
    <w:rsid w:val="00A14D9B"/>
    <w:rsid w:val="00A17565"/>
    <w:rsid w:val="00A17BCA"/>
    <w:rsid w:val="00A20D22"/>
    <w:rsid w:val="00A225F3"/>
    <w:rsid w:val="00A2389C"/>
    <w:rsid w:val="00A3526A"/>
    <w:rsid w:val="00A368E2"/>
    <w:rsid w:val="00A43F4C"/>
    <w:rsid w:val="00A46F5A"/>
    <w:rsid w:val="00A504CB"/>
    <w:rsid w:val="00A559B4"/>
    <w:rsid w:val="00A567D5"/>
    <w:rsid w:val="00A63653"/>
    <w:rsid w:val="00A6768A"/>
    <w:rsid w:val="00A75895"/>
    <w:rsid w:val="00A9124C"/>
    <w:rsid w:val="00A93A6C"/>
    <w:rsid w:val="00A959A5"/>
    <w:rsid w:val="00A9747D"/>
    <w:rsid w:val="00AA6078"/>
    <w:rsid w:val="00AC7436"/>
    <w:rsid w:val="00AD65C0"/>
    <w:rsid w:val="00AE0D21"/>
    <w:rsid w:val="00AE1A20"/>
    <w:rsid w:val="00AE7739"/>
    <w:rsid w:val="00B045EF"/>
    <w:rsid w:val="00B06C0C"/>
    <w:rsid w:val="00B156BC"/>
    <w:rsid w:val="00B1647A"/>
    <w:rsid w:val="00B372E4"/>
    <w:rsid w:val="00B43389"/>
    <w:rsid w:val="00B4660F"/>
    <w:rsid w:val="00B56299"/>
    <w:rsid w:val="00B57089"/>
    <w:rsid w:val="00B65011"/>
    <w:rsid w:val="00B67217"/>
    <w:rsid w:val="00B73E80"/>
    <w:rsid w:val="00B80D41"/>
    <w:rsid w:val="00B82E30"/>
    <w:rsid w:val="00B82EB2"/>
    <w:rsid w:val="00B900A1"/>
    <w:rsid w:val="00B90820"/>
    <w:rsid w:val="00B91EB8"/>
    <w:rsid w:val="00B94784"/>
    <w:rsid w:val="00B95508"/>
    <w:rsid w:val="00B96469"/>
    <w:rsid w:val="00B97552"/>
    <w:rsid w:val="00BA50DC"/>
    <w:rsid w:val="00BA77D3"/>
    <w:rsid w:val="00BB076C"/>
    <w:rsid w:val="00BC6183"/>
    <w:rsid w:val="00BD5992"/>
    <w:rsid w:val="00BD7C4C"/>
    <w:rsid w:val="00BF7608"/>
    <w:rsid w:val="00BF7756"/>
    <w:rsid w:val="00C02CA5"/>
    <w:rsid w:val="00C0594E"/>
    <w:rsid w:val="00C07141"/>
    <w:rsid w:val="00C07EEC"/>
    <w:rsid w:val="00C10B2C"/>
    <w:rsid w:val="00C13C92"/>
    <w:rsid w:val="00C161C4"/>
    <w:rsid w:val="00C4277B"/>
    <w:rsid w:val="00C514D8"/>
    <w:rsid w:val="00C57313"/>
    <w:rsid w:val="00C6283A"/>
    <w:rsid w:val="00C64058"/>
    <w:rsid w:val="00C75EFD"/>
    <w:rsid w:val="00C80E0C"/>
    <w:rsid w:val="00C82A97"/>
    <w:rsid w:val="00C960BB"/>
    <w:rsid w:val="00CA0096"/>
    <w:rsid w:val="00CA293D"/>
    <w:rsid w:val="00CA77A3"/>
    <w:rsid w:val="00CB15D6"/>
    <w:rsid w:val="00CB5E82"/>
    <w:rsid w:val="00CC0EF3"/>
    <w:rsid w:val="00CC300E"/>
    <w:rsid w:val="00CD0B37"/>
    <w:rsid w:val="00CD21EF"/>
    <w:rsid w:val="00CD38B4"/>
    <w:rsid w:val="00CD6B32"/>
    <w:rsid w:val="00CE0E75"/>
    <w:rsid w:val="00CE7105"/>
    <w:rsid w:val="00D10830"/>
    <w:rsid w:val="00D124BF"/>
    <w:rsid w:val="00D20AFC"/>
    <w:rsid w:val="00D2759D"/>
    <w:rsid w:val="00D31833"/>
    <w:rsid w:val="00D450B5"/>
    <w:rsid w:val="00D56377"/>
    <w:rsid w:val="00D62105"/>
    <w:rsid w:val="00D6389D"/>
    <w:rsid w:val="00D646D7"/>
    <w:rsid w:val="00D6685C"/>
    <w:rsid w:val="00D70FE3"/>
    <w:rsid w:val="00D80905"/>
    <w:rsid w:val="00D841C2"/>
    <w:rsid w:val="00D85867"/>
    <w:rsid w:val="00D86F15"/>
    <w:rsid w:val="00D92EEF"/>
    <w:rsid w:val="00DA2A44"/>
    <w:rsid w:val="00DA6F99"/>
    <w:rsid w:val="00DA71C3"/>
    <w:rsid w:val="00DB4762"/>
    <w:rsid w:val="00DB6CBD"/>
    <w:rsid w:val="00DC341F"/>
    <w:rsid w:val="00DC723A"/>
    <w:rsid w:val="00DD0202"/>
    <w:rsid w:val="00DD6993"/>
    <w:rsid w:val="00DE23C2"/>
    <w:rsid w:val="00DE2B0D"/>
    <w:rsid w:val="00DF6D19"/>
    <w:rsid w:val="00E04AA6"/>
    <w:rsid w:val="00E10DAC"/>
    <w:rsid w:val="00E15A01"/>
    <w:rsid w:val="00E1623C"/>
    <w:rsid w:val="00E25F79"/>
    <w:rsid w:val="00E401B7"/>
    <w:rsid w:val="00E41AF1"/>
    <w:rsid w:val="00E43D36"/>
    <w:rsid w:val="00E46010"/>
    <w:rsid w:val="00E47777"/>
    <w:rsid w:val="00E561C7"/>
    <w:rsid w:val="00E56434"/>
    <w:rsid w:val="00E5692A"/>
    <w:rsid w:val="00E60356"/>
    <w:rsid w:val="00E6296E"/>
    <w:rsid w:val="00E62FE0"/>
    <w:rsid w:val="00E64A73"/>
    <w:rsid w:val="00E65E26"/>
    <w:rsid w:val="00E72760"/>
    <w:rsid w:val="00E7545D"/>
    <w:rsid w:val="00E8078A"/>
    <w:rsid w:val="00E82E1F"/>
    <w:rsid w:val="00E84394"/>
    <w:rsid w:val="00E9181A"/>
    <w:rsid w:val="00E96673"/>
    <w:rsid w:val="00EA042F"/>
    <w:rsid w:val="00EA0451"/>
    <w:rsid w:val="00EA0AA4"/>
    <w:rsid w:val="00EB1C71"/>
    <w:rsid w:val="00EC5E44"/>
    <w:rsid w:val="00ED0B91"/>
    <w:rsid w:val="00ED1703"/>
    <w:rsid w:val="00ED7D5A"/>
    <w:rsid w:val="00EE13AE"/>
    <w:rsid w:val="00EE3FF0"/>
    <w:rsid w:val="00EE40FD"/>
    <w:rsid w:val="00F025BA"/>
    <w:rsid w:val="00F112F1"/>
    <w:rsid w:val="00F127D2"/>
    <w:rsid w:val="00F14CF2"/>
    <w:rsid w:val="00F150D8"/>
    <w:rsid w:val="00F17C7F"/>
    <w:rsid w:val="00F21F81"/>
    <w:rsid w:val="00F26816"/>
    <w:rsid w:val="00F33DBA"/>
    <w:rsid w:val="00F42CA2"/>
    <w:rsid w:val="00F46BEA"/>
    <w:rsid w:val="00F46D7E"/>
    <w:rsid w:val="00F51C36"/>
    <w:rsid w:val="00F52AE0"/>
    <w:rsid w:val="00F54100"/>
    <w:rsid w:val="00F57E14"/>
    <w:rsid w:val="00F71690"/>
    <w:rsid w:val="00F749AC"/>
    <w:rsid w:val="00F75D62"/>
    <w:rsid w:val="00F77269"/>
    <w:rsid w:val="00F87416"/>
    <w:rsid w:val="00F87848"/>
    <w:rsid w:val="00F902F8"/>
    <w:rsid w:val="00F9135F"/>
    <w:rsid w:val="00FA0F29"/>
    <w:rsid w:val="00FA657B"/>
    <w:rsid w:val="00FB1313"/>
    <w:rsid w:val="00FC0739"/>
    <w:rsid w:val="00FC3D49"/>
    <w:rsid w:val="00FC6065"/>
    <w:rsid w:val="00FC6707"/>
    <w:rsid w:val="00FD06BC"/>
    <w:rsid w:val="00FD3345"/>
    <w:rsid w:val="00FF21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customStyle="true"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true"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eastAsia="Calibri" w:hAnsi="Calibri" w:ascii="Calibri"/>
      <w:sz w:val="22"/>
      <w:szCs w:val="22"/>
      <w:lang w:eastAsia="en-US"/>
    </w:rPr>
  </w:style>
  <w:style w:styleId="Tekstrezerviranogmjesta" w:type="character">
    <w:name w:val="Placeholder Text"/>
    <w:basedOn w:val="Zadanifontodlomka"/>
    <w:uiPriority w:val="99"/>
    <w:semiHidden/>
    <w:rsid w:val="003062B3"/>
    <w:rPr>
      <w:color w:val="808080"/>
      <w:bdr w:space="0" w:sz="0" w:color="auto" w:val="none"/>
      <w:shd w:fill="auto" w:color="auto" w:val="clear"/>
    </w:rPr>
  </w:style>
  <w:style w:customStyle="true" w:styleId="eSPISCCParagraphDefaultFont" w:type="character">
    <w:name w:val="eSPIS_CC_Paragraph Default Font"/>
    <w:basedOn w:val="Zadanifontodlomka"/>
    <w:rsid w:val="003062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62B3"/>
    <w:rPr>
      <w:bdr w:space="0" w:sz="0" w:color="auto" w:val="none"/>
      <w:shd w:fill="FFFFCC" w:color="auto" w:val="clear"/>
      <w:lang w:val="hr-HR"/>
    </w:rPr>
  </w:style>
  <w:style w:customStyle="true" w:styleId="PozadinaSvijetloCrvena" w:type="character">
    <w:name w:val="Pozadina_SvijetloCrvena"/>
    <w:basedOn w:val="eSPISCCParagraphDefaultFont"/>
    <w:rsid w:val="003062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62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customStyle="1"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1"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ascii="Calibri" w:eastAsia="Calibri" w:hAnsi="Calibri"/>
      <w:sz w:val="22"/>
      <w:szCs w:val="22"/>
      <w:lang w:eastAsia="en-US"/>
    </w:rPr>
  </w:style>
  <w:style w:styleId="Tekstrezerviranogmjesta" w:type="character">
    <w:name w:val="Placeholder Text"/>
    <w:basedOn w:val="Zadanifontodlomka"/>
    <w:uiPriority w:val="99"/>
    <w:semiHidden/>
    <w:rsid w:val="003062B3"/>
    <w:rPr>
      <w:color w:val="808080"/>
      <w:bdr w:color="auto" w:space="0" w:sz="0" w:val="none"/>
      <w:shd w:color="auto" w:fill="auto" w:val="clear"/>
    </w:rPr>
  </w:style>
  <w:style w:customStyle="1" w:styleId="eSPISCCParagraphDefaultFont" w:type="character">
    <w:name w:val="eSPIS_CC_Paragraph Default Font"/>
    <w:basedOn w:val="Zadanifontodlomka"/>
    <w:rsid w:val="003062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62B3"/>
    <w:rPr>
      <w:bdr w:color="auto" w:space="0" w:sz="0" w:val="none"/>
      <w:shd w:color="auto" w:fill="FFFFCC" w:val="clear"/>
      <w:lang w:val="hr-HR"/>
    </w:rPr>
  </w:style>
  <w:style w:customStyle="1" w:styleId="PozadinaSvijetloCrvena" w:type="character">
    <w:name w:val="Pozadina_SvijetloCrvena"/>
    <w:basedOn w:val="eSPISCCParagraphDefaultFont"/>
    <w:rsid w:val="003062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62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srpnja 2015.</izvorni_sadrzaj>
    <derivirana_varijabla naziv="DomainObject.Predmet.DatumRjesavanja_1">8. srpnja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St-151/2013</izvorni_sadrzaj>
    <derivirana_varijabla naziv="DomainObject.Predmet.OznakaBroj_1">St-151/2013</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NENAD ANIČIĆ vl. AMOR</izvorni_sadrzaj>
    <derivirana_varijabla naziv="DomainObject.Predmet.ProtustrankaFormated_1">  NENAD ANIČIĆ vl. AMOR</derivirana_varijabla>
  </DomainObject.Predmet.ProtustrankaFormated>
  <DomainObject.Predmet.ProtustrankaFormatedOIB>
    <izvorni_sadrzaj>  NENAD ANIČIĆ vl. AMOR, OIB 01330646530</izvorni_sadrzaj>
    <derivirana_varijabla naziv="DomainObject.Predmet.ProtustrankaFormatedOIB_1">  NENAD ANIČIĆ vl. AMOR, OIB 01330646530</derivirana_varijabla>
  </DomainObject.Predmet.ProtustrankaFormatedOIB>
  <DomainObject.Predmet.ProtustrankaFormatedWithAdress>
    <izvorni_sadrzaj> NENAD ANIČIĆ vl. AMOR, Kralja Zvonimira 49, 21312 Podstrana</izvorni_sadrzaj>
    <derivirana_varijabla naziv="DomainObject.Predmet.ProtustrankaFormatedWithAdress_1"> NENAD ANIČIĆ vl. AMOR, Kralja Zvonimira 49, 21312 Podstrana</derivirana_varijabla>
  </DomainObject.Predmet.ProtustrankaFormatedWithAdress>
  <DomainObject.Predmet.ProtustrankaFormatedWithAdressOIB>
    <izvorni_sadrzaj> NENAD ANIČIĆ vl. AMOR, OIB 01330646530, Kralja Zvonimira 49, 21312 Podstrana</izvorni_sadrzaj>
    <derivirana_varijabla naziv="DomainObject.Predmet.ProtustrankaFormatedWithAdressOIB_1"> NENAD ANIČIĆ vl. AMOR, OIB 01330646530, Kralja Zvonimira 49, 21312 Podstrana</derivirana_varijabla>
  </DomainObject.Predmet.ProtustrankaFormatedWithAdressOIB>
  <DomainObject.Predmet.ProtustrankaWithAdress>
    <izvorni_sadrzaj>NENAD ANIČIĆ vl. AMOR Kralja Zvonimira 49, 21312 Podstrana</izvorni_sadrzaj>
    <derivirana_varijabla naziv="DomainObject.Predmet.ProtustrankaWithAdress_1">NENAD ANIČIĆ vl. AMOR Kralja Zvonimira 49, 21312 Podstrana</derivirana_varijabla>
  </DomainObject.Predmet.ProtustrankaWithAdress>
  <DomainObject.Predmet.ProtustrankaWithAdressOIB>
    <izvorni_sadrzaj>NENAD ANIČIĆ vl. AMOR, OIB 01330646530, Kralja Zvonimira 49, 21312 Podstrana</izvorni_sadrzaj>
    <derivirana_varijabla naziv="DomainObject.Predmet.ProtustrankaWithAdressOIB_1">NENAD ANIČIĆ vl. AMOR, OIB 01330646530, Kralja Zvonimira 49, 21312 Podstrana</derivirana_varijabla>
  </DomainObject.Predmet.ProtustrankaWithAdressOIB>
  <DomainObject.Predmet.ProtustrankaNazivFormated>
    <izvorni_sadrzaj>NENAD ANIČIĆ vl. AMOR</izvorni_sadrzaj>
    <derivirana_varijabla naziv="DomainObject.Predmet.ProtustrankaNazivFormated_1">NENAD ANIČIĆ vl. AMOR</derivirana_varijabla>
  </DomainObject.Predmet.ProtustrankaNazivFormated>
  <DomainObject.Predmet.ProtustrankaNazivFormatedOIB>
    <izvorni_sadrzaj>NENAD ANIČIĆ vl. AMOR, OIB 01330646530</izvorni_sadrzaj>
    <derivirana_varijabla naziv="DomainObject.Predmet.ProtustrankaNazivFormatedOIB_1">NENAD ANIČIĆ vl. AMOR, OIB 01330646530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zastupanog po punomoćniku Županijsko državno odvjetništvo u Splitu; Ministarstvo financija RH, Carinska uprava, Područni carinski ured zagreb; FINANCIJSKA AGENCIJA; HRVATSKO DRUŠTVO SKLADATELJA zastupanog po punomoćniku Pavle Fellner; Hrvatski Telekom d.d.; GRAD SPLIT</izvorni_sadrzaj>
    <derivirana_varijabla naziv="DomainObject.Predmet.StrankaFormated_1">  Financijska agencija Split; Ministarstvo financija RH zastupanog po punomoćniku Županijsko državno odvjetništvo u Splitu; Ministarstvo financija RH, Carinska uprava, Područni carinski ured zagreb; FINANCIJSKA AGENCIJA; HRVATSKO DRUŠTVO SKLADATELJA zastupanog po punomoćniku Pavle Fellner; Hrvatski Telekom d.d.; GRAD SPLIT</derivirana_varijabla>
  </DomainObject.Predmet.StrankaFormated>
  <DomainObject.Predmet.StrankaFormatedOIB>
    <izvorni_sadrzaj>  Financijska agencija Split, OIB 85821130368; Ministarstvo financija RH, OIB 18683136487 zastupanog po punomoćniku Županijsko državno odvjetništvo u Splitu; Ministarstvo financija RH, Carinska uprava, Područni carinski ured zagreb; FINANCIJSKA AGENCIJA, OIB 85821130368; HRVATSKO DRUŠTVO SKLADATELJA, OIB 56668956985 zastupanog po punomoćniku Pavle Fellner; Hrvatski Telekom d.d., OIB 81793146560; GRAD SPLIT, OIB 78755598868</izvorni_sadrzaj>
    <derivirana_varijabla naziv="DomainObject.Predmet.StrankaFormatedOIB_1">  Financijska agencija Split, OIB 85821130368; Ministarstvo financija RH, OIB 18683136487 zastupanog po punomoćniku Županijsko državno odvjetništvo u Splitu; Ministarstvo financija RH, Carinska uprava, Područni carinski ured zagreb; FINANCIJSKA AGENCIJA, OIB 85821130368; HRVATSKO DRUŠTVO SKLADATELJA, OIB 56668956985 zastupanog po punomoćniku Pavle Fellner; Hrvatski Telekom d.d., OIB 81793146560; GRAD SPLIT, OIB 78755598868</derivirana_varijabla>
  </DomainObject.Predmet.StrankaFormatedOIB>
  <DomainObject.Predmet.StrankaFormatedWithAdress>
    <izvorni_sadrzaj> Financijska agencija Split, Mažuranić. šetalište 24 b, 21000 Split; Ministarstvo financija RH zastupanog po punomoćniku Županijsko državno odvjetništvo u Splitu; Ministarstvo financija RH, Carinska uprava, Područni carinski ured zagreb, Avenija Dubrovnik 11, 10000 Zagreb; FINANCIJSKA AGENCIJA, Vrtni put 3, 10000 Zagreb; HRVATSKO DRUŠTVO SKLADATELJA, Berislavićeva 9, 10000 Zagreb zastupanog po punomoćniku Pavle Fellner; Hrvatski Telekom d.d., Roberta Frangeša Mihanovića 9, Zagreb; GRAD SPLIT, Branimirova obala 17, 21000 Split</izvorni_sadrzaj>
    <derivirana_varijabla naziv="DomainObject.Predmet.StrankaFormatedWithAdress_1"> Financijska agencija Split, Mažuranić. šetalište 24 b, 21000 Split; Ministarstvo financija RH zastupanog po punomoćniku Županijsko državno odvjetništvo u Splitu; Ministarstvo financija RH, Carinska uprava, Područni carinski ured zagreb, Avenija Dubrovnik 11, 10000 Zagreb; FINANCIJSKA AGENCIJA, Vrtni put 3, 10000 Zagreb; HRVATSKO DRUŠTVO SKLADATELJA, Berislavićeva 9, 10000 Zagreb zastupanog po punomoćniku Pavle Fellner; Hrvatski Telekom d.d., Roberta Frangeša Mihanovića 9, Zagreb; GRAD SPLIT, Branimirova obala 17, 21000 Split</derivirana_varijabla>
  </DomainObject.Predmet.StrankaFormatedWithAdress>
  <DomainObject.Predmet.StrankaFormatedWithAdressOIB>
    <izvorni_sadrzaj> Financijska agencija Split, OIB 85821130368, Mažuranić. šetalište 24 b, 21000 Split; Ministarstvo financija RH, OIB 18683136487 zastupanog po punomoćniku Županijsko državno odvjetništvo u Splitu; Ministarstvo financija RH, Carinska uprava, Područni carinski ured zagreb, Avenija Dubrovnik 11, 10000 Zagreb; FINANCIJSKA AGENCIJA, OIB 85821130368, Vrtni put 3, 10000 Zagreb; HRVATSKO DRUŠTVO SKLADATELJA, OIB 56668956985, Berislavićeva 9, 10000 Zagreb zastupanog po punomoćniku Pavle Fellner; Hrvatski Telekom d.d., OIB 81793146560, Roberta Frangeša Mihanovića 9, Zagreb; GRAD SPLIT, OIB 78755598868, Branimirova obala 17, 21000 Split</izvorni_sadrzaj>
    <derivirana_varijabla naziv="DomainObject.Predmet.StrankaFormatedWithAdressOIB_1"> Financijska agencija Split, OIB 85821130368, Mažuranić. šetalište 24 b, 21000 Split; Ministarstvo financija RH, OIB 18683136487 zastupanog po punomoćniku Županijsko državno odvjetništvo u Splitu; Ministarstvo financija RH, Carinska uprava, Područni carinski ured zagreb, Avenija Dubrovnik 11, 10000 Zagreb; FINANCIJSKA AGENCIJA, OIB 85821130368, Vrtni put 3, 10000 Zagreb; HRVATSKO DRUŠTVO SKLADATELJA, OIB 56668956985, Berislavićeva 9, 10000 Zagreb zastupanog po punomoćniku Pavle Fellner; Hrvatski Telekom d.d., OIB 81793146560, Roberta Frangeša Mihanovića 9, Zagreb; GRAD SPLIT, OIB 78755598868, Branimirova obala 17, 21000 Split</derivirana_varijabla>
  </DomainObject.Predmet.StrankaFormatedWithAdressOIB>
  <DomainObject.Predmet.StrankaWithAdress>
    <izvorni_sadrzaj>Financijska agencija Split Mažuranić. šetalište 24 b,21000 Split,Ministarstvo financija RH ,Ministarstvo financija RH, Carinska uprava, Područni carinski ured zagreb Avenija Dubrovnik 11,10000 Zagreb,FINANCIJSKA AGENCIJA Vrtni put 3,10000 Zagreb,HRVATSKO DRUŠTVO SKLADATELJA Berislavićeva 9,10000 Zagreb,Hrvatski Telekom d.d. Roberta Frangeša Mihanovića 9,Zagreb,GRAD SPLIT Branimirova obala 17,21000 Split</izvorni_sadrzaj>
    <derivirana_varijabla naziv="DomainObject.Predmet.StrankaWithAdress_1">Financijska agencija Split Mažuranić. šetalište 24 b,21000 Split,Ministarstvo financija RH ,Ministarstvo financija RH, Carinska uprava, Područni carinski ured zagreb Avenija Dubrovnik 11,10000 Zagreb,FINANCIJSKA AGENCIJA Vrtni put 3,10000 Zagreb,HRVATSKO DRUŠTVO SKLADATELJA Berislavićeva 9,10000 Zagreb,Hrvatski Telekom d.d. Roberta Frangeša Mihanovića 9,Zagreb,GRAD SPLIT Branimirova obala 17,21000 Split</derivirana_varijabla>
  </DomainObject.Predmet.StrankaWithAdress>
  <DomainObject.Predmet.StrankaWithAdressOIB>
    <izvorni_sadrzaj>Financijska agencija Split, OIB 85821130368, Mažuranić. šetalište 24 b,21000 Split,Ministarstvo financija RH, OIB 18683136487,Ministarstvo financija RH, Carinska uprava, Područni carinski ured zagreb, Avenija Dubrovnik 11,10000 Zagreb,FINANCIJSKA AGENCIJA, OIB 85821130368, Vrtni put 3,10000 Zagreb,HRVATSKO DRUŠTVO SKLADATELJA, OIB 56668956985, Berislavićeva 9,10000 Zagreb,Hrvatski Telekom d.d., OIB 81793146560, Roberta Frangeša Mihanovića 9,Zagreb,GRAD SPLIT, OIB 78755598868, Branimirova obala 17,21000 Split</izvorni_sadrzaj>
    <derivirana_varijabla naziv="DomainObject.Predmet.StrankaWithAdressOIB_1">Financijska agencija Split, OIB 85821130368, Mažuranić. šetalište 24 b,21000 Split,Ministarstvo financija RH, OIB 18683136487,Ministarstvo financija RH, Carinska uprava, Područni carinski ured zagreb, Avenija Dubrovnik 11,10000 Zagreb,FINANCIJSKA AGENCIJA, OIB 85821130368, Vrtni put 3,10000 Zagreb,HRVATSKO DRUŠTVO SKLADATELJA, OIB 56668956985, Berislavićeva 9,10000 Zagreb,Hrvatski Telekom d.d., OIB 81793146560, Roberta Frangeša Mihanovića 9,Zagreb,GRAD SPLIT, OIB 78755598868, Branimirova obala 17,21000 Split</derivirana_varijabla>
  </DomainObject.Predmet.StrankaWithAdressOIB>
  <DomainObject.Predmet.StrankaNazivFormated>
    <izvorni_sadrzaj>Financijska agencija Split,Ministarstvo financija RH,Ministarstvo financija RH, Carinska uprava, Područni carinski ured zagreb,FINANCIJSKA AGENCIJA,HRVATSKO DRUŠTVO SKLADATELJA,Hrvatski Telekom d.d.,GRAD SPLIT</izvorni_sadrzaj>
    <derivirana_varijabla naziv="DomainObject.Predmet.StrankaNazivFormated_1">Financijska agencija Split,Ministarstvo financija RH,Ministarstvo financija RH, Carinska uprava, Područni carinski ured zagreb,FINANCIJSKA AGENCIJA,HRVATSKO DRUŠTVO SKLADATELJA,Hrvatski Telekom d.d.,GRAD SPLIT</derivirana_varijabla>
  </DomainObject.Predmet.StrankaNazivFormated>
  <DomainObject.Predmet.StrankaNazivFormatedOIB>
    <izvorni_sadrzaj>Financijska agencija Split, OIB 85821130368,Ministarstvo financija RH, OIB 18683136487,Ministarstvo financija RH, Carinska uprava, Područni carinski ured zagreb,FINANCIJSKA AGENCIJA, OIB 85821130368,HRVATSKO DRUŠTVO SKLADATELJA, OIB 56668956985,Hrvatski Telekom d.d., OIB 81793146560,GRAD SPLIT, OIB 78755598868</izvorni_sadrzaj>
    <derivirana_varijabla naziv="DomainObject.Predmet.StrankaNazivFormatedOIB_1">Financijska agencija Split, OIB 85821130368,Ministarstvo financija RH, OIB 18683136487,Ministarstvo financija RH, Carinska uprava, Područni carinski ured zagreb,FINANCIJSKA AGENCIJA, OIB 85821130368,HRVATSKO DRUŠTVO SKLADATELJA, OIB 56668956985,Hrvatski Telekom d.d., OIB 81793146560,GRAD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Ministarstvo financija RH zastupanog po punomoćniku Županijsko državno odvjetništvo u Splitu</item>
      <item>Ministarstvo financija RH, Carinska uprava, Područni carinski ured zagreb</item>
      <item>FINANCIJSKA AGENCIJA</item>
      <item>HRVATSKO DRUŠTVO SKLADATELJA zastupanog po punomoćniku Pavle Fellner</item>
      <item>Hrvatski Telekom d.d.</item>
      <item>GRAD SPLIT</item>
    </izvorni_sadrzaj>
    <derivirana_varijabla naziv="DomainObject.Predmet.StrankaListFormated_1">
      <item>Financijska agencija Split</item>
      <item>Ministarstvo financija RH zastupanog po punomoćniku Županijsko državno odvjetništvo u Splitu</item>
      <item>Ministarstvo financija RH, Carinska uprava, Područni carinski ured zagreb</item>
      <item>FINANCIJSKA AGENCIJA</item>
      <item>HRVATSKO DRUŠTVO SKLADATELJA zastupanog po punomoćniku Pavle Fellner</item>
      <item>Hrvatski Telekom d.d.</item>
      <item>GRAD SPLIT</item>
    </derivirana_varijabla>
  </DomainObject.Predmet.StrankaListFormated>
  <DomainObject.Predmet.StrankaListFormatedOIB>
    <izvorni_sadrzaj>
      <item>Financijska agencija Split, OIB 85821130368</item>
      <item>Ministarstvo financija RH, OIB 18683136487 zastupanog po punomoćniku Županijsko državno odvjetništvo u Splitu</item>
      <item>Ministarstvo financija RH, Carinska uprava, Područni carinski ured zagreb</item>
      <item>FINANCIJSKA AGENCIJA, OIB 85821130368</item>
      <item>HRVATSKO DRUŠTVO SKLADATELJA, OIB 56668956985 zastupanog po punomoćniku Pavle Fellner</item>
      <item>Hrvatski Telekom d.d., OIB 81793146560</item>
      <item>GRAD SPLIT, OIB 78755598868</item>
    </izvorni_sadrzaj>
    <derivirana_varijabla naziv="DomainObject.Predmet.StrankaListFormatedOIB_1">
      <item>Financijska agencija Split, OIB 85821130368</item>
      <item>Ministarstvo financija RH, OIB 18683136487 zastupanog po punomoćniku Županijsko državno odvjetništvo u Splitu</item>
      <item>Ministarstvo financija RH, Carinska uprava, Područni carinski ured zagreb</item>
      <item>FINANCIJSKA AGENCIJA, OIB 85821130368</item>
      <item>HRVATSKO DRUŠTVO SKLADATELJA, OIB 56668956985 zastupanog po punomoćniku Pavle Fellner</item>
      <item>Hrvatski Telekom d.d., OIB 81793146560</item>
      <item>GRAD SPLIT, OIB 78755598868</item>
    </derivirana_varijabla>
  </DomainObject.Predmet.StrankaListFormatedOIB>
  <DomainObject.Predmet.StrankaListFormatedWithAdress>
    <izvorni_sadrzaj>
      <item>Financijska agencija Split, Mažuranić. šetalište 24 b, 21000 Split</item>
      <item>Ministarstvo financija RH zastupanog po punomoćniku Županijsko državno odvjetništvo u Splitu</item>
      <item>Ministarstvo financija RH, Carinska uprava, Područni carinski ured zagreb, Avenija Dubrovnik 11, 10000 Zagreb</item>
      <item>FINANCIJSKA AGENCIJA, Vrtni put 3, 10000 Zagreb</item>
      <item>HRVATSKO DRUŠTVO SKLADATELJA, Berislavićeva 9, 10000 Zagreb zastupanog po punomoćniku Pavle Fellner</item>
      <item>Hrvatski Telekom d.d., Roberta Frangeša Mihanovića 9, Zagreb</item>
      <item>GRAD SPLIT, Branimirova obala 17, 21000 Split</item>
    </izvorni_sadrzaj>
    <derivirana_varijabla naziv="DomainObject.Predmet.StrankaListFormatedWithAdress_1">
      <item>Financijska agencija Split, Mažuranić. šetalište 24 b, 21000 Split</item>
      <item>Ministarstvo financija RH zastupanog po punomoćniku Županijsko državno odvjetništvo u Splitu</item>
      <item>Ministarstvo financija RH, Carinska uprava, Područni carinski ured zagreb, Avenija Dubrovnik 11, 10000 Zagreb</item>
      <item>FINANCIJSKA AGENCIJA, Vrtni put 3, 10000 Zagreb</item>
      <item>HRVATSKO DRUŠTVO SKLADATELJA, Berislavićeva 9, 10000 Zagreb zastupanog po punomoćniku Pavle Fellner</item>
      <item>Hrvatski Telekom d.d., Roberta Frangeša Mihanovića 9, Zagreb</item>
      <item>GRAD SPLIT, Branimirova obala 17, 21000 Split</item>
    </derivirana_varijabla>
  </DomainObject.Predmet.StrankaListFormatedWithAdress>
  <DomainObject.Predmet.StrankaListFormatedWithAdressOIB>
    <izvorni_sadrzaj>
      <item>Financijska agencija Split, OIB 85821130368, Mažuranić. šetalište 24 b, 21000 Split</item>
      <item>Ministarstvo financija RH, OIB 18683136487 zastupanog po punomoćniku Županijsko državno odvjetništvo u Splitu</item>
      <item>Ministarstvo financija RH, Carinska uprava, Područni carinski ured zagreb, Avenija Dubrovnik 11, 10000 Zagreb</item>
      <item>FINANCIJSKA AGENCIJA, OIB 85821130368, Vrtni put 3, 10000 Zagreb</item>
      <item>HRVATSKO DRUŠTVO SKLADATELJA, OIB 56668956985, Berislavićeva 9, 10000 Zagreb zastupanog po punomoćniku Pavle Fellner</item>
      <item>Hrvatski Telekom d.d., OIB 81793146560, Roberta Frangeša Mihanovića 9, Zagreb</item>
      <item>GRAD SPLIT, OIB 78755598868, Branimirova obala 17, 21000 Split</item>
    </izvorni_sadrzaj>
    <derivirana_varijabla naziv="DomainObject.Predmet.StrankaListFormatedWithAdressOIB_1">
      <item>Financijska agencija Split, OIB 85821130368, Mažuranić. šetalište 24 b, 21000 Split</item>
      <item>Ministarstvo financija RH, OIB 18683136487 zastupanog po punomoćniku Županijsko državno odvjetništvo u Splitu</item>
      <item>Ministarstvo financija RH, Carinska uprava, Područni carinski ured zagreb, Avenija Dubrovnik 11, 10000 Zagreb</item>
      <item>FINANCIJSKA AGENCIJA, OIB 85821130368, Vrtni put 3, 10000 Zagreb</item>
      <item>HRVATSKO DRUŠTVO SKLADATELJA, OIB 56668956985, Berislavićeva 9, 10000 Zagreb zastupanog po punomoćniku Pavle Fellner</item>
      <item>Hrvatski Telekom d.d., OIB 81793146560, Roberta Frangeša Mihanovića 9, Zagreb</item>
      <item>GRAD SPLIT, OIB 78755598868, Branimirova obala 17, 21000 Split</item>
    </derivirana_varijabla>
  </DomainObject.Predmet.StrankaListFormatedWithAdressOIB>
  <DomainObject.Predmet.StrankaListNazivFormated>
    <izvorni_sadrzaj>
      <item>Financijska agencija Split</item>
      <item>Ministarstvo financija RH</item>
      <item>Ministarstvo financija RH, Carinska uprava, Područni carinski ured zagreb</item>
      <item>FINANCIJSKA AGENCIJA</item>
      <item>HRVATSKO DRUŠTVO SKLADATELJA</item>
      <item>Hrvatski Telekom d.d.</item>
      <item>GRAD SPLIT</item>
    </izvorni_sadrzaj>
    <derivirana_varijabla naziv="DomainObject.Predmet.StrankaListNazivFormated_1">
      <item>Financijska agencija Split</item>
      <item>Ministarstvo financija RH</item>
      <item>Ministarstvo financija RH, Carinska uprava, Područni carinski ured zagreb</item>
      <item>FINANCIJSKA AGENCIJA</item>
      <item>HRVATSKO DRUŠTVO SKLADATELJA</item>
      <item>Hrvatski Telekom d.d.</item>
      <item>GRAD SPLIT</item>
    </derivirana_varijabla>
  </DomainObject.Predmet.StrankaListNazivFormated>
  <DomainObject.Predmet.StrankaListNazivFormatedOIB>
    <izvorni_sadrzaj>
      <item>Financijska agencija Split, OIB 85821130368</item>
      <item>Ministarstvo financija RH, OIB 18683136487</item>
      <item>Ministarstvo financija RH, Carinska uprava, Područni carinski ured zagreb</item>
      <item>FINANCIJSKA AGENCIJA, OIB 85821130368</item>
      <item>HRVATSKO DRUŠTVO SKLADATELJA, OIB 56668956985</item>
      <item>Hrvatski Telekom d.d., OIB 81793146560</item>
      <item>GRAD SPLIT, OIB 78755598868</item>
    </izvorni_sadrzaj>
    <derivirana_varijabla naziv="DomainObject.Predmet.StrankaListNazivFormatedOIB_1">
      <item>Financijska agencija Split, OIB 85821130368</item>
      <item>Ministarstvo financija RH, OIB 18683136487</item>
      <item>Ministarstvo financija RH, Carinska uprava, Područni carinski ured zagreb</item>
      <item>FINANCIJSKA AGENCIJA, OIB 85821130368</item>
      <item>HRVATSKO DRUŠTVO SKLADATELJA, OIB 56668956985</item>
      <item>Hrvatski Telekom d.d., OIB 81793146560</item>
      <item>GRAD SPLIT, OIB 78755598868</item>
    </derivirana_varijabla>
  </DomainObject.Predmet.StrankaListNazivFormatedOIB>
  <DomainObject.Predmet.ProtuStrankaListFormated>
    <izvorni_sadrzaj>
      <item>NENAD ANIČIĆ vl. AMOR</item>
    </izvorni_sadrzaj>
    <derivirana_varijabla naziv="DomainObject.Predmet.ProtuStrankaListFormated_1">
      <item>NENAD ANIČIĆ vl. AMOR</item>
    </derivirana_varijabla>
  </DomainObject.Predmet.ProtuStrankaListFormated>
  <DomainObject.Predmet.ProtuStrankaListFormatedOIB>
    <izvorni_sadrzaj>
      <item>NENAD ANIČIĆ vl. AMOR, OIB 01330646530</item>
    </izvorni_sadrzaj>
    <derivirana_varijabla naziv="DomainObject.Predmet.ProtuStrankaListFormatedOIB_1">
      <item>NENAD ANIČIĆ vl. AMOR, OIB 01330646530</item>
    </derivirana_varijabla>
  </DomainObject.Predmet.ProtuStrankaListFormatedOIB>
  <DomainObject.Predmet.ProtuStrankaListFormatedWithAdress>
    <izvorni_sadrzaj>
      <item>NENAD ANIČIĆ vl. AMOR, Kralja Zvonimira 49, 21312 Podstrana</item>
    </izvorni_sadrzaj>
    <derivirana_varijabla naziv="DomainObject.Predmet.ProtuStrankaListFormatedWithAdress_1">
      <item>NENAD ANIČIĆ vl. AMOR, Kralja Zvonimira 49, 21312 Podstrana</item>
    </derivirana_varijabla>
  </DomainObject.Predmet.ProtuStrankaListFormatedWithAdress>
  <DomainObject.Predmet.ProtuStrankaListFormatedWithAdressOIB>
    <izvorni_sadrzaj>
      <item>NENAD ANIČIĆ vl. AMOR, OIB 01330646530, Kralja Zvonimira 49, 21312 Podstrana</item>
    </izvorni_sadrzaj>
    <derivirana_varijabla naziv="DomainObject.Predmet.ProtuStrankaListFormatedWithAdressOIB_1">
      <item>NENAD ANIČIĆ vl. AMOR, OIB 01330646530, Kralja Zvonimira 49, 21312 Podstrana</item>
    </derivirana_varijabla>
  </DomainObject.Predmet.ProtuStrankaListFormatedWithAdressOIB>
  <DomainObject.Predmet.ProtuStrankaListNazivFormated>
    <izvorni_sadrzaj>
      <item>NENAD ANIČIĆ vl. AMOR</item>
    </izvorni_sadrzaj>
    <derivirana_varijabla naziv="DomainObject.Predmet.ProtuStrankaListNazivFormated_1">
      <item>NENAD ANIČIĆ vl. AMOR</item>
    </derivirana_varijabla>
  </DomainObject.Predmet.ProtuStrankaListNazivFormated>
  <DomainObject.Predmet.ProtuStrankaListNazivFormatedOIB>
    <izvorni_sadrzaj>
      <item>NENAD ANIČIĆ vl. AMOR, OIB 01330646530</item>
    </izvorni_sadrzaj>
    <derivirana_varijabla naziv="DomainObject.Predmet.ProtuStrankaListNazivFormatedOIB_1">
      <item>NENAD ANIČIĆ vl. AMOR, OIB 01330646530</item>
    </derivirana_varijabla>
  </DomainObject.Predmet.ProtuStrankaListNazivFormatedOIB>
  <DomainObject.Predmet.OstaliListFormated>
    <izvorni_sadrzaj>
      <item>Mira Hajdić</item>
      <item>Županijsko državno odvjetništvo u Splitu punomoćnik sudionika u postupku Ministarstvo financija RH</item>
      <item>Pavle Fellner punomoćnik sudionika u postupku HRVATSKO DRUŠTVO SKLADATELJA</item>
    </izvorni_sadrzaj>
    <derivirana_varijabla naziv="DomainObject.Predmet.OstaliListFormated_1">
      <item>Mira Hajdić</item>
      <item>Županijsko državno odvjetništvo u Splitu punomoćnik sudionika u postupku Ministarstvo financija RH</item>
      <item>Pavle Fellner punomoćnik sudionika u postupku HRVATSKO DRUŠTVO SKLADATELJA</item>
    </derivirana_varijabla>
  </DomainObject.Predmet.OstaliListFormated>
  <DomainObject.Predmet.OstaliListFormatedOIB>
    <izvorni_sadrzaj>
      <item>Mira Hajdić, OIB 33624188331</item>
      <item>Županijsko državno odvjetništvo u Splitu punomoćnik sudionika u postupku Ministarstvo financija RH</item>
      <item>Pavle Fellner, OIB 66210646862 punomoćnik sudionika u postupku HRVATSKO DRUŠTVO SKLADATELJA</item>
    </izvorni_sadrzaj>
    <derivirana_varijabla naziv="DomainObject.Predmet.OstaliListFormatedOIB_1">
      <item>Mira Hajdić, OIB 33624188331</item>
      <item>Županijsko državno odvjetništvo u Splitu punomoćnik sudionika u postupku Ministarstvo financija RH</item>
      <item>Pavle Fellner, OIB 66210646862 punomoćnik sudionika u postupku HRVATSKO DRUŠTVO SKLADATELJA</item>
    </derivirana_varijabla>
  </DomainObject.Predmet.OstaliListFormatedOIB>
  <DomainObject.Predmet.OstaliListFormatedWithAdress>
    <izvorni_sadrzaj>
      <item>Mira Hajdić, Smiljanićeva 2, 21000 Split</item>
      <item>Županijsko državno odvjetništvo u Splitu, Gundulićeva 29a, 21000 Split punomoćnik sudionika u postupku Ministarstvo financija RH</item>
      <item>Pavle Fellner, Jurišićeva 1A, 10000 Zagreb punomoćnik sudionika u postupku HRVATSKO DRUŠTVO SKLADATELJA</item>
    </izvorni_sadrzaj>
    <derivirana_varijabla naziv="DomainObject.Predmet.OstaliListFormatedWithAdress_1">
      <item>Mira Hajdić, Smiljanićeva 2, 21000 Split</item>
      <item>Županijsko državno odvjetništvo u Splitu, Gundulićeva 29a, 21000 Split punomoćnik sudionika u postupku Ministarstvo financija RH</item>
      <item>Pavle Fellner, Jurišićeva 1A, 10000 Zagreb punomoćnik sudionika u postupku HRVATSKO DRUŠTVO SKLADATELJA</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 punomoćnik sudionika u postupku Ministarstvo financija RH</item>
      <item>Pavle Fellner, OIB 66210646862, Jurišićeva 1A, 10000 Zagreb punomoćnik sudionika u postupku HRVATSKO DRUŠTVO SKLADATELJA</item>
    </izvorni_sadrzaj>
    <derivirana_varijabla naziv="DomainObject.Predmet.OstaliListFormatedWithAdressOIB_1">
      <item>Mira Hajdić, OIB 33624188331, Smiljanićeva 2, 21000 Split</item>
      <item>Županijsko državno odvjetništvo u Splitu, Gundulićeva 29a, 21000 Split punomoćnik sudionika u postupku Ministarstvo financija RH</item>
      <item>Pavle Fellner, OIB 66210646862, Jurišićeva 1A, 10000 Zagreb punomoćnik sudionika u postupku HRVATSKO DRUŠTVO SKLADATELJA</item>
    </derivirana_varijabla>
  </DomainObject.Predmet.OstaliListFormatedWithAdressOIB>
  <DomainObject.Predmet.OstaliListNazivFormated>
    <izvorni_sadrzaj>
      <item>Mira Hajdić</item>
      <item>Županijsko državno odvjetništvo u Splitu</item>
      <item>Pavle Fellner</item>
    </izvorni_sadrzaj>
    <derivirana_varijabla naziv="DomainObject.Predmet.OstaliListNazivFormated_1">
      <item>Mira Hajdić</item>
      <item>Županijsko državno odvjetništvo u Splitu</item>
      <item>Pavle Fellner</item>
    </derivirana_varijabla>
  </DomainObject.Predmet.OstaliListNazivFormated>
  <DomainObject.Predmet.OstaliListNazivFormatedOIB>
    <izvorni_sadrzaj>
      <item>Mira Hajdić, OIB 33624188331</item>
      <item>Županijsko državno odvjetništvo u Splitu</item>
      <item>Pavle Fellner, OIB 66210646862</item>
    </izvorni_sadrzaj>
    <derivirana_varijabla naziv="DomainObject.Predmet.OstaliListNazivFormatedOIB_1">
      <item>Mira Hajdić, OIB 33624188331</item>
      <item>Županijsko državno odvjetništvo u Splitu</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NENAD ANIČIĆ vl. AMOR</izvorni_sadrzaj>
    <derivirana_varijabla naziv="DomainObject.Predmet.ProtustrankaIDrugi_1">NENAD ANIČIĆ vl. AMOR</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NENAD ANIČIĆ vl. AMOR, OIB 01330646530, Kralja Zvonimira 49, 21312 Podstrana</izvorni_sadrzaj>
    <derivirana_varijabla naziv="DomainObject.Predmet.ProtustrankaIDrugiAdressOIB_1">NENAD ANIČIĆ vl. AMOR, OIB 01330646530, Kralja Zvonimira 49, 21312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srpnja 2015.</izvorni_sadrzaj>
    <derivirana_varijabla naziv="DomainObject.Predmet.OdlukaRjesenje.DatumDonosenjaOdluke_1">8. srpnja 2015.</derivirana_varijabla>
  </DomainObject.Predmet.OdlukaRjesenje.DatumDonosenjaOdluke>
  <DomainObject.Predmet.OdlukaRjesenje.DatumPravomocnosti>
    <izvorni_sadrzaj>4. kolovoza 2015.</izvorni_sadrzaj>
    <derivirana_varijabla naziv="DomainObject.Predmet.OdlukaRjesenje.DatumPravomocnosti_1">4. kolovoza 2015.</derivirana_varijabla>
  </DomainObject.Predmet.OdlukaRjesenje.DatumPravomocnosti>
  <DomainObject.Predmet.OdlukaRjesenje.Oznaka>
    <izvorni_sadrzaj>St-151/2013-47</izvorni_sadrzaj>
    <derivirana_varijabla naziv="DomainObject.Predmet.OdlukaRjesenje.Oznaka_1">St-151/2013-47</derivirana_varijabla>
  </DomainObject.Predmet.OdlukaRjesenje.Oznaka>
  <DomainObject.Predmet.SudioniciListNaziv>
    <izvorni_sadrzaj>
      <item>NENAD ANIČIĆ vl. AMOR</item>
      <item>Financijska agencija Split</item>
      <item>Mira Hajdić</item>
      <item>Ministarstvo financija RH</item>
      <item>Županijsko državno odvjetništvo u Splitu</item>
      <item>Ministarstvo financija RH, Carinska uprava, Područni carinski ured zagreb</item>
      <item>FINANCIJSKA AGENCIJA</item>
      <item>HRVATSKO DRUŠTVO SKLADATELJA</item>
      <item>Pavle Fellner</item>
      <item>Hrvatski Telekom d.d.</item>
      <item>GRAD SPLIT</item>
    </izvorni_sadrzaj>
    <derivirana_varijabla naziv="DomainObject.Predmet.SudioniciListNaziv_1">
      <item>NENAD ANIČIĆ vl. AMOR</item>
      <item>Financijska agencija Split</item>
      <item>Mira Hajdić</item>
      <item>Ministarstvo financija RH</item>
      <item>Županijsko državno odvjetništvo u Splitu</item>
      <item>Ministarstvo financija RH, Carinska uprava, Područni carinski ured zagreb</item>
      <item>FINANCIJSKA AGENCIJA</item>
      <item>HRVATSKO DRUŠTVO SKLADATELJA</item>
      <item>Pavle Fellner</item>
      <item>Hrvatski Telekom d.d.</item>
      <item>GRAD SPLIT</item>
    </derivirana_varijabla>
  </DomainObject.Predmet.SudioniciListNaziv>
  <DomainObject.Predmet.SudioniciListAdressOIB>
    <izvorni_sadrzaj>
      <item>NENAD ANIČIĆ vl. AMOR, OIB 01330646530, Kralja Zvonimira 49,21312 Podstrana</item>
      <item>Financijska agencija Split, OIB 85821130368, Mažuranić. šetalište 24 b,21000 Split</item>
      <item>Mira Hajdić, OIB 33624188331, Smiljanićeva 2,21000 Split</item>
      <item>Ministarstvo financija RH, OIB 18683136487</item>
      <item>Županijsko državno odvjetništvo u Splitu, Gundulićeva 29a,21000 Split</item>
      <item>Ministarstvo financija RH, Carinska uprava, Područni carinski ured zagreb, Avenija Dubrovnik 11,10000 Zagreb</item>
      <item>FINANCIJSKA AGENCIJA, OIB 85821130368, Vrtni put 3,10000 Zagreb</item>
      <item>HRVATSKO DRUŠTVO SKLADATELJA, OIB 56668956985, Berislavićeva 9,10000 Zagreb</item>
      <item>Pavle Fellner, OIB 66210646862, Jurišićeva 1A,10000 Zagreb</item>
      <item>Hrvatski Telekom d.d., OIB 81793146560, Roberta Frangeša Mihanovića 9,Zagreb</item>
      <item>GRAD SPLIT, OIB 78755598868, Branimirova obala 17,21000 Split</item>
    </izvorni_sadrzaj>
    <derivirana_varijabla naziv="DomainObject.Predmet.SudioniciListAdressOIB_1">
      <item>NENAD ANIČIĆ vl. AMOR, OIB 01330646530, Kralja Zvonimira 49,21312 Podstrana</item>
      <item>Financijska agencija Split, OIB 85821130368, Mažuranić. šetalište 24 b,21000 Split</item>
      <item>Mira Hajdić, OIB 33624188331, Smiljanićeva 2,21000 Split</item>
      <item>Ministarstvo financija RH, OIB 18683136487</item>
      <item>Županijsko državno odvjetništvo u Splitu, Gundulićeva 29a,21000 Split</item>
      <item>Ministarstvo financija RH, Carinska uprava, Područni carinski ured zagreb, Avenija Dubrovnik 11,10000 Zagreb</item>
      <item>FINANCIJSKA AGENCIJA, OIB 85821130368, Vrtni put 3,10000 Zagreb</item>
      <item>HRVATSKO DRUŠTVO SKLADATELJA, OIB 56668956985, Berislavićeva 9,10000 Zagreb</item>
      <item>Pavle Fellner, OIB 66210646862, Jurišićeva 1A,10000 Zagreb</item>
      <item>Hrvatski Telekom d.d., OIB 81793146560, Roberta Frangeša Mihanovića 9,Zagreb</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01330646530</item>
      <item>, OIB 85821130368</item>
      <item>, OIB 33624188331</item>
      <item>, OIB 18683136487</item>
      <item>, OIB null</item>
      <item>, OIB null</item>
      <item>, OIB 85821130368</item>
      <item>, OIB 56668956985</item>
      <item>, OIB 66210646862</item>
      <item>, OIB 81793146560</item>
      <item>, OIB 78755598868</item>
    </izvorni_sadrzaj>
    <derivirana_varijabla naziv="DomainObject.Predmet.SudioniciListNazivOIB_1">
      <item>, OIB 01330646530</item>
      <item>, OIB 85821130368</item>
      <item>, OIB 33624188331</item>
      <item>, OIB 18683136487</item>
      <item>, OIB null</item>
      <item>, OIB null</item>
      <item>, OIB 85821130368</item>
      <item>, OIB 56668956985</item>
      <item>, OIB 66210646862</item>
      <item>, OIB 81793146560</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356802-000B-412E-AA91-EE277AF22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851</properties:Words>
  <properties:Characters>4981</properties:Characters>
  <properties:Lines>131</properties:Lines>
  <properties:Paragraphs>31</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2015-09-24T11:02:00Z</dcterms:created>
  <dc:creator>Trgovački sud Split</dc:creator>
  <cp:lastModifiedBy>Katarina Mikulić</cp:lastModifiedBy>
  <cp:lastPrinted>2016-01-18T13:26:00Z</cp:lastPrinted>
  <dcterms:modified xmlns:xsi="http://www.w3.org/2001/XMLSchema-instance" xsi:type="dcterms:W3CDTF">2016-01-18T13:28:00Z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