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499a" w14:paraId="dc4499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2350D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St-3405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45D22" w:rsidR="00E45D22" w:rsidRPr="00E45D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45D22" w:rsidRPr="00E45D22">
        <w:t xml:space="preserve"> </w:t>
      </w:r>
      <w:r w:rsidR="00E45D22" w:rsidRPr="00E45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AMPLISSIME d.o.o., Zagreb, Božidara Magovca 111, </w:t>
      </w:r>
    </w:p>
    <w:p w:rsidRDefault="00E45D22" w:rsidP="00E45D2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D2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080480540, OIB: 40074435031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E45D22" w:rsidRPr="00E45D22">
        <w:t xml:space="preserve"> </w:t>
      </w:r>
      <w:r w:rsidR="00E45D22" w:rsidRPr="00E45D22">
        <w:rPr>
          <w:rFonts w:cs="Times New Roman" w:eastAsia="Times New Roman" w:hAnsi="Times New Roman" w:ascii="Times New Roman"/>
          <w:sz w:val="24"/>
          <w:szCs w:val="24"/>
          <w:lang w:eastAsia="hr-HR"/>
        </w:rPr>
        <w:t>AMPLISSIME d.o.o.</w:t>
      </w:r>
      <w:r w:rsidR="00E45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Božidara Magovca 111, </w:t>
      </w:r>
      <w:r w:rsidR="00E45D22" w:rsidRPr="00E45D2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080480540, OIB: 40074435031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E45D2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0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630C13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630C13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30C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630C13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E45D22" w:rsidRPr="00E45D22">
        <w:t xml:space="preserve"> </w:t>
      </w:r>
      <w:r w:rsidR="00E45D22" w:rsidRPr="00E45D22">
        <w:rPr>
          <w:rFonts w:cs="Times New Roman" w:hAnsi="Times New Roman" w:ascii="Times New Roman"/>
          <w:sz w:val="24"/>
          <w:szCs w:val="24"/>
        </w:rPr>
        <w:t>AMPLISSIME d.o.o., Zagreb, Božidara Magovca 111, MBS: 080480540, OIB: 40074435031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C7C6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C7C63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7256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D2350D">
      <w:rPr>
        <w:rFonts w:cs="Times New Roman" w:hAnsi="Times New Roman" w:ascii="Times New Roman"/>
        <w:sz w:val="24"/>
        <w:szCs w:val="24"/>
      </w:rPr>
      <w:tab/>
      <w:t>22. St-3405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7256A"/>
    <w:rsid w:val="004B7D7E"/>
    <w:rsid w:val="0050115D"/>
    <w:rsid w:val="00524620"/>
    <w:rsid w:val="00552C1A"/>
    <w:rsid w:val="005605B4"/>
    <w:rsid w:val="0059603A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B228D8"/>
    <w:rsid w:val="00B621A2"/>
    <w:rsid w:val="00B86677"/>
    <w:rsid w:val="00BA36F5"/>
    <w:rsid w:val="00BE3395"/>
    <w:rsid w:val="00BF0F60"/>
    <w:rsid w:val="00C1215A"/>
    <w:rsid w:val="00C4061F"/>
    <w:rsid w:val="00C537FD"/>
    <w:rsid w:val="00C64D92"/>
    <w:rsid w:val="00C814B1"/>
    <w:rsid w:val="00C9607A"/>
    <w:rsid w:val="00CA6C01"/>
    <w:rsid w:val="00D16D7D"/>
    <w:rsid w:val="00D2350D"/>
    <w:rsid w:val="00D40C44"/>
    <w:rsid w:val="00D8240A"/>
    <w:rsid w:val="00DA38AC"/>
    <w:rsid w:val="00DC1676"/>
    <w:rsid w:val="00DD15CB"/>
    <w:rsid w:val="00DE5400"/>
    <w:rsid w:val="00DE71BE"/>
    <w:rsid w:val="00E01338"/>
    <w:rsid w:val="00E45D22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72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5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725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725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725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72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72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72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725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3405</izvorni_sadrzaj>
    <derivirana_varijabla naziv="DomainObject.Predmet.Broj_1">3405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St-3405/2015</izvorni_sadrzaj>
    <derivirana_varijabla naziv="DomainObject.Predmet.OznakaBroj_1">St-3405/2015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AMPLISSIME d.o.o. zastupanog po punomoćniku Goran Lupoglavac; Kristina Lupoglavac</izvorni_sadrzaj>
    <derivirana_varijabla naziv="DomainObject.Predmet.ProtustrankaFormated_1">  AMPLISSIME d.o.o. zastupanog po punomoćniku Goran Lupoglavac; Kristina Lupoglavac</derivirana_varijabla>
  </DomainObject.Predmet.ProtustrankaFormated>
  <DomainObject.Predmet.ProtustrankaFormatedOIB>
    <izvorni_sadrzaj>  AMPLISSIME d.o.o., OIB 40074435031 zastupanog po punomoćniku Goran Lupoglavac; Kristina Lupoglavac</izvorni_sadrzaj>
    <derivirana_varijabla naziv="DomainObject.Predmet.ProtustrankaFormatedOIB_1">  AMPLISSIME d.o.o., OIB 40074435031 zastupanog po punomoćniku Goran Lupoglavac; Kristina Lupoglavac</derivirana_varijabla>
  </DomainObject.Predmet.ProtustrankaFormatedOIB>
  <DomainObject.Predmet.ProtustrankaFormatedWithAdress>
    <izvorni_sadrzaj> AMPLISSIME d.o.o., Božidara Magovca 111, 10000 Zagreb zastupanog po punomoćniku Goran Lupoglavac; Kristina Lupoglavac</izvorni_sadrzaj>
    <derivirana_varijabla naziv="DomainObject.Predmet.ProtustrankaFormatedWithAdress_1"> AMPLISSIME d.o.o., Božidara Magovca 111, 10000 Zagreb zastupanog po punomoćniku Goran Lupoglavac; Kristina Lupoglavac</derivirana_varijabla>
  </DomainObject.Predmet.ProtustrankaFormatedWithAdress>
  <DomainObject.Predmet.ProtustrankaFormatedWithAdressOIB>
    <izvorni_sadrzaj> AMPLISSIME d.o.o., OIB 40074435031, Božidara Magovca 111, 10000 Zagreb zastupanog po punomoćniku Goran Lupoglavac; Kristina Lupoglavac</izvorni_sadrzaj>
    <derivirana_varijabla naziv="DomainObject.Predmet.ProtustrankaFormatedWithAdressOIB_1"> AMPLISSIME d.o.o., OIB 40074435031, Božidara Magovca 111, 10000 Zagreb zastupanog po punomoćniku Goran Lupoglavac; Kristina Lupoglavac</derivirana_varijabla>
  </DomainObject.Predmet.ProtustrankaFormatedWithAdressOIB>
  <DomainObject.Predmet.ProtustrankaWithAdress>
    <izvorni_sadrzaj>AMPLISSIME d.o.o. Božidara Magovca 111, 10000 Zagreb</izvorni_sadrzaj>
    <derivirana_varijabla naziv="DomainObject.Predmet.ProtustrankaWithAdress_1">AMPLISSIME d.o.o. Božidara Magovca 111, 10000 Zagreb</derivirana_varijabla>
  </DomainObject.Predmet.ProtustrankaWithAdress>
  <DomainObject.Predmet.ProtustrankaWithAdressOIB>
    <izvorni_sadrzaj>AMPLISSIME d.o.o., OIB 40074435031, Božidara Magovca 111, 10000 Zagreb</izvorni_sadrzaj>
    <derivirana_varijabla naziv="DomainObject.Predmet.ProtustrankaWithAdressOIB_1">AMPLISSIME d.o.o., OIB 40074435031, Božidara Magovca 111, 10000 Zagreb</derivirana_varijabla>
  </DomainObject.Predmet.ProtustrankaWithAdressOIB>
  <DomainObject.Predmet.ProtustrankaNazivFormated>
    <izvorni_sadrzaj>AMPLISSIME d.o.o.</izvorni_sadrzaj>
    <derivirana_varijabla naziv="DomainObject.Predmet.ProtustrankaNazivFormated_1">AMPLISSIME d.o.o.</derivirana_varijabla>
  </DomainObject.Predmet.ProtustrankaNazivFormated>
  <DomainObject.Predmet.ProtustrankaNazivFormatedOIB>
    <izvorni_sadrzaj>AMPLISSIME d.o.o., OIB 40074435031</izvorni_sadrzaj>
    <derivirana_varijabla naziv="DomainObject.Predmet.ProtustrankaNazivFormatedOIB_1">AMPLISSIME d.o.o., OIB 40074435031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AMPLISSIME d.o.o. zastupanog po punomoćniku Goran Lupoglavac; Kristina Lupoglavac</item>
    </izvorni_sadrzaj>
    <derivirana_varijabla naziv="DomainObject.Predmet.ProtuStrankaListFormated_1">
      <item>AMPLISSIME d.o.o. zastupanog po punomoćniku Goran Lupoglavac; Kristina Lupoglavac</item>
    </derivirana_varijabla>
  </DomainObject.Predmet.ProtuStrankaListFormated>
  <DomainObject.Predmet.ProtuStrankaListFormatedOIB>
    <izvorni_sadrzaj>
      <item>AMPLISSIME d.o.o., OIB 40074435031 zastupanog po punomoćniku Goran Lupoglavac; Kristina Lupoglavac</item>
    </izvorni_sadrzaj>
    <derivirana_varijabla naziv="DomainObject.Predmet.ProtuStrankaListFormatedOIB_1">
      <item>AMPLISSIME d.o.o., OIB 40074435031 zastupanog po punomoćniku Goran Lupoglavac; Kristina Lupoglavac</item>
    </derivirana_varijabla>
  </DomainObject.Predmet.ProtuStrankaListFormatedOIB>
  <DomainObject.Predmet.ProtuStrankaListFormatedWithAdress>
    <izvorni_sadrzaj>
      <item>AMPLISSIME d.o.o., Božidara Magovca 111, 10000 Zagreb zastupanog po punomoćniku Goran Lupoglavac; Kristina Lupoglavac</item>
    </izvorni_sadrzaj>
    <derivirana_varijabla naziv="DomainObject.Predmet.ProtuStrankaListFormatedWithAdress_1">
      <item>AMPLISSIME d.o.o., Božidara Magovca 111, 10000 Zagreb zastupanog po punomoćniku Goran Lupoglavac; Kristina Lupoglavac</item>
    </derivirana_varijabla>
  </DomainObject.Predmet.ProtuStrankaListFormatedWithAdress>
  <DomainObject.Predmet.ProtuStrankaListFormatedWithAdressOIB>
    <izvorni_sadrzaj>
      <item>AMPLISSIME d.o.o., OIB 40074435031, Božidara Magovca 111, 10000 Zagreb zastupanog po punomoćniku Goran Lupoglavac; Kristina Lupoglavac</item>
    </izvorni_sadrzaj>
    <derivirana_varijabla naziv="DomainObject.Predmet.ProtuStrankaListFormatedWithAdressOIB_1">
      <item>AMPLISSIME d.o.o., OIB 40074435031, Božidara Magovca 111, 10000 Zagreb zastupanog po punomoćniku Goran Lupoglavac; Kristina Lupoglavac</item>
    </derivirana_varijabla>
  </DomainObject.Predmet.ProtuStrankaListFormatedWithAdressOIB>
  <DomainObject.Predmet.ProtuStrankaListNazivFormated>
    <izvorni_sadrzaj>
      <item>AMPLISSIME d.o.o.</item>
    </izvorni_sadrzaj>
    <derivirana_varijabla naziv="DomainObject.Predmet.ProtuStrankaListNazivFormated_1">
      <item>AMPLISSIME d.o.o.</item>
    </derivirana_varijabla>
  </DomainObject.Predmet.ProtuStrankaListNazivFormated>
  <DomainObject.Predmet.ProtuStrankaListNazivFormatedOIB>
    <izvorni_sadrzaj>
      <item>AMPLISSIME d.o.o., OIB 40074435031</item>
    </izvorni_sadrzaj>
    <derivirana_varijabla naziv="DomainObject.Predmet.ProtuStrankaListNazivFormatedOIB_1">
      <item>AMPLISSIME d.o.o., OIB 40074435031</item>
    </derivirana_varijabla>
  </DomainObject.Predmet.ProtuStrankaListNazivFormatedOIB>
  <DomainObject.Predmet.OstaliListFormated>
    <izvorni_sadrzaj>
      <item>Goran Lupoglavac punomoćnik sudionika u postupku AMPLISSIME d.o.o.</item>
      <item>Kristina Lupoglavac punomoćnik sudionika u postupku AMPLISSIME d.o.o.</item>
    </izvorni_sadrzaj>
    <derivirana_varijabla naziv="DomainObject.Predmet.OstaliListFormated_1">
      <item>Goran Lupoglavac punomoćnik sudionika u postupku AMPLISSIME d.o.o.</item>
      <item>Kristina Lupoglavac punomoćnik sudionika u postupku AMPLISSIME d.o.o.</item>
    </derivirana_varijabla>
  </DomainObject.Predmet.OstaliListFormated>
  <DomainObject.Predmet.OstaliListFormatedOIB>
    <izvorni_sadrzaj>
      <item>Goran Lupoglavac, OIB 83349487127 punomoćnik sudionika u postupku AMPLISSIME d.o.o.</item>
      <item>Kristina Lupoglavac, OIB 61032389875 punomoćnik sudionika u postupku AMPLISSIME d.o.o.</item>
    </izvorni_sadrzaj>
    <derivirana_varijabla naziv="DomainObject.Predmet.OstaliListFormatedOIB_1">
      <item>Goran Lupoglavac, OIB 83349487127 punomoćnik sudionika u postupku AMPLISSIME d.o.o.</item>
      <item>Kristina Lupoglavac, OIB 61032389875 punomoćnik sudionika u postupku AMPLISSIME d.o.o.</item>
    </derivirana_varijabla>
  </DomainObject.Predmet.OstaliListFormatedOIB>
  <DomainObject.Predmet.OstaliListFormatedWithAdress>
    <izvorni_sadrzaj>
      <item>Goran Lupoglavac, Pavlenski Put 5c, 10000 Zagreb punomoćnik sudionika u postupku AMPLISSIME d.o.o.</item>
      <item>Kristina Lupoglavac, Pavlenski Put 5c, 10000 Zagreb punomoćnik sudionika u postupku AMPLISSIME d.o.o.</item>
    </izvorni_sadrzaj>
    <derivirana_varijabla naziv="DomainObject.Predmet.OstaliListFormatedWithAdress_1">
      <item>Goran Lupoglavac, Pavlenski Put 5c, 10000 Zagreb punomoćnik sudionika u postupku AMPLISSIME d.o.o.</item>
      <item>Kristina Lupoglavac, Pavlenski Put 5c, 10000 Zagreb punomoćnik sudionika u postupku AMPLISSIME d.o.o.</item>
    </derivirana_varijabla>
  </DomainObject.Predmet.OstaliListFormatedWithAdress>
  <DomainObject.Predmet.OstaliListFormatedWithAdressOIB>
    <izvorni_sadrzaj>
      <item>Goran Lupoglavac, OIB 83349487127, Pavlenski Put 5c, 10000 Zagreb punomoćnik sudionika u postupku AMPLISSIME d.o.o.</item>
      <item>Kristina Lupoglavac, OIB 61032389875, Pavlenski Put 5c, 10000 Zagreb punomoćnik sudionika u postupku AMPLISSIME d.o.o.</item>
    </izvorni_sadrzaj>
    <derivirana_varijabla naziv="DomainObject.Predmet.OstaliListFormatedWithAdressOIB_1">
      <item>Goran Lupoglavac, OIB 83349487127, Pavlenski Put 5c, 10000 Zagreb punomoćnik sudionika u postupku AMPLISSIME d.o.o.</item>
      <item>Kristina Lupoglavac, OIB 61032389875, Pavlenski Put 5c, 10000 Zagreb punomoćnik sudionika u postupku AMPLISSIME d.o.o.</item>
    </derivirana_varijabla>
  </DomainObject.Predmet.OstaliListFormatedWithAdressOIB>
  <DomainObject.Predmet.OstaliListNazivFormated>
    <izvorni_sadrzaj>
      <item>Goran Lupoglavac</item>
      <item>Kristina Lupoglavac</item>
    </izvorni_sadrzaj>
    <derivirana_varijabla naziv="DomainObject.Predmet.OstaliListNazivFormated_1">
      <item>Goran Lupoglavac</item>
      <item>Kristina Lupoglavac</item>
    </derivirana_varijabla>
  </DomainObject.Predmet.OstaliListNazivFormated>
  <DomainObject.Predmet.OstaliListNazivFormatedOIB>
    <izvorni_sadrzaj>
      <item>Goran Lupoglavac, OIB 83349487127</item>
      <item>Kristina Lupoglavac, OIB 61032389875</item>
    </izvorni_sadrzaj>
    <derivirana_varijabla naziv="DomainObject.Predmet.OstaliListNazivFormatedOIB_1">
      <item>Goran Lupoglavac, OIB 83349487127</item>
      <item>Kristina Lupoglavac, OIB 61032389875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AMPLISSIME d.o.o.</izvorni_sadrzaj>
    <derivirana_varijabla naziv="DomainObject.Predmet.ProtustrankaIDrugi_1">AMPLISSIME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AMPLISSIME d.o.o., OIB 40074435031, Božidara Magovca 111, 10000 Zagreb</izvorni_sadrzaj>
    <derivirana_varijabla naziv="DomainObject.Predmet.ProtustrankaIDrugiAdressOIB_1">AMPLISSIME d.o.o., OIB 40074435031,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AMPLISSIME d.o.o.</item>
      <item>Goran Lupoglavac</item>
      <item>Kristina Lupoglavac</item>
    </izvorni_sadrzaj>
    <derivirana_varijabla naziv="DomainObject.Predmet.SudioniciListNaziv_1">
      <item>FINA Regionalni centar Zagreb</item>
      <item>AMPLISSIME d.o.o.</item>
      <item>Goran Lupoglavac</item>
      <item>Kristina Lupoglavac</item>
    </derivirana_varijabla>
  </DomainObject.Predmet.SudioniciListNaziv>
  <DomainObject.Predmet.SudioniciListAdressOIB>
    <izvorni_sadrzaj>
      <item>FINA Regionalni centar Zagreb, OIB 85821130368, Trg svibanjskih žrtava 1995. 1,10000 Zagreb</item>
      <item>AMPLISSIME d.o.o., OIB 40074435031, Božidara Magovca 111,10000 Zagreb</item>
      <item>Goran Lupoglavac, OIB 83349487127, Pavlenski Put 5c,10000 Zagreb</item>
      <item>Kristina Lupoglavac, OIB 61032389875, Pavlenski Put 5c,10000 Zagreb</item>
    </izvorni_sadrzaj>
    <derivirana_varijabla naziv="DomainObject.Predmet.SudioniciListAdressOIB_1">
      <item>FINA Regionalni centar Zagreb, OIB 85821130368, Trg svibanjskih žrtava 1995. 1,10000 Zagreb</item>
      <item>AMPLISSIME d.o.o., OIB 40074435031, Božidara Magovca 111,10000 Zagreb</item>
      <item>Goran Lupoglavac, OIB 83349487127, Pavlenski Put 5c,10000 Zagreb</item>
      <item>Kristina Lupoglavac, OIB 61032389875, Pavlenski Put 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40074435031</item>
      <item>, OIB 83349487127</item>
      <item>, OIB 61032389875</item>
    </izvorni_sadrzaj>
    <derivirana_varijabla naziv="DomainObject.Predmet.SudioniciListNazivOIB_1">
      <item>, OIB 85821130368</item>
      <item>, OIB 40074435031</item>
      <item>, OIB 83349487127</item>
      <item>, OIB 61032389875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2790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2016-03-11T08:11:00Z</dcterms:created>
  <dc:creator>Ivan Turčić</dc:creator>
  <cp:lastModifiedBy>Ivan Turčić</cp:lastModifiedBy>
  <dcterms:modified xmlns:xsi="http://www.w3.org/2001/XMLSchema-instance" xsi:type="dcterms:W3CDTF">2016-03-11T08:16:00Z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