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99ad" w14:paraId="1fa99a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8357C3">
        <w:t>874/16-11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8357C3" w:rsidRPr="009E2E8A">
        <w:t>STATUS d.o.o., Čepin, Psunjska 38, MBS: 030091771, OIB: 77756822112</w:t>
      </w:r>
      <w:r w:rsidRPr="00D14516">
        <w:t>,</w:t>
      </w:r>
      <w:r>
        <w:t xml:space="preserve"> dana </w:t>
      </w:r>
      <w:r w:rsidR="008357C3">
        <w:t>10. 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8357C3" w:rsidRPr="008357C3">
        <w:t>Igor Smolčić, OIB: 66132297063, Čepin, Psunjska 38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357C3">
        <w:t>874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8357C3" w:rsidRPr="008357C3">
        <w:t>Igor Smolčić, OIB: 66132297063, Čepin, Psunjska 38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8357C3">
        <w:t>874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357C3" w:rsidRPr="008357C3">
        <w:t>Igor Smolčić, OIB: 66132297063, Čepin, Psunjska 38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8357C3" w:rsidRPr="008357C3">
        <w:t>Igor Smolčić, OIB: 66132297063, Čepin, Psunjska 38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8357C3">
        <w:t>874/16-11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8357C3">
        <w:rPr>
          <w:bCs/>
        </w:rPr>
        <w:t>13.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8357C3" w:rsidRPr="009E2E8A">
        <w:t>STATUS d.o.o., Čepin, Psunjska 38, MBS: 030091771, OIB: 77756822112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8357C3">
        <w:t>874</w:t>
      </w:r>
      <w:r w:rsidR="007D3892">
        <w:t xml:space="preserve">/16 od </w:t>
      </w:r>
      <w:r w:rsidR="008357C3">
        <w:t>28. studenog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8357C3" w:rsidRPr="008357C3">
        <w:t>Igor Smolčić, OIB: 66132297063, Čepin, Psunjska 38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8357C3">
        <w:t>874</w:t>
      </w:r>
      <w:r w:rsidR="007D3892">
        <w:t xml:space="preserve">/16 od </w:t>
      </w:r>
      <w:r w:rsidR="008357C3">
        <w:t>19. siječnja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8357C3">
        <w:t>874</w:t>
      </w:r>
      <w:r w:rsidR="007D3892">
        <w:t>/16</w:t>
      </w:r>
      <w:r w:rsidR="004C05DB">
        <w:t xml:space="preserve"> od </w:t>
      </w:r>
      <w:r w:rsidR="008357C3">
        <w:t>28.11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8357C3" w:rsidRPr="008357C3">
        <w:t>Igor Smolčić, OIB: 66132297063, Čepin, Psunjska 38</w:t>
      </w:r>
      <w:r w:rsidR="008357C3">
        <w:t xml:space="preserve"> </w:t>
      </w:r>
      <w:r w:rsidR="003E6B02">
        <w:t xml:space="preserve">zaprimio je dana </w:t>
      </w:r>
      <w:r w:rsidR="008357C3">
        <w:t>1. prosinca</w:t>
      </w:r>
      <w:r w:rsidR="00EF648D">
        <w:t xml:space="preserve"> 2016. g. a</w:t>
      </w:r>
      <w:r w:rsidR="003E6B02">
        <w:t xml:space="preserve"> z</w:t>
      </w:r>
      <w:r w:rsidR="000E06CF">
        <w:t xml:space="preserve">aključak od </w:t>
      </w:r>
      <w:r w:rsidR="008357C3">
        <w:t>19.1.2017</w:t>
      </w:r>
      <w:r w:rsidR="000E06CF">
        <w:t xml:space="preserve">. g. zaprimio je </w:t>
      </w:r>
      <w:r w:rsidR="008357C3">
        <w:t>30. siječnja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EF648D">
        <w:t>e</w:t>
      </w:r>
      <w:r w:rsidR="000634F3">
        <w:t xml:space="preserve"> koj</w:t>
      </w:r>
      <w:r w:rsidR="00EF648D">
        <w:t>e</w:t>
      </w:r>
      <w:r w:rsidR="000634F3">
        <w:t xml:space="preserve"> se nalaz</w:t>
      </w:r>
      <w:r w:rsidR="00EF648D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81A15">
        <w:t>10. ožujka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K-</w:t>
      </w:r>
      <w:r w:rsidR="00F81A15">
        <w:t>9/4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124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3124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STATUS d.o.o. za proizvodnju, trgovinu i usluge</izvorni_sadrzaj>
    <derivirana_varijabla naziv="DomainObject.Predmet.ProtustrankaFormated_1">  STATUS d.o.o. za proizvodnju, trgovinu i usluge</derivirana_varijabla>
  </DomainObject.Predmet.ProtustrankaFormated>
  <DomainObject.Predmet.ProtustrankaFormatedOIB>
    <izvorni_sadrzaj>  STATUS d.o.o. za proizvodnju, trgovinu i usluge, OIB 77756822112</izvorni_sadrzaj>
    <derivirana_varijabla naziv="DomainObject.Predmet.ProtustrankaFormatedOIB_1">  STATUS d.o.o. za proizvodnju, trgovinu i usluge, OIB 77756822112</derivirana_varijabla>
  </DomainObject.Predmet.ProtustrankaFormatedOIB>
  <DomainObject.Predmet.ProtustrankaFormatedWithAdress>
    <izvorni_sadrzaj> STATUS d.o.o. za proizvodnju, trgovinu i usluge, Psunjska 38, 31431 Čepin</izvorni_sadrzaj>
    <derivirana_varijabla naziv="DomainObject.Predmet.ProtustrankaFormatedWithAdress_1"> STATUS d.o.o. za proizvodnju, trgovinu i usluge, Psunjska 38, 31431 Čepin</derivirana_varijabla>
  </DomainObject.Predmet.ProtustrankaFormatedWithAdress>
  <DomainObject.Predmet.ProtustrankaFormatedWithAdressOIB>
    <izvorni_sadrzaj> STATUS d.o.o. za proizvodnju, trgovinu i usluge, OIB 77756822112, Psunjska 38, 31431 Čepin</izvorni_sadrzaj>
    <derivirana_varijabla naziv="DomainObject.Predmet.ProtustrankaFormatedWithAdressOIB_1"> STATUS d.o.o. za proizvodnju, trgovinu i usluge, OIB 77756822112, Psunjska 38, 31431 Čepin</derivirana_varijabla>
  </DomainObject.Predmet.ProtustrankaFormatedWithAdressOIB>
  <DomainObject.Predmet.ProtustrankaWithAdress>
    <izvorni_sadrzaj>STATUS d.o.o. za proizvodnju, trgovinu i usluge Psunjska 38, 31431 Čepin</izvorni_sadrzaj>
    <derivirana_varijabla naziv="DomainObject.Predmet.ProtustrankaWithAdress_1">STATUS d.o.o. za proizvodnju, trgovinu i usluge Psunjska 38, 31431 Čepin</derivirana_varijabla>
  </DomainObject.Predmet.ProtustrankaWithAdress>
  <DomainObject.Predmet.ProtustrankaWithAdressOIB>
    <izvorni_sadrzaj>STATUS d.o.o. za proizvodnju, trgovinu i usluge, OIB 77756822112, Psunjska 38, 31431 Čepin</izvorni_sadrzaj>
    <derivirana_varijabla naziv="DomainObject.Predmet.ProtustrankaWithAdressOIB_1">STATUS d.o.o. za proizvodnju, trgovinu i usluge, OIB 77756822112, Psunjska 38, 31431 Čepin</derivirana_varijabla>
  </DomainObject.Predmet.ProtustrankaWithAdressOIB>
  <DomainObject.Predmet.ProtustrankaNazivFormated>
    <izvorni_sadrzaj>STATUS d.o.o. za proizvodnju, trgovinu i usluge</izvorni_sadrzaj>
    <derivirana_varijabla naziv="DomainObject.Predmet.ProtustrankaNazivFormated_1">STATUS d.o.o. za proizvodnju, trgovinu i usluge</derivirana_varijabla>
  </DomainObject.Predmet.ProtustrankaNazivFormated>
  <DomainObject.Predmet.ProtustrankaNazivFormatedOIB>
    <izvorni_sadrzaj>STATUS d.o.o. za proizvodnju, trgovinu i usluge, OIB 77756822112</izvorni_sadrzaj>
    <derivirana_varijabla naziv="DomainObject.Predmet.ProtustrankaNazivFormatedOIB_1">STATUS d.o.o. za proizvodnju, trgovinu i usluge, OIB 77756822112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STATUS d.o.o. za proizvodnju, trgovinu i usluge</item>
    </izvorni_sadrzaj>
    <derivirana_varijabla naziv="DomainObject.Predmet.ProtuStrankaListFormated_1">
      <item>STATUS d.o.o. za proizvodnju, trgovinu i usluge</item>
    </derivirana_varijabla>
  </DomainObject.Predmet.ProtuStrankaListFormated>
  <DomainObject.Predmet.ProtuStrankaListFormatedOIB>
    <izvorni_sadrzaj>
      <item>STATUS d.o.o. za proizvodnju, trgovinu i usluge, OIB 77756822112</item>
    </izvorni_sadrzaj>
    <derivirana_varijabla naziv="DomainObject.Predmet.ProtuStrankaListFormatedOIB_1">
      <item>STATUS d.o.o. za proizvodnju, trgovinu i usluge, OIB 77756822112</item>
    </derivirana_varijabla>
  </DomainObject.Predmet.ProtuStrankaListFormatedOIB>
  <DomainObject.Predmet.ProtuStrankaListFormatedWithAdress>
    <izvorni_sadrzaj>
      <item>STATUS d.o.o. za proizvodnju, trgovinu i usluge, Psunjska 38, 31431 Čepin</item>
    </izvorni_sadrzaj>
    <derivirana_varijabla naziv="DomainObject.Predmet.ProtuStrankaListFormatedWithAdress_1">
      <item>STATUS d.o.o. za proizvodnju, trgovinu i usluge, Psunjska 38, 31431 Čepin</item>
    </derivirana_varijabla>
  </DomainObject.Predmet.ProtuStrankaListFormatedWithAdress>
  <DomainObject.Predmet.ProtuStrankaListFormatedWithAdressOIB>
    <izvorni_sadrzaj>
      <item>STATUS d.o.o. za proizvodnju, trgovinu i usluge, OIB 77756822112, Psunjska 38, 31431 Čepin</item>
    </izvorni_sadrzaj>
    <derivirana_varijabla naziv="DomainObject.Predmet.ProtuStrankaListFormatedWithAdressOIB_1">
      <item>STATUS d.o.o. za proizvodnju, trgovinu i usluge, OIB 77756822112, Psunjska 38, 31431 Čepin</item>
    </derivirana_varijabla>
  </DomainObject.Predmet.ProtuStrankaListFormatedWithAdressOIB>
  <DomainObject.Predmet.ProtuStrankaListNazivFormated>
    <izvorni_sadrzaj>
      <item>STATUS d.o.o. za proizvodnju, trgovinu i usluge</item>
    </izvorni_sadrzaj>
    <derivirana_varijabla naziv="DomainObject.Predmet.ProtuStrankaListNazivFormated_1">
      <item>STATUS d.o.o. za proizvodnju, trgovinu i usluge</item>
    </derivirana_varijabla>
  </DomainObject.Predmet.ProtuStrankaListNazivFormated>
  <DomainObject.Predmet.ProtuStrankaListNazivFormatedOIB>
    <izvorni_sadrzaj>
      <item>STATUS d.o.o. za proizvodnju, trgovinu i usluge, OIB 77756822112</item>
    </izvorni_sadrzaj>
    <derivirana_varijabla naziv="DomainObject.Predmet.ProtuStrankaListNazivFormatedOIB_1">
      <item>STATUS d.o.o. za proizvodnju, trgovinu i usluge, OIB 77756822112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STATUS d.o.o. za proizvodnju, trgovinu i usluge</izvorni_sadrzaj>
    <derivirana_varijabla naziv="DomainObject.Predmet.ProtustrankaIDrugi_1">STATUS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STATUS d.o.o. za proizvodnju, trgovinu i usluge, OIB 77756822112, Psunjska 38, 31431 Čepin</izvorni_sadrzaj>
    <derivirana_varijabla naziv="DomainObject.Predmet.ProtustrankaIDrugiAdressOIB_1">STATUS d.o.o. za proizvodnju, trgovinu i usluge, OIB 77756822112, Psunjska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STATUS d.o.o. za proizvodnju, trgovinu i usluge</item>
    </izvorni_sadrzaj>
    <derivirana_varijabla naziv="DomainObject.Predmet.SudioniciListNaziv_1">
      <item>FINA RC OSIJEK</item>
      <item>STATUS d.o.o. za proizvodnju, trgovinu i usluge</item>
    </derivirana_varijabla>
  </DomainObject.Predmet.SudioniciListNaziv>
  <DomainObject.Predmet.SudioniciListAdressOIB>
    <izvorni_sadrzaj>
      <item>FINA RC OSIJEK, OIB 85821130368</item>
      <item>STATUS d.o.o. za proizvodnju, trgovinu i usluge, OIB 77756822112, Psunjska 38,31431 Čepin</item>
    </izvorni_sadrzaj>
    <derivirana_varijabla naziv="DomainObject.Predmet.SudioniciListAdressOIB_1">
      <item>FINA RC OSIJEK, OIB 85821130368</item>
      <item>STATUS d.o.o. za proizvodnju, trgovinu i usluge, OIB 77756822112, Psunjska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77756822112</item>
    </izvorni_sadrzaj>
    <derivirana_varijabla naziv="DomainObject.Predmet.SudioniciListNazivOIB_1">
      <item>, OIB 85821130368</item>
      <item>, OIB 77756822112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BA23D-2B2E-4196-8564-428A9A5DF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3272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2017-03-10T10:08:00Z</dcterms:created>
  <dc:creator>Korisnik</dc:creator>
  <cp:lastModifiedBy>Žana Bem</cp:lastModifiedBy>
  <cp:lastPrinted>2017-01-11T07:11:00Z</cp:lastPrinted>
  <dcterms:modified xmlns:xsi="http://www.w3.org/2001/XMLSchema-instance" xsi:type="dcterms:W3CDTF">2017-03-10T10:11:00Z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