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085a" w14:paraId="7cf085a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9755FA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 w:rsidRPr="00DA15C9">
      <w:pPr>
        <w:jc w:val="both"/>
      </w:pP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E83693" w:rsidRPr="00E83693">
        <w:t xml:space="preserve">Trgovački sud u Pazinu, po sucu Ivanu Dujiću, po prijedlogu predlagatelja FINE, OIB: 85821130368, RC Rijeka, Podružnica Pula, Giardini 5, radi otvaranja stečajnog postupka nad dužnikom </w:t>
      </w:r>
      <w:r w:rsidR="006B5C14" w:rsidRPr="006B5C14">
        <w:t>ART-FILM d.o.o. Vodnjan, Peroj, Peroj 404, OIB: 13603002128</w:t>
      </w:r>
      <w:r w:rsidR="00E83693" w:rsidRPr="00E83693">
        <w:t>,</w:t>
      </w:r>
      <w:r w:rsidR="00E83693">
        <w:t xml:space="preserve"> </w:t>
      </w:r>
      <w:r w:rsidR="00646ECD">
        <w:t>31</w:t>
      </w:r>
      <w:r w:rsidRPr="00DF28E8">
        <w:t xml:space="preserve">. </w:t>
      </w:r>
      <w:r w:rsidR="00A00ED6">
        <w:t>svibnja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6B5C14" w:rsidP="00350D95" w:rsidR="006B5C14">
      <w:pPr>
        <w:jc w:val="center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6B5C14" w:rsidRPr="006B5C14">
        <w:t>ART-FILM d.o.o. Vodnjan, Peroj, Peroj 404, OIB: 13603002128</w:t>
      </w:r>
      <w:r>
        <w:t>.</w:t>
      </w:r>
    </w:p>
    <w:p w:rsidRDefault="00020463" w:rsidP="00020463" w:rsidR="00020463">
      <w:pPr>
        <w:jc w:val="both"/>
      </w:pPr>
    </w:p>
    <w:p w:rsidRDefault="00020463" w:rsidP="00020463" w:rsidR="00020463">
      <w:pPr>
        <w:jc w:val="both"/>
      </w:pPr>
      <w:r>
        <w:t>II</w:t>
      </w:r>
      <w:r>
        <w:tab/>
        <w:t xml:space="preserve">Za stečajnog upravitelja imenuje se </w:t>
      </w:r>
      <w:r w:rsidR="00157495">
        <w:t>Ivan Gjurašić</w:t>
      </w:r>
      <w:r w:rsidR="007A5BFA" w:rsidRPr="007A5BFA">
        <w:t xml:space="preserve"> iz </w:t>
      </w:r>
      <w:r w:rsidR="00157495" w:rsidRPr="00157495">
        <w:t>Zagreb</w:t>
      </w:r>
      <w:r w:rsidR="00157495">
        <w:t>a</w:t>
      </w:r>
      <w:r w:rsidR="00157495" w:rsidRPr="007A5BFA">
        <w:t xml:space="preserve">, </w:t>
      </w:r>
      <w:r w:rsidR="00157495" w:rsidRPr="00157495">
        <w:t xml:space="preserve">Petrinjska 28, </w:t>
      </w:r>
      <w:r w:rsidR="007A5BFA" w:rsidRPr="007A5BFA">
        <w:t xml:space="preserve">OIB </w:t>
      </w:r>
      <w:r w:rsidR="00157495" w:rsidRPr="00157495">
        <w:t>66025260916</w:t>
      </w:r>
      <w:r w:rsidR="007A5BFA" w:rsidRPr="007A5BFA">
        <w:t>.</w:t>
      </w:r>
    </w:p>
    <w:p w:rsidRDefault="00020463" w:rsidP="00020463" w:rsidR="00020463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6B5C14" w:rsidRPr="006B5C14">
        <w:t>ART-FILM d.o.o. Vodnjan, Peroj, Peroj 404, OIB: 13603002128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646ECD" w:rsidP="006B5C14" w:rsidR="006B5C14">
      <w:pPr>
        <w:jc w:val="both"/>
      </w:pPr>
      <w:r>
        <w:tab/>
      </w:r>
      <w:r w:rsidR="006B5C14">
        <w:t>Rješenjem ovog suda posl.br. St-463/16-4 od 18. ožujka 2016. odlučeno je:</w:t>
      </w:r>
    </w:p>
    <w:p w:rsidRDefault="006B5C14" w:rsidP="006B5C14" w:rsidR="006B5C14">
      <w:pPr>
        <w:jc w:val="both"/>
      </w:pPr>
      <w:r>
        <w:t xml:space="preserve">„Temeljem čl. 115. st. 1. Stečajnog zakona (Narodne novine broj 71/15, dalje: SZ) pokreće se prethodni postupak radi utvrđivanja pretpostavki za otvaranje stečajnog postupka nad dužnikom ART-FILM d.o.o. Vodnjan, Peroj, Peroj 404, OIB: 13603002128, te se određuje ročište radi očitovanja o prijedlogu za otvaranje stečajnoga postupka (čl. 123. SZ-a) i radi rasprave o pretpostavkama za otvaranje stečajnoga postupka (čl. 128. st. 1. SZ-a) za dan </w:t>
      </w:r>
    </w:p>
    <w:p w:rsidRDefault="006B5C14" w:rsidP="006B5C14" w:rsidR="006B5C14">
      <w:pPr>
        <w:jc w:val="both"/>
      </w:pPr>
      <w:r>
        <w:t>12. svibnja 2016. u 10:20 sati, u Trgovačkom sudu u Pazinu, Dršćevka 1, sudnica 1,</w:t>
      </w:r>
    </w:p>
    <w:p w:rsidRDefault="006B5C14" w:rsidP="006B5C14" w:rsidR="006B5C14">
      <w:pPr>
        <w:jc w:val="both"/>
      </w:pPr>
      <w:r>
        <w:t xml:space="preserve">na koje se pozivaju: </w:t>
      </w:r>
    </w:p>
    <w:p w:rsidRDefault="006B5C14" w:rsidP="006B5C14" w:rsidR="006B5C14">
      <w:pPr>
        <w:jc w:val="both"/>
      </w:pPr>
      <w:r>
        <w:tab/>
      </w:r>
      <w:r>
        <w:tab/>
        <w:t>- predlagatelj FINA, Podružnica Pula, Giardini 5,</w:t>
      </w:r>
    </w:p>
    <w:p w:rsidRDefault="006B5C14" w:rsidP="006B5C14" w:rsidR="006B5C14">
      <w:pPr>
        <w:jc w:val="both"/>
      </w:pPr>
      <w:r>
        <w:tab/>
      </w:r>
      <w:r>
        <w:tab/>
        <w:t xml:space="preserve">- dužnik ART-FILM d.o.o. Vodnjan, Peroj, Peroj 404, </w:t>
      </w:r>
    </w:p>
    <w:p w:rsidRDefault="006B5C14" w:rsidP="006B5C14" w:rsidR="006B5C14">
      <w:pPr>
        <w:jc w:val="both"/>
      </w:pPr>
      <w:r>
        <w:tab/>
      </w:r>
      <w:r>
        <w:tab/>
        <w:t>- zakonski zastupnik dužnika Agan Jahić iz Bosne i Hercegovine, Prijeko Brdo, Prijeko Brdo bb.“.</w:t>
      </w:r>
    </w:p>
    <w:p w:rsidRDefault="00646ECD" w:rsidP="006B5C14" w:rsidR="006B5C14">
      <w:pPr>
        <w:jc w:val="both"/>
      </w:pPr>
      <w:r>
        <w:tab/>
      </w:r>
      <w:r w:rsidR="006B5C14">
        <w:t xml:space="preserve">To je rješenje objavljeno na mrežnoj stranici e-oglasna ploča sudova 21. ožujka 2016. godine, te se dostava smatra obavljenom istekom osmog dana od dana objave, sukladno čl. 12. st. 1. Stečajnog zakona. </w:t>
      </w:r>
    </w:p>
    <w:p w:rsidRDefault="00646ECD" w:rsidP="006B5C14" w:rsidR="006B5C14">
      <w:pPr>
        <w:jc w:val="both"/>
      </w:pPr>
      <w:r>
        <w:tab/>
      </w:r>
      <w:r w:rsidR="006B5C14">
        <w:t>Na ročište od 12. svibnja 2016.nitko nije pristupio.</w:t>
      </w:r>
    </w:p>
    <w:p w:rsidRDefault="006B5C14" w:rsidP="006B5C14" w:rsidR="006B5C14">
      <w:pPr>
        <w:jc w:val="both"/>
      </w:pPr>
      <w:r>
        <w:tab/>
        <w:t>Odredbom čl. 132. SZ</w:t>
      </w:r>
      <w:r w:rsidR="00646ECD">
        <w:t>-a</w:t>
      </w:r>
      <w:r>
        <w:t xml:space="preserve"> propisano je da će, ako prije otvaranja stečajnoga postupka sud utvrdi da imovina dužnika koja bi ušla u stečajnu masu nije dovoljna ni za namirenje troškova toga postupka ili je neznatne vrijednosti, rješenjem pozvati osobe koje imaju pravni </w:t>
      </w:r>
      <w:r>
        <w:lastRenderedPageBreak/>
        <w:t>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6B5C14" w:rsidP="006B5C14" w:rsidR="007A5BFA">
      <w:pPr>
        <w:jc w:val="both"/>
      </w:pPr>
      <w:r>
        <w:tab/>
      </w:r>
      <w:r>
        <w:tab/>
        <w:t>Budući da nije utvrđeno da dužnik ima imovinu, temeljem čl. 132. SZ-a, r</w:t>
      </w:r>
      <w:r w:rsidRPr="007A5BFA">
        <w:t>ješenje</w:t>
      </w:r>
      <w:r>
        <w:t xml:space="preserve">m ovog suda posl.br. St-463716-7 od 12. svibnja 2016.  odlučeno je </w:t>
      </w:r>
      <w:r w:rsidR="007A5BFA">
        <w:t>kako slijedi:</w:t>
      </w:r>
    </w:p>
    <w:p w:rsidRDefault="007A5BFA" w:rsidP="006B5C14" w:rsidR="006B5C14" w:rsidRPr="001B1D09">
      <w:pPr>
        <w:jc w:val="both"/>
      </w:pPr>
      <w:r>
        <w:t>„</w:t>
      </w:r>
      <w:r w:rsidR="006B5C14" w:rsidRPr="001B1D09">
        <w:t>I</w:t>
      </w:r>
      <w:r w:rsidR="006B5C14" w:rsidRPr="001B1D09">
        <w:tab/>
        <w:t xml:space="preserve">Pozivaju se </w:t>
      </w:r>
      <w:r w:rsidR="006B5C14">
        <w:t xml:space="preserve">osobe koje imaju pravni interes za provedbom stečajnog postupka </w:t>
      </w:r>
      <w:r w:rsidR="006B5C14" w:rsidRPr="00C701B8">
        <w:t xml:space="preserve">nad dužnikom </w:t>
      </w:r>
      <w:r w:rsidR="006B5C14" w:rsidRPr="00B005F4">
        <w:t>ART-FILM d.o.o. Vodnjan, Peroj, Peroj 404, OIB: 13603002128</w:t>
      </w:r>
      <w:r w:rsidR="006B5C14">
        <w:t>, da u roku od 15 dana uplate predujam za namirenje troškova prethodnoga i otvorenoga stečajnog postupka</w:t>
      </w:r>
      <w:r w:rsidR="006B5C14" w:rsidRPr="001B1D09">
        <w:t xml:space="preserve"> iznos od </w:t>
      </w:r>
      <w:r w:rsidR="006B5C14">
        <w:t>10</w:t>
      </w:r>
      <w:r w:rsidR="006B5C14" w:rsidRPr="001B1D09">
        <w:t>.</w:t>
      </w:r>
      <w:r w:rsidR="006B5C14">
        <w:t>000</w:t>
      </w:r>
      <w:r w:rsidR="006B5C14" w:rsidRPr="001B1D09">
        <w:t>,00 kuna za pokriće troškova prethodnog postupka te stečajnog postupka, na depozit ovog suda broj: HR43 2390001 1300029763, po</w:t>
      </w:r>
      <w:r w:rsidR="006B5C14">
        <w:t>ziv na broj 020-463-16</w:t>
      </w:r>
      <w:r w:rsidR="006B5C14" w:rsidRPr="001B1D09">
        <w:rPr>
          <w:bCs/>
        </w:rPr>
        <w:t xml:space="preserve">.  </w:t>
      </w:r>
    </w:p>
    <w:p w:rsidRDefault="006B5C14" w:rsidP="006B5C14" w:rsidR="007A5BFA">
      <w:pPr>
        <w:jc w:val="both"/>
        <w:rPr>
          <w:bCs/>
        </w:rPr>
      </w:pPr>
      <w:r w:rsidRPr="001B1D09">
        <w:t>II</w:t>
      </w:r>
      <w:r w:rsidRPr="001B1D09">
        <w:tab/>
      </w:r>
      <w:r w:rsidRPr="00C701B8">
        <w:rPr>
          <w:bCs/>
        </w:rPr>
        <w:t xml:space="preserve">Ako osobe iz </w:t>
      </w:r>
      <w:r>
        <w:rPr>
          <w:bCs/>
        </w:rPr>
        <w:t>točke I</w:t>
      </w:r>
      <w:r w:rsidRPr="00C701B8">
        <w:rPr>
          <w:bCs/>
        </w:rPr>
        <w:t xml:space="preserve"> ovoga </w:t>
      </w:r>
      <w:r>
        <w:rPr>
          <w:bCs/>
        </w:rPr>
        <w:t xml:space="preserve">rješenja </w:t>
      </w:r>
      <w:r w:rsidRPr="00C701B8">
        <w:rPr>
          <w:bCs/>
        </w:rPr>
        <w:t>ne predujme traženi iznos,</w:t>
      </w:r>
      <w:r>
        <w:rPr>
          <w:bCs/>
        </w:rPr>
        <w:t xml:space="preserve"> </w:t>
      </w:r>
      <w:r w:rsidRPr="00C701B8">
        <w:rPr>
          <w:bCs/>
        </w:rPr>
        <w:t>sud će donijeti rješenje o otvaranju i zaključenju stečajnoga</w:t>
      </w:r>
      <w:r>
        <w:rPr>
          <w:bCs/>
        </w:rPr>
        <w:t xml:space="preserve"> </w:t>
      </w:r>
      <w:r w:rsidRPr="00C701B8">
        <w:rPr>
          <w:bCs/>
        </w:rPr>
        <w:t>postupka.</w:t>
      </w:r>
      <w:r>
        <w:rPr>
          <w:bCs/>
        </w:rPr>
        <w:t>“.</w:t>
      </w:r>
    </w:p>
    <w:p w:rsidRDefault="00EE14E8" w:rsidP="00020463" w:rsidR="00EE14E8">
      <w:r>
        <w:tab/>
        <w:t>To je rješenje postalo pravomoćno</w:t>
      </w:r>
      <w:r w:rsidR="00E83693">
        <w:t xml:space="preserve"> </w:t>
      </w:r>
      <w:r w:rsidR="00C54B50">
        <w:t>30</w:t>
      </w:r>
      <w:r w:rsidR="004277F1">
        <w:t xml:space="preserve">. </w:t>
      </w:r>
      <w:r w:rsidR="00646ECD">
        <w:t>svibnja</w:t>
      </w:r>
      <w:r w:rsidR="004277F1">
        <w:t xml:space="preserve"> 2016.</w:t>
      </w:r>
      <w:r>
        <w:t xml:space="preserve"> 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646ECD">
        <w:t>31</w:t>
      </w:r>
      <w:r w:rsidR="00FE408C">
        <w:t xml:space="preserve">. </w:t>
      </w:r>
      <w:r w:rsidR="00A00ED6">
        <w:t>svibnja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EE14E8" w:rsidP="00EE14E8" w:rsidR="004277F1">
      <w:pPr>
        <w:jc w:val="both"/>
      </w:pPr>
      <w:r>
        <w:t xml:space="preserve">          </w:t>
      </w:r>
      <w:r w:rsidR="004277F1" w:rsidRPr="00382CB4">
        <w:t xml:space="preserve">- e-oglasna ploča suda </w:t>
      </w:r>
      <w:r w:rsidR="004277F1">
        <w:t xml:space="preserve">– osam dana </w:t>
      </w:r>
      <w:r w:rsidR="004277F1" w:rsidRPr="00382CB4">
        <w:t>(čl. 12. S</w:t>
      </w:r>
      <w:r w:rsidR="004277F1">
        <w:t>Z-a)</w:t>
      </w:r>
    </w:p>
    <w:p w:rsidRDefault="004277F1" w:rsidP="00EE14E8" w:rsidR="00EE14E8">
      <w:pPr>
        <w:jc w:val="both"/>
      </w:pPr>
      <w:r>
        <w:t xml:space="preserve">          </w:t>
      </w:r>
      <w:r w:rsidR="00EE14E8">
        <w:t>-  predlagatelju</w:t>
      </w:r>
    </w:p>
    <w:p w:rsidRDefault="00160D6F" w:rsidP="00EE14E8" w:rsidR="00160D6F" w:rsidRPr="001158E5">
      <w:pPr>
        <w:jc w:val="both"/>
      </w:pPr>
      <w:r>
        <w:t xml:space="preserve">          -  dužniku</w:t>
      </w:r>
    </w:p>
    <w:p w:rsidRDefault="00EE14E8" w:rsidP="00EE14E8" w:rsidR="00EE14E8" w:rsidRPr="001158E5">
      <w:pPr>
        <w:jc w:val="both"/>
      </w:pPr>
      <w:r w:rsidRPr="001158E5">
        <w:t xml:space="preserve">          - stečajn</w:t>
      </w:r>
      <w:r>
        <w:t>om</w:t>
      </w:r>
      <w:r w:rsidRPr="001158E5">
        <w:t xml:space="preserve"> upravitelj</w:t>
      </w:r>
      <w:r>
        <w:t>u</w:t>
      </w:r>
    </w:p>
    <w:p w:rsidRDefault="00EE14E8" w:rsidP="00EE14E8" w:rsidR="00EE14E8" w:rsidRPr="001158E5">
      <w:pPr>
        <w:jc w:val="both"/>
      </w:pPr>
      <w:r w:rsidRPr="001158E5">
        <w:t xml:space="preserve">          - ŽDO Pula</w:t>
      </w:r>
    </w:p>
    <w:p w:rsidRDefault="00EE14E8" w:rsidP="00EE14E8" w:rsidR="00EE14E8">
      <w:pPr>
        <w:jc w:val="both"/>
      </w:pPr>
      <w:r w:rsidRPr="001158E5">
        <w:t xml:space="preserve">          </w:t>
      </w:r>
      <w:r>
        <w:t>- Porezna uprava, Ispostava Pula</w:t>
      </w:r>
    </w:p>
    <w:p w:rsidRDefault="00EE14E8" w:rsidP="00EE14E8" w:rsidR="00EE14E8" w:rsidRPr="001158E5">
      <w:pPr>
        <w:jc w:val="both"/>
      </w:pPr>
      <w:r>
        <w:t xml:space="preserve">          - sudskom registru</w:t>
      </w:r>
    </w:p>
    <w:p w:rsidRDefault="00EE14E8" w:rsidP="00EE14E8" w:rsidR="00EE14E8" w:rsidRPr="00382CB4">
      <w:pPr>
        <w:ind w:left="360"/>
        <w:jc w:val="both"/>
      </w:pPr>
      <w:r w:rsidRPr="001158E5">
        <w:t xml:space="preserve"> </w:t>
      </w:r>
      <w:r>
        <w:t xml:space="preserve">   </w:t>
      </w:r>
    </w:p>
    <w:p w:rsidRDefault="00EE14E8" w:rsidP="00EE14E8" w:rsidR="00EE14E8">
      <w:pPr>
        <w:jc w:val="both"/>
      </w:pPr>
      <w:r w:rsidRPr="001B1D09">
        <w:t xml:space="preserve"> </w:t>
      </w:r>
      <w:r w:rsidRPr="001158E5">
        <w:t xml:space="preserve">         </w:t>
      </w:r>
    </w:p>
    <w:p w:rsidRDefault="00EE14E8" w:rsidP="00EE14E8" w:rsidR="00EE14E8">
      <w:pPr>
        <w:jc w:val="both"/>
      </w:pPr>
      <w:r>
        <w:t xml:space="preserve">          </w:t>
      </w:r>
      <w:r w:rsidRPr="001158E5">
        <w:t>- po pravomoćnosti</w:t>
      </w:r>
      <w:r>
        <w:t xml:space="preserve">: </w:t>
      </w:r>
      <w:r w:rsidRPr="001158E5">
        <w:t>sudski registar</w:t>
      </w:r>
      <w:r>
        <w:t>, sa klauzulom pravomoćnosti</w:t>
      </w:r>
      <w:r w:rsidR="00CC5545" w:rsidRPr="001B1D09">
        <w:t xml:space="preserve">         </w:t>
      </w:r>
    </w:p>
    <w:p w:rsidRDefault="00057E97" w:rsidR="00057E97" w:rsidRPr="001B1D09"/>
    <w:sectPr w:rsidSect="00501658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511" w:rsidR="004D0511">
      <w:r>
        <w:separator/>
      </w:r>
    </w:p>
  </w:endnote>
  <w:endnote w:id="0" w:type="continuationSeparator">
    <w:p w:rsidRDefault="004D0511" w:rsidR="004D0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511" w:rsidR="004D0511">
      <w:r>
        <w:separator/>
      </w:r>
    </w:p>
  </w:footnote>
  <w:footnote w:id="0" w:type="continuationSeparator">
    <w:p w:rsidRDefault="004D0511" w:rsidR="004D05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702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B5C14" w:rsidRPr="006B5C14">
      <w:rPr>
        <w:sz w:val="23"/>
        <w:szCs w:val="23"/>
      </w:rPr>
      <w:t>Poslovni broj 10 St-463/16-10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6B5C14">
      <w:rPr>
        <w:sz w:val="23"/>
        <w:szCs w:val="23"/>
      </w:rPr>
      <w:t>463/16</w:t>
    </w:r>
    <w:r w:rsidRPr="004C03E1">
      <w:rPr>
        <w:sz w:val="23"/>
        <w:szCs w:val="23"/>
      </w:rPr>
      <w:t>-</w:t>
    </w:r>
    <w:r w:rsidR="00020463">
      <w:rPr>
        <w:sz w:val="23"/>
        <w:szCs w:val="23"/>
      </w:rPr>
      <w:t>1</w:t>
    </w:r>
    <w:r w:rsidR="006B5C14">
      <w:rPr>
        <w:sz w:val="23"/>
        <w:szCs w:val="23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258E"/>
    <w:rsid w:val="000262FD"/>
    <w:rsid w:val="00036267"/>
    <w:rsid w:val="00054414"/>
    <w:rsid w:val="00056493"/>
    <w:rsid w:val="00057E97"/>
    <w:rsid w:val="00067B0D"/>
    <w:rsid w:val="00072DD0"/>
    <w:rsid w:val="000A27FE"/>
    <w:rsid w:val="000A30E1"/>
    <w:rsid w:val="000C5CA8"/>
    <w:rsid w:val="000F69EC"/>
    <w:rsid w:val="00126BB4"/>
    <w:rsid w:val="001462F8"/>
    <w:rsid w:val="00157495"/>
    <w:rsid w:val="00160D6F"/>
    <w:rsid w:val="001A0D4C"/>
    <w:rsid w:val="001A6A9D"/>
    <w:rsid w:val="001B1D09"/>
    <w:rsid w:val="001B7022"/>
    <w:rsid w:val="001D689E"/>
    <w:rsid w:val="001E32C9"/>
    <w:rsid w:val="001E38C0"/>
    <w:rsid w:val="001F76FA"/>
    <w:rsid w:val="00241246"/>
    <w:rsid w:val="00253A0B"/>
    <w:rsid w:val="002867CC"/>
    <w:rsid w:val="00291807"/>
    <w:rsid w:val="00294522"/>
    <w:rsid w:val="002953C2"/>
    <w:rsid w:val="002B4327"/>
    <w:rsid w:val="002D2F98"/>
    <w:rsid w:val="003430E2"/>
    <w:rsid w:val="00350D95"/>
    <w:rsid w:val="00372997"/>
    <w:rsid w:val="003843C6"/>
    <w:rsid w:val="003D1B13"/>
    <w:rsid w:val="004277F1"/>
    <w:rsid w:val="004478D5"/>
    <w:rsid w:val="0045218A"/>
    <w:rsid w:val="00453E5D"/>
    <w:rsid w:val="004C5944"/>
    <w:rsid w:val="004D0511"/>
    <w:rsid w:val="004E6771"/>
    <w:rsid w:val="00501658"/>
    <w:rsid w:val="00522C82"/>
    <w:rsid w:val="00522F3F"/>
    <w:rsid w:val="005A3F63"/>
    <w:rsid w:val="005E3D31"/>
    <w:rsid w:val="005F5229"/>
    <w:rsid w:val="00646ECD"/>
    <w:rsid w:val="00647B00"/>
    <w:rsid w:val="006A5A22"/>
    <w:rsid w:val="006B5C14"/>
    <w:rsid w:val="00700FDC"/>
    <w:rsid w:val="0070308E"/>
    <w:rsid w:val="0071671C"/>
    <w:rsid w:val="00732CD7"/>
    <w:rsid w:val="00735CC0"/>
    <w:rsid w:val="007827F4"/>
    <w:rsid w:val="00785665"/>
    <w:rsid w:val="007912DA"/>
    <w:rsid w:val="007A1B68"/>
    <w:rsid w:val="007A5BFA"/>
    <w:rsid w:val="007B554B"/>
    <w:rsid w:val="007D234D"/>
    <w:rsid w:val="007F5D49"/>
    <w:rsid w:val="00823D1F"/>
    <w:rsid w:val="008300A1"/>
    <w:rsid w:val="00831A3C"/>
    <w:rsid w:val="008522E2"/>
    <w:rsid w:val="008A2706"/>
    <w:rsid w:val="008C0DB2"/>
    <w:rsid w:val="008C471C"/>
    <w:rsid w:val="008D00B5"/>
    <w:rsid w:val="008F5845"/>
    <w:rsid w:val="008F5913"/>
    <w:rsid w:val="00917651"/>
    <w:rsid w:val="009755FA"/>
    <w:rsid w:val="009C6CD7"/>
    <w:rsid w:val="009C71BB"/>
    <w:rsid w:val="00A00ED6"/>
    <w:rsid w:val="00A06218"/>
    <w:rsid w:val="00A36732"/>
    <w:rsid w:val="00A551C4"/>
    <w:rsid w:val="00A568DC"/>
    <w:rsid w:val="00AA1311"/>
    <w:rsid w:val="00AA3161"/>
    <w:rsid w:val="00AB2162"/>
    <w:rsid w:val="00AB4E57"/>
    <w:rsid w:val="00AB63CA"/>
    <w:rsid w:val="00B4018F"/>
    <w:rsid w:val="00B950D6"/>
    <w:rsid w:val="00BB1590"/>
    <w:rsid w:val="00BC2D8B"/>
    <w:rsid w:val="00BE3666"/>
    <w:rsid w:val="00C1222F"/>
    <w:rsid w:val="00C17AE2"/>
    <w:rsid w:val="00C26825"/>
    <w:rsid w:val="00C4180B"/>
    <w:rsid w:val="00C474D6"/>
    <w:rsid w:val="00C54B50"/>
    <w:rsid w:val="00C66020"/>
    <w:rsid w:val="00C701B8"/>
    <w:rsid w:val="00CA2342"/>
    <w:rsid w:val="00CA7967"/>
    <w:rsid w:val="00CC5545"/>
    <w:rsid w:val="00CC6254"/>
    <w:rsid w:val="00D06BB1"/>
    <w:rsid w:val="00D07F21"/>
    <w:rsid w:val="00D30195"/>
    <w:rsid w:val="00D321A2"/>
    <w:rsid w:val="00D60115"/>
    <w:rsid w:val="00DA1732"/>
    <w:rsid w:val="00DB14A7"/>
    <w:rsid w:val="00DC7997"/>
    <w:rsid w:val="00DD1175"/>
    <w:rsid w:val="00E17C47"/>
    <w:rsid w:val="00E727A8"/>
    <w:rsid w:val="00E83693"/>
    <w:rsid w:val="00E9013D"/>
    <w:rsid w:val="00E97741"/>
    <w:rsid w:val="00EA1FF2"/>
    <w:rsid w:val="00EC1B25"/>
    <w:rsid w:val="00ED33F7"/>
    <w:rsid w:val="00EE14E8"/>
    <w:rsid w:val="00EE5853"/>
    <w:rsid w:val="00EF0A59"/>
    <w:rsid w:val="00EF3ED5"/>
    <w:rsid w:val="00F45730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9755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5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7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02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02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02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02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9755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5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7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02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02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02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02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St-463/2016</izvorni_sadrzaj>
    <derivirana_varijabla naziv="DomainObject.Predmet.OznakaBroj_1">St-463/2016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ART-FILM d.o.o. VODNJAN</izvorni_sadrzaj>
    <derivirana_varijabla naziv="DomainObject.Predmet.ProtustrankaFormated_1">  ART-FILM d.o.o. VODNJAN</derivirana_varijabla>
  </DomainObject.Predmet.ProtustrankaFormated>
  <DomainObject.Predmet.ProtustrankaFormatedOIB>
    <izvorni_sadrzaj>  ART-FILM d.o.o. VODNJAN, OIB 13603002128</izvorni_sadrzaj>
    <derivirana_varijabla naziv="DomainObject.Predmet.ProtustrankaFormatedOIB_1">  ART-FILM d.o.o. VODNJAN, OIB 13603002128</derivirana_varijabla>
  </DomainObject.Predmet.ProtustrankaFormatedOIB>
  <DomainObject.Predmet.ProtustrankaFormatedWithAdress>
    <izvorni_sadrzaj> ART-FILM d.o.o. VODNJAN, Peroj, Peroj 404, 52100 Vodnjan</izvorni_sadrzaj>
    <derivirana_varijabla naziv="DomainObject.Predmet.ProtustrankaFormatedWithAdress_1"> ART-FILM d.o.o. VODNJAN, Peroj, Peroj 404, 52100 Vodnjan</derivirana_varijabla>
  </DomainObject.Predmet.ProtustrankaFormatedWithAdress>
  <DomainObject.Predmet.ProtustrankaFormatedWithAdressOIB>
    <izvorni_sadrzaj> ART-FILM d.o.o. VODNJAN, OIB 13603002128, Peroj, Peroj 404, 52100 Vodnjan</izvorni_sadrzaj>
    <derivirana_varijabla naziv="DomainObject.Predmet.ProtustrankaFormatedWithAdressOIB_1"> ART-FILM d.o.o. VODNJAN, OIB 13603002128, Peroj, Peroj 404, 52100 Vodnjan</derivirana_varijabla>
  </DomainObject.Predmet.ProtustrankaFormatedWithAdressOIB>
  <DomainObject.Predmet.ProtustrankaWithAdress>
    <izvorni_sadrzaj>ART-FILM d.o.o. VODNJAN Peroj, Peroj 404, 52100 Vodnjan</izvorni_sadrzaj>
    <derivirana_varijabla naziv="DomainObject.Predmet.ProtustrankaWithAdress_1">ART-FILM d.o.o. VODNJAN Peroj, Peroj 404, 52100 Vodnjan</derivirana_varijabla>
  </DomainObject.Predmet.ProtustrankaWithAdress>
  <DomainObject.Predmet.ProtustrankaWithAdressOIB>
    <izvorni_sadrzaj>ART-FILM d.o.o. VODNJAN, OIB 13603002128, Peroj, Peroj 404, 52100 Vodnjan</izvorni_sadrzaj>
    <derivirana_varijabla naziv="DomainObject.Predmet.ProtustrankaWithAdressOIB_1">ART-FILM d.o.o. VODNJAN, OIB 13603002128, Peroj, Peroj 404, 52100 Vodnjan</derivirana_varijabla>
  </DomainObject.Predmet.ProtustrankaWithAdressOIB>
  <DomainObject.Predmet.ProtustrankaNazivFormated>
    <izvorni_sadrzaj>ART-FILM d.o.o. VODNJAN</izvorni_sadrzaj>
    <derivirana_varijabla naziv="DomainObject.Predmet.ProtustrankaNazivFormated_1">ART-FILM d.o.o. VODNJAN</derivirana_varijabla>
  </DomainObject.Predmet.ProtustrankaNazivFormated>
  <DomainObject.Predmet.ProtustrankaNazivFormatedOIB>
    <izvorni_sadrzaj>ART-FILM d.o.o. VODNJAN, OIB 13603002128</izvorni_sadrzaj>
    <derivirana_varijabla naziv="DomainObject.Predmet.ProtustrankaNazivFormatedOIB_1">ART-FILM d.o.o. VODNJAN, OIB 13603002128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42820.91</izvorni_sadrzaj>
    <derivirana_varijabla naziv="DomainObject.Predmet.TrenutnaVrijednost_1">42820.91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ART-FILM d.o.o. VODNJAN</item>
    </izvorni_sadrzaj>
    <derivirana_varijabla naziv="DomainObject.Predmet.ProtuStrankaListFormated_1">
      <item>ART-FILM d.o.o. VODNJAN</item>
    </derivirana_varijabla>
  </DomainObject.Predmet.ProtuStrankaListFormated>
  <DomainObject.Predmet.ProtuStrankaListFormatedOIB>
    <izvorni_sadrzaj>
      <item>ART-FILM d.o.o. VODNJAN, OIB 13603002128</item>
    </izvorni_sadrzaj>
    <derivirana_varijabla naziv="DomainObject.Predmet.ProtuStrankaListFormatedOIB_1">
      <item>ART-FILM d.o.o. VODNJAN, OIB 13603002128</item>
    </derivirana_varijabla>
  </DomainObject.Predmet.ProtuStrankaListFormatedOIB>
  <DomainObject.Predmet.ProtuStrankaListFormatedWithAdress>
    <izvorni_sadrzaj>
      <item>ART-FILM d.o.o. VODNJAN, Peroj, Peroj 404, 52100 Vodnjan</item>
    </izvorni_sadrzaj>
    <derivirana_varijabla naziv="DomainObject.Predmet.ProtuStrankaListFormatedWithAdress_1">
      <item>ART-FILM d.o.o. VODNJAN, Peroj, Peroj 404, 52100 Vodnjan</item>
    </derivirana_varijabla>
  </DomainObject.Predmet.ProtuStrankaListFormatedWithAdress>
  <DomainObject.Predmet.ProtuStrankaListFormatedWithAdressOIB>
    <izvorni_sadrzaj>
      <item>ART-FILM d.o.o. VODNJAN, OIB 13603002128, Peroj, Peroj 404, 52100 Vodnjan</item>
    </izvorni_sadrzaj>
    <derivirana_varijabla naziv="DomainObject.Predmet.ProtuStrankaListFormatedWithAdressOIB_1">
      <item>ART-FILM d.o.o. VODNJAN, OIB 13603002128, Peroj, Peroj 404, 52100 Vodnjan</item>
    </derivirana_varijabla>
  </DomainObject.Predmet.ProtuStrankaListFormatedWithAdressOIB>
  <DomainObject.Predmet.ProtuStrankaListNazivFormated>
    <izvorni_sadrzaj>
      <item>ART-FILM d.o.o. VODNJAN</item>
    </izvorni_sadrzaj>
    <derivirana_varijabla naziv="DomainObject.Predmet.ProtuStrankaListNazivFormated_1">
      <item>ART-FILM d.o.o. VODNJAN</item>
    </derivirana_varijabla>
  </DomainObject.Predmet.ProtuStrankaListNazivFormated>
  <DomainObject.Predmet.ProtuStrankaListNazivFormatedOIB>
    <izvorni_sadrzaj>
      <item>ART-FILM d.o.o. VODNJAN, OIB 13603002128</item>
    </izvorni_sadrzaj>
    <derivirana_varijabla naziv="DomainObject.Predmet.ProtuStrankaListNazivFormatedOIB_1">
      <item>ART-FILM d.o.o. VODNJAN, OIB 13603002128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ART-FILM d.o.o. VODNJAN</izvorni_sadrzaj>
    <derivirana_varijabla naziv="DomainObject.Predmet.ProtustrankaIDrugi_1">ART-FILM d.o.o.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ART-FILM d.o.o. VODNJAN, OIB 13603002128, Peroj, Peroj 404, 52100 Vodnjan</izvorni_sadrzaj>
    <derivirana_varijabla naziv="DomainObject.Predmet.ProtustrankaIDrugiAdressOIB_1">ART-FILM d.o.o. VODNJAN, OIB 13603002128, Peroj, Peroj 404,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ART-FILM d.o.o. VODNJAN</item>
    </izvorni_sadrzaj>
    <derivirana_varijabla naziv="DomainObject.Predmet.SudioniciListNaziv_1">
      <item>FINANCIJSKA AGENCIJA, RC RIJEKA, PODRUŽNICA PULA, PULA</item>
      <item>ART-FILM d.o.o.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ART-FILM d.o.o. VODNJAN, OIB 13603002128, Peroj, Peroj 404,52100 Vodnjan</item>
    </izvorni_sadrzaj>
    <derivirana_varijabla naziv="DomainObject.Predmet.SudioniciListAdressOIB_1">
      <item>FINANCIJSKA AGENCIJA, RC RIJEKA, PODRUŽNICA PULA, PULA, OIB 85821130368, Ulica grada Vukovara 70,10000 Zagreb</item>
      <item>ART-FILM d.o.o. VODNJAN, OIB 13603002128, Peroj, Peroj 404,52100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13603002128</item>
    </izvorni_sadrzaj>
    <derivirana_varijabla naziv="DomainObject.Predmet.SudioniciListNazivOIB_1">
      <item>, OIB 85821130368</item>
      <item>, OIB 13603002128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684</properties:Words>
  <properties:Characters>3682</properties:Characters>
  <properties:Lines>96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2016-05-31T07:23:00Z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2016-05-31T11:04:00Z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