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97e8" w14:paraId="1c897e8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84214C">
        <w:rPr>
          <w:rFonts w:hAnsi="Times New Roman" w:ascii="Times New Roman"/>
          <w:szCs w:val="24"/>
          <w:lang w:val="hr-HR"/>
        </w:rPr>
        <w:t>4826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52410" w:rsidRPr="009D3250">
        <w:rPr>
          <w:rFonts w:hAnsi="Times New Roman" w:ascii="Times New Roman"/>
        </w:rPr>
        <w:t xml:space="preserve">NIBO GRADNJA d.o.o., Zagreb, Prekratova 39, </w:t>
      </w:r>
      <w:r w:rsidR="00952410" w:rsidRPr="009D3250">
        <w:rPr>
          <w:rFonts w:hAnsi="Times New Roman" w:ascii="Times New Roman"/>
          <w:szCs w:val="24"/>
        </w:rPr>
        <w:t>OIB: 53100191413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952410">
        <w:rPr>
          <w:rFonts w:hAnsi="Times New Roman" w:ascii="Times New Roman"/>
          <w:szCs w:val="24"/>
        </w:rPr>
        <w:t>MBS: 080729315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952410" w:rsidRPr="009D3250">
        <w:rPr>
          <w:rFonts w:hAnsi="Times New Roman" w:ascii="Times New Roman"/>
        </w:rPr>
        <w:t xml:space="preserve">NIBO GRADNJA d.o.o., Zagreb, Prekratova 39, </w:t>
      </w:r>
      <w:r w:rsidR="00952410" w:rsidRPr="009D3250">
        <w:rPr>
          <w:rFonts w:hAnsi="Times New Roman" w:ascii="Times New Roman"/>
          <w:szCs w:val="24"/>
        </w:rPr>
        <w:t>OIB: 53100191413</w:t>
      </w:r>
      <w:r w:rsidR="00952410" w:rsidRPr="00A41D10">
        <w:rPr>
          <w:rFonts w:hAnsi="Times New Roman" w:ascii="Times New Roman"/>
          <w:szCs w:val="24"/>
        </w:rPr>
        <w:t xml:space="preserve">, </w:t>
      </w:r>
      <w:r w:rsidR="00952410">
        <w:rPr>
          <w:rFonts w:hAnsi="Times New Roman" w:ascii="Times New Roman"/>
          <w:szCs w:val="24"/>
        </w:rPr>
        <w:t>MBS: 080729315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952410">
        <w:rPr>
          <w:rFonts w:hAnsi="Times New Roman" w:ascii="Times New Roman"/>
          <w:szCs w:val="24"/>
        </w:rPr>
        <w:t>Stjepan Lović</w:t>
      </w:r>
      <w:r w:rsidR="00A41D10">
        <w:rPr>
          <w:rFonts w:hAnsi="Times New Roman" w:ascii="Times New Roman"/>
          <w:szCs w:val="24"/>
        </w:rPr>
        <w:t xml:space="preserve">, Zagreb, </w:t>
      </w:r>
      <w:r w:rsidR="00952410">
        <w:rPr>
          <w:rFonts w:hAnsi="Times New Roman" w:ascii="Times New Roman"/>
          <w:szCs w:val="24"/>
        </w:rPr>
        <w:t>Preradovićeva 13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952410" w:rsidRPr="009D3250">
        <w:rPr>
          <w:rFonts w:hAnsi="Times New Roman" w:ascii="Times New Roman"/>
        </w:rPr>
        <w:t xml:space="preserve">NIBO GRADNJA d.o.o., Zagreb, Prekratova 39, </w:t>
      </w:r>
      <w:r w:rsidR="00952410" w:rsidRPr="009D3250">
        <w:rPr>
          <w:rFonts w:hAnsi="Times New Roman" w:ascii="Times New Roman"/>
          <w:szCs w:val="24"/>
        </w:rPr>
        <w:t>OIB: 53100191413</w:t>
      </w:r>
      <w:r w:rsidR="00952410" w:rsidRPr="00A41D10">
        <w:rPr>
          <w:rFonts w:hAnsi="Times New Roman" w:ascii="Times New Roman"/>
          <w:szCs w:val="24"/>
        </w:rPr>
        <w:t xml:space="preserve">, </w:t>
      </w:r>
      <w:r w:rsidR="00952410">
        <w:rPr>
          <w:rFonts w:hAnsi="Times New Roman" w:ascii="Times New Roman"/>
          <w:szCs w:val="24"/>
        </w:rPr>
        <w:t>MBS: 080729315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69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84214C">
      <w:rPr>
        <w:rFonts w:hAnsi="Times New Roman" w:ascii="Times New Roman"/>
        <w:lang w:val="hr-HR"/>
      </w:rPr>
      <w:t>4826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1257C"/>
    <w:rsid w:val="0001673A"/>
    <w:rsid w:val="00032596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5451"/>
    <w:rsid w:val="003B229B"/>
    <w:rsid w:val="003C4581"/>
    <w:rsid w:val="0041643E"/>
    <w:rsid w:val="0042162E"/>
    <w:rsid w:val="0042799B"/>
    <w:rsid w:val="0044396E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C13B5"/>
    <w:rsid w:val="005C6990"/>
    <w:rsid w:val="005D573E"/>
    <w:rsid w:val="006327C4"/>
    <w:rsid w:val="00635401"/>
    <w:rsid w:val="006356C5"/>
    <w:rsid w:val="00640469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977F3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214C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410"/>
    <w:rsid w:val="00952884"/>
    <w:rsid w:val="00952B8E"/>
    <w:rsid w:val="0099646D"/>
    <w:rsid w:val="00997BA9"/>
    <w:rsid w:val="009F5765"/>
    <w:rsid w:val="009F6827"/>
    <w:rsid w:val="00A41D10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7CAF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52FF8"/>
    <w:rsid w:val="00F533DF"/>
    <w:rsid w:val="00F6170D"/>
    <w:rsid w:val="00F62A72"/>
    <w:rsid w:val="00F667BC"/>
    <w:rsid w:val="00F9569E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6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9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9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9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9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6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9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9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9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9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4826</izvorni_sadrzaj>
    <derivirana_varijabla naziv="DomainObject.Predmet.Broj_1">4826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St-4826/2015</izvorni_sadrzaj>
    <derivirana_varijabla naziv="DomainObject.Predmet.OznakaBroj_1">St-4826/2015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NIBO GRADNJA d.o.o. zastupanog po punomoćniku NIKOLA JANJEČIĆ</izvorni_sadrzaj>
    <derivirana_varijabla naziv="DomainObject.Predmet.ProtustrankaFormated_1">  NIBO GRADNJA d.o.o. zastupanog po punomoćniku NIKOLA JANJEČIĆ</derivirana_varijabla>
  </DomainObject.Predmet.ProtustrankaFormated>
  <DomainObject.Predmet.ProtustrankaFormatedOIB>
    <izvorni_sadrzaj>  NIBO GRADNJA d.o.o., OIB 53100191413 zastupanog po punomoćniku NIKOLA JANJEČIĆ</izvorni_sadrzaj>
    <derivirana_varijabla naziv="DomainObject.Predmet.ProtustrankaFormatedOIB_1">  NIBO GRADNJA d.o.o., OIB 53100191413 zastupanog po punomoćniku NIKOLA JANJEČIĆ</derivirana_varijabla>
  </DomainObject.Predmet.ProtustrankaFormatedOIB>
  <DomainObject.Predmet.ProtustrankaFormatedWithAdress>
    <izvorni_sadrzaj> NIBO GRADNJA d.o.o., Prekratova 39, 10000 Zagreb zastupanog po punomoćniku NIKOLA JANJEČIĆ</izvorni_sadrzaj>
    <derivirana_varijabla naziv="DomainObject.Predmet.ProtustrankaFormatedWithAdress_1"> NIBO GRADNJA d.o.o., Prekratova 39, 10000 Zagreb zastupanog po punomoćniku NIKOLA JANJEČIĆ</derivirana_varijabla>
  </DomainObject.Predmet.ProtustrankaFormatedWithAdress>
  <DomainObject.Predmet.ProtustrankaFormatedWithAdressOIB>
    <izvorni_sadrzaj> NIBO GRADNJA d.o.o., OIB 53100191413, Prekratova 39, 10000 Zagreb zastupanog po punomoćniku NIKOLA JANJEČIĆ</izvorni_sadrzaj>
    <derivirana_varijabla naziv="DomainObject.Predmet.ProtustrankaFormatedWithAdressOIB_1"> NIBO GRADNJA d.o.o., OIB 53100191413, Prekratova 39, 10000 Zagreb zastupanog po punomoćniku NIKOLA JANJEČIĆ</derivirana_varijabla>
  </DomainObject.Predmet.ProtustrankaFormatedWithAdressOIB>
  <DomainObject.Predmet.ProtustrankaWithAdress>
    <izvorni_sadrzaj>NIBO GRADNJA d.o.o. Prekratova 39, 10000 Zagreb</izvorni_sadrzaj>
    <derivirana_varijabla naziv="DomainObject.Predmet.ProtustrankaWithAdress_1">NIBO GRADNJA d.o.o. Prekratova 39, 10000 Zagreb</derivirana_varijabla>
  </DomainObject.Predmet.ProtustrankaWithAdress>
  <DomainObject.Predmet.ProtustrankaWithAdressOIB>
    <izvorni_sadrzaj>NIBO GRADNJA d.o.o., OIB 53100191413, Prekratova 39, 10000 Zagreb</izvorni_sadrzaj>
    <derivirana_varijabla naziv="DomainObject.Predmet.ProtustrankaWithAdressOIB_1">NIBO GRADNJA d.o.o., OIB 53100191413, Prekratova 39, 10000 Zagreb</derivirana_varijabla>
  </DomainObject.Predmet.ProtustrankaWithAdressOIB>
  <DomainObject.Predmet.ProtustrankaNazivFormated>
    <izvorni_sadrzaj>NIBO GRADNJA d.o.o.</izvorni_sadrzaj>
    <derivirana_varijabla naziv="DomainObject.Predmet.ProtustrankaNazivFormated_1">NIBO GRADNJA d.o.o.</derivirana_varijabla>
  </DomainObject.Predmet.ProtustrankaNazivFormated>
  <DomainObject.Predmet.ProtustrankaNazivFormatedOIB>
    <izvorni_sadrzaj>NIBO GRADNJA d.o.o., OIB 53100191413</izvorni_sadrzaj>
    <derivirana_varijabla naziv="DomainObject.Predmet.ProtustrankaNazivFormatedOIB_1">NIBO GRADNJA d.o.o., OIB 53100191413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NIBO GRADNJA d.o.o. zastupanog po punomoćniku NIKOLA JANJEČIĆ</item>
    </izvorni_sadrzaj>
    <derivirana_varijabla naziv="DomainObject.Predmet.ProtuStrankaListFormated_1">
      <item>NIBO GRADNJA d.o.o. zastupanog po punomoćniku NIKOLA JANJEČIĆ</item>
    </derivirana_varijabla>
  </DomainObject.Predmet.ProtuStrankaListFormated>
  <DomainObject.Predmet.ProtuStrankaListFormatedOIB>
    <izvorni_sadrzaj>
      <item>NIBO GRADNJA d.o.o., OIB 53100191413 zastupanog po punomoćniku NIKOLA JANJEČIĆ</item>
    </izvorni_sadrzaj>
    <derivirana_varijabla naziv="DomainObject.Predmet.ProtuStrankaListFormatedOIB_1">
      <item>NIBO GRADNJA d.o.o., OIB 53100191413 zastupanog po punomoćniku NIKOLA JANJEČIĆ</item>
    </derivirana_varijabla>
  </DomainObject.Predmet.ProtuStrankaListFormatedOIB>
  <DomainObject.Predmet.ProtuStrankaListFormatedWithAdress>
    <izvorni_sadrzaj>
      <item>NIBO GRADNJA d.o.o., Prekratova 39, 10000 Zagreb zastupanog po punomoćniku NIKOLA JANJEČIĆ</item>
    </izvorni_sadrzaj>
    <derivirana_varijabla naziv="DomainObject.Predmet.ProtuStrankaListFormatedWithAdress_1">
      <item>NIBO GRADNJA d.o.o., Prekratova 39, 10000 Zagreb zastupanog po punomoćniku NIKOLA JANJEČIĆ</item>
    </derivirana_varijabla>
  </DomainObject.Predmet.ProtuStrankaListFormatedWithAdress>
  <DomainObject.Predmet.ProtuStrankaListFormatedWithAdressOIB>
    <izvorni_sadrzaj>
      <item>NIBO GRADNJA d.o.o., OIB 53100191413, Prekratova 39, 10000 Zagreb zastupanog po punomoćniku NIKOLA JANJEČIĆ</item>
    </izvorni_sadrzaj>
    <derivirana_varijabla naziv="DomainObject.Predmet.ProtuStrankaListFormatedWithAdressOIB_1">
      <item>NIBO GRADNJA d.o.o., OIB 53100191413, Prekratova 39, 10000 Zagreb zastupanog po punomoćniku NIKOLA JANJEČIĆ</item>
    </derivirana_varijabla>
  </DomainObject.Predmet.ProtuStrankaListFormatedWithAdressOIB>
  <DomainObject.Predmet.ProtuStrankaListNazivFormated>
    <izvorni_sadrzaj>
      <item>NIBO GRADNJA d.o.o.</item>
    </izvorni_sadrzaj>
    <derivirana_varijabla naziv="DomainObject.Predmet.ProtuStrankaListNazivFormated_1">
      <item>NIBO GRADNJA d.o.o.</item>
    </derivirana_varijabla>
  </DomainObject.Predmet.ProtuStrankaListNazivFormated>
  <DomainObject.Predmet.ProtuStrankaListNazivFormatedOIB>
    <izvorni_sadrzaj>
      <item>NIBO GRADNJA d.o.o., OIB 53100191413</item>
    </izvorni_sadrzaj>
    <derivirana_varijabla naziv="DomainObject.Predmet.ProtuStrankaListNazivFormatedOIB_1">
      <item>NIBO GRADNJA d.o.o., OIB 53100191413</item>
    </derivirana_varijabla>
  </DomainObject.Predmet.ProtuStrankaListNazivFormatedOIB>
  <DomainObject.Predmet.OstaliListFormated>
    <izvorni_sadrzaj>
      <item>NIKOLA JANJEČIĆ punomoćnik sudionika u postupku NIBO GRADNJA d.o.o.</item>
    </izvorni_sadrzaj>
    <derivirana_varijabla naziv="DomainObject.Predmet.OstaliListFormated_1">
      <item>NIKOLA JANJEČIĆ punomoćnik sudionika u postupku NIBO GRADNJA d.o.o.</item>
    </derivirana_varijabla>
  </DomainObject.Predmet.OstaliListFormated>
  <DomainObject.Predmet.OstaliListFormatedOIB>
    <izvorni_sadrzaj>
      <item>NIKOLA JANJEČIĆ punomoćnik sudionika u postupku NIBO GRADNJA d.o.o.</item>
    </izvorni_sadrzaj>
    <derivirana_varijabla naziv="DomainObject.Predmet.OstaliListFormatedOIB_1">
      <item>NIKOLA JANJEČIĆ punomoćnik sudionika u postupku NIBO GRADNJA d.o.o.</item>
    </derivirana_varijabla>
  </DomainObject.Predmet.OstaliListFormatedOIB>
  <DomainObject.Predmet.OstaliListFormatedWithAdress>
    <izvorni_sadrzaj>
      <item>NIKOLA JANJEČIĆ, Brebernička cesta 32, 10257 Brebernica punomoćnik sudionika u postupku NIBO GRADNJA d.o.o.</item>
    </izvorni_sadrzaj>
    <derivirana_varijabla naziv="DomainObject.Predmet.OstaliListFormatedWithAdress_1">
      <item>NIKOLA JANJEČIĆ, Brebernička cesta 32, 10257 Brebernica punomoćnik sudionika u postupku NIBO GRADNJA d.o.o.</item>
    </derivirana_varijabla>
  </DomainObject.Predmet.OstaliListFormatedWithAdress>
  <DomainObject.Predmet.OstaliListFormatedWithAdressOIB>
    <izvorni_sadrzaj>
      <item>NIKOLA JANJEČIĆ, Brebernička cesta 32, 10257 Brebernica punomoćnik sudionika u postupku NIBO GRADNJA d.o.o.</item>
    </izvorni_sadrzaj>
    <derivirana_varijabla naziv="DomainObject.Predmet.OstaliListFormatedWithAdressOIB_1">
      <item>NIKOLA JANJEČIĆ, Brebernička cesta 32, 10257 Brebernica punomoćnik sudionika u postupku NIBO GRADNJA d.o.o.</item>
    </derivirana_varijabla>
  </DomainObject.Predmet.OstaliListFormatedWithAdressOIB>
  <DomainObject.Predmet.OstaliListNazivFormated>
    <izvorni_sadrzaj>
      <item>NIKOLA JANJEČIĆ</item>
    </izvorni_sadrzaj>
    <derivirana_varijabla naziv="DomainObject.Predmet.OstaliListNazivFormated_1">
      <item>NIKOLA JANJEČIĆ</item>
    </derivirana_varijabla>
  </DomainObject.Predmet.OstaliListNazivFormated>
  <DomainObject.Predmet.OstaliListNazivFormatedOIB>
    <izvorni_sadrzaj>
      <item>NIKOLA JANJEČIĆ</item>
    </izvorni_sadrzaj>
    <derivirana_varijabla naziv="DomainObject.Predmet.OstaliListNazivFormatedOIB_1">
      <item>NIKOLA JANJEČIĆ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NIBO GRADNJA d.o.o.</izvorni_sadrzaj>
    <derivirana_varijabla naziv="DomainObject.Predmet.ProtustrankaIDrugi_1">NIBO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NIBO GRADNJA d.o.o., OIB 53100191413, Prekratova 39, 10000 Zagreb</izvorni_sadrzaj>
    <derivirana_varijabla naziv="DomainObject.Predmet.ProtustrankaIDrugiAdressOIB_1">NIBO GRADNJA d.o.o., OIB 53100191413, Prekratova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NIBO GRADNJA d.o.o.</item>
      <item>NIKOLA JANJEČIĆ</item>
    </izvorni_sadrzaj>
    <derivirana_varijabla naziv="DomainObject.Predmet.SudioniciListNaziv_1">
      <item>FINA Regionalni centar Zagreb</item>
      <item>NIBO GRADNJA d.o.o.</item>
      <item>NIKOLA JANJEČIĆ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NIBO GRADNJA d.o.o., OIB 53100191413, Prekratova 39,10000 Zagreb</item>
      <item>NIKOLA JANJEČIĆ, Brebernička cesta 32,10257 Brebernica</item>
    </izvorni_sadrzaj>
    <derivirana_varijabla naziv="DomainObject.Predmet.SudioniciListAdressOIB_1">
      <item>FINA Regionalni centar Zagreb, OIB 85821130368, Trg svibanjskih žrtava 1995. 1,10000 Zagreb</item>
      <item>NIBO GRADNJA d.o.o., OIB 53100191413, Prekratova 39,10000 Zagreb</item>
      <item>NIKOLA JANJEČIĆ, Brebernička cesta 32,10257 Brebernica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53100191413</item>
      <item>, OIB null</item>
    </izvorni_sadrzaj>
    <derivirana_varijabla naziv="DomainObject.Predmet.SudioniciListNazivOIB_1">
      <item>, OIB 85821130368</item>
      <item>, OIB 53100191413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2375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2016-04-06T08:20:00Z</dcterms:created>
  <dc:creator>Sudsko vijeæe</dc:creator>
  <cp:lastModifiedBy>Nevenka Furić</cp:lastModifiedBy>
  <cp:lastPrinted>2016-04-06T08:23:00Z</cp:lastPrinted>
  <dcterms:modified xmlns:xsi="http://www.w3.org/2001/XMLSchema-instance" xsi:type="dcterms:W3CDTF">2016-04-06T08:25:00Z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