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aec4" w14:paraId="e7faec4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444FD2">
        <w:t>St-</w:t>
      </w:r>
      <w:r w:rsidR="00DA734E">
        <w:t>11/17</w:t>
      </w:r>
      <w:r w:rsidR="007122F9">
        <w:t>-5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56FA6" w:rsidR="00444FD2" w:rsidRPr="006A1BF5">
        <w:tc>
          <w:tcPr>
            <w:tcW w:type="dxa" w:w="2829"/>
            <w:shd w:fill="auto" w:color="auto" w:val="clear"/>
          </w:tcPr>
          <w:p w:rsidRDefault="00444FD2" w:rsidP="00A56FA6" w:rsidR="00444FD2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4FD2" w:rsidP="00A56FA6" w:rsidR="00444FD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44FD2" w:rsidP="00A56FA6" w:rsidR="00444FD2" w:rsidRPr="006A1BF5">
            <w:pPr>
              <w:jc w:val="center"/>
            </w:pPr>
            <w:r>
              <w:t>Trgovački sud u Varaždinu</w:t>
            </w:r>
          </w:p>
          <w:p w:rsidRDefault="00444FD2" w:rsidP="00A56FA6" w:rsidR="00444FD2" w:rsidRPr="006A1BF5">
            <w:pPr>
              <w:jc w:val="center"/>
            </w:pPr>
            <w:r>
              <w:t>Varaždin, Braće Radić 2</w:t>
            </w:r>
          </w:p>
        </w:tc>
      </w:tr>
    </w:tbl>
    <w:p w:rsidRDefault="00D23552" w:rsidP="00D23552" w:rsidR="00D23552"/>
    <w:p w:rsidRDefault="000923CD" w:rsidR="000923CD"/>
    <w:p w:rsidRDefault="00390B09" w:rsidR="00390B09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za sklapanje predstečajne nagodbe nad predlagateljem – dužnikom </w:t>
      </w:r>
      <w:r w:rsidR="00DA734E" w:rsidRPr="008A5420">
        <w:t>MATIS ADRIA D.O.O.</w:t>
      </w:r>
      <w:r w:rsidR="00DA734E">
        <w:t xml:space="preserve">, </w:t>
      </w:r>
      <w:r w:rsidR="00DA734E" w:rsidRPr="008A5420">
        <w:t>Matije Gupca 41</w:t>
      </w:r>
      <w:r w:rsidR="00DA734E">
        <w:t>, Sračinec,</w:t>
      </w:r>
      <w:r w:rsidR="00DA734E" w:rsidRPr="002132D9">
        <w:t xml:space="preserve"> OIB: </w:t>
      </w:r>
      <w:r w:rsidR="00DA734E" w:rsidRPr="008A5420">
        <w:t>88186147413</w:t>
      </w:r>
      <w:r w:rsidR="000923CD" w:rsidRPr="002132D9">
        <w:t xml:space="preserve">, </w:t>
      </w:r>
      <w:r w:rsidR="000923CD" w:rsidRPr="00620EA1">
        <w:t>za sklapanje predstečajne nagodbe</w:t>
      </w:r>
      <w:r w:rsidR="000923CD">
        <w:t xml:space="preserve">, </w:t>
      </w:r>
      <w:r w:rsidR="00444FD2">
        <w:t>1</w:t>
      </w:r>
      <w:r w:rsidR="00DA734E">
        <w:t>9</w:t>
      </w:r>
      <w:r w:rsidR="00444FD2">
        <w:t>. siječnja 2018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Pr="00FE36FD">
        <w:t>I / Temeljem čl. 66. st. 5. Zakona o financijskom poslovanju i predstečajnoj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predstečajne nagodbe nad dužnikom </w:t>
      </w:r>
      <w:r w:rsidR="00DA734E" w:rsidRPr="008A5420">
        <w:t>MATIS ADRIA D.O.O.</w:t>
      </w:r>
      <w:r w:rsidR="00DA734E">
        <w:t xml:space="preserve">, </w:t>
      </w:r>
      <w:r w:rsidR="00DA734E" w:rsidRPr="008A5420">
        <w:t>Matije Gupca 41</w:t>
      </w:r>
      <w:r w:rsidR="00DA734E">
        <w:t>, Sračinec,</w:t>
      </w:r>
      <w:r w:rsidR="00DA734E" w:rsidRPr="002132D9">
        <w:t xml:space="preserve"> OIB: </w:t>
      </w:r>
      <w:r w:rsidR="00DA734E" w:rsidRPr="008A5420">
        <w:t>88186147413</w:t>
      </w:r>
      <w:r w:rsidRPr="00FE36FD">
        <w:t>, za dan</w:t>
      </w:r>
    </w:p>
    <w:p w:rsidRDefault="00DA734E" w:rsidP="00963D4F" w:rsidR="00963D4F" w:rsidRPr="00A523BA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9</w:t>
      </w:r>
      <w:r w:rsidR="00444FD2">
        <w:rPr>
          <w:b/>
          <w:u w:val="single"/>
        </w:rPr>
        <w:t>. veljače 2018</w:t>
      </w:r>
      <w:r w:rsidR="00D23552">
        <w:rPr>
          <w:b/>
          <w:u w:val="single"/>
        </w:rPr>
        <w:t>.</w:t>
      </w:r>
      <w:r w:rsidR="00963D4F" w:rsidRPr="00A523BA">
        <w:rPr>
          <w:b/>
          <w:u w:val="single"/>
        </w:rPr>
        <w:t xml:space="preserve"> u </w:t>
      </w:r>
      <w:r>
        <w:rPr>
          <w:b/>
          <w:u w:val="single"/>
        </w:rPr>
        <w:t>10</w:t>
      </w:r>
      <w:r w:rsidR="00444FD2">
        <w:rPr>
          <w:b/>
          <w:u w:val="single"/>
        </w:rPr>
        <w:t>,00</w:t>
      </w:r>
      <w:r w:rsidR="00B746B1">
        <w:rPr>
          <w:b/>
          <w:u w:val="single"/>
        </w:rPr>
        <w:t xml:space="preserve"> sati</w:t>
      </w:r>
    </w:p>
    <w:p w:rsidRDefault="00963D4F" w:rsidP="00963D4F" w:rsidR="00963D4F" w:rsidRPr="00FE36FD">
      <w:pPr>
        <w:spacing w:before="240"/>
        <w:jc w:val="center"/>
      </w:pPr>
      <w:r w:rsidRPr="00FE36FD">
        <w:t xml:space="preserve">u </w:t>
      </w:r>
      <w:r w:rsidR="000F3367">
        <w:t>sudnici broj</w:t>
      </w:r>
      <w:r w:rsidR="001E60C1">
        <w:t xml:space="preserve"> 230, II kat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II/ Na ročište se pozivaju:</w:t>
      </w:r>
    </w:p>
    <w:p w:rsidRDefault="00150EF2" w:rsidP="00343B14" w:rsidR="00343B14">
      <w:pPr>
        <w:spacing w:before="240"/>
        <w:ind w:firstLine="708"/>
        <w:jc w:val="both"/>
      </w:pPr>
      <w:r>
        <w:t>-</w:t>
      </w:r>
      <w:r w:rsidR="00343B14">
        <w:t xml:space="preserve"> </w:t>
      </w:r>
      <w:r w:rsidR="00963D4F" w:rsidRPr="00FE36FD">
        <w:t xml:space="preserve">predlagatelj-dužnik, </w:t>
      </w:r>
      <w:r w:rsidR="00DA734E" w:rsidRPr="008A5420">
        <w:t>MATIS ADRIA D.O.O.</w:t>
      </w:r>
      <w:r w:rsidR="00DA734E">
        <w:t xml:space="preserve">, </w:t>
      </w:r>
      <w:r w:rsidR="00DA734E" w:rsidRPr="008A5420">
        <w:t>Matije Gupca 41</w:t>
      </w:r>
      <w:r w:rsidR="00DA734E">
        <w:t>, Sračinec,</w:t>
      </w:r>
      <w:r w:rsidR="00DA734E" w:rsidRPr="002132D9">
        <w:t xml:space="preserve"> 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-svi vjerovnici koji su prihvatili pla</w:t>
      </w:r>
      <w:r w:rsidR="00412EC1">
        <w:t>n financijskog restrukturiranja</w:t>
      </w:r>
    </w:p>
    <w:p w:rsidRDefault="00963D4F" w:rsidP="00B02BE4" w:rsidR="00963D4F">
      <w:pPr>
        <w:spacing w:before="240"/>
        <w:jc w:val="center"/>
      </w:pPr>
      <w:r w:rsidRPr="00FE36FD">
        <w:t xml:space="preserve">U Varaždinu, </w:t>
      </w:r>
      <w:r w:rsidR="00444FD2">
        <w:t>1</w:t>
      </w:r>
      <w:r w:rsidR="00DA734E">
        <w:t>9</w:t>
      </w:r>
      <w:r w:rsidR="00444FD2">
        <w:t>. siječnja 2018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7122F9" w:rsidR="007122F9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412EC1">
        <w:t>Iris Hatvalić Nemec</w:t>
      </w:r>
      <w:r w:rsidR="007122F9">
        <w:t xml:space="preserve"> </w:t>
      </w:r>
    </w:p>
    <w:p w:rsidRDefault="000319B1" w:rsidP="000319B1" w:rsidR="000319B1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B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101225"/>
    <w:rsid w:val="00101482"/>
    <w:rsid w:val="0010235A"/>
    <w:rsid w:val="001045B4"/>
    <w:rsid w:val="00105288"/>
    <w:rsid w:val="00112DE7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4998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D578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0AAC"/>
    <w:rsid w:val="0038344C"/>
    <w:rsid w:val="00387DD1"/>
    <w:rsid w:val="00390B09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3F6B1E"/>
    <w:rsid w:val="004074E1"/>
    <w:rsid w:val="00412EC1"/>
    <w:rsid w:val="00415439"/>
    <w:rsid w:val="004159DD"/>
    <w:rsid w:val="00417551"/>
    <w:rsid w:val="00427A9A"/>
    <w:rsid w:val="00436EF9"/>
    <w:rsid w:val="00440969"/>
    <w:rsid w:val="00444FD2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22F9"/>
    <w:rsid w:val="00715943"/>
    <w:rsid w:val="007214D9"/>
    <w:rsid w:val="007234E0"/>
    <w:rsid w:val="0072486E"/>
    <w:rsid w:val="0072671B"/>
    <w:rsid w:val="007269B3"/>
    <w:rsid w:val="007363A3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1B22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1EAF"/>
    <w:rsid w:val="009B5116"/>
    <w:rsid w:val="009C64D8"/>
    <w:rsid w:val="009C7C4A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2753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2BE4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2915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5F50"/>
    <w:rsid w:val="00D745A1"/>
    <w:rsid w:val="00D75DA6"/>
    <w:rsid w:val="00D804E9"/>
    <w:rsid w:val="00D8111E"/>
    <w:rsid w:val="00D93FCF"/>
    <w:rsid w:val="00D97861"/>
    <w:rsid w:val="00DA656A"/>
    <w:rsid w:val="00DA734E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833E5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0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0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u predst. nagodbi kod FINE Jelena Stankus-Tkalec</izvorni_sadrzaj>
    <derivirana_varijabla naziv="DomainObject.Predmet.PrimjedbaSuca_1">Povjerenik u predst. nagodbi kod FINE Jelena Stankus-Tkalec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MATIS ADRIA društvo s ograničenom odgovornošću za trgovinu, turizam i usluge</izvorni_sadrzaj>
    <derivirana_varijabla naziv="DomainObject.Predmet.StrankaFormated_1">  MATIS ADRIA društvo s ograničenom odgovornošću za trgovinu, turizam i usluge</derivirana_varijabla>
  </DomainObject.Predmet.StrankaFormated>
  <DomainObject.Predmet.StrankaFormatedOIB>
    <izvorni_sadrzaj>  MATIS ADRIA društvo s ograničenom odgovornošću za trgovinu, turizam i usluge, OIB 88186147413</izvorni_sadrzaj>
    <derivirana_varijabla naziv="DomainObject.Predmet.StrankaFormatedOIB_1">  MATIS ADRIA društvo s ograničenom odgovornošću za trgovinu, turizam i usluge, OIB 88186147413</derivirana_varijabla>
  </DomainObject.Predmet.StrankaFormatedOIB>
  <DomainObject.Predmet.StrankaFormatedWithAdress>
    <izvorni_sadrzaj> MATIS ADRIA društvo s ograničenom odgovornošću za trgovinu, turizam i usluge, Matije Gupca 41, 42209 Sračinec</izvorni_sadrzaj>
    <derivirana_varijabla naziv="DomainObject.Predmet.StrankaFormatedWithAdress_1"> MATIS ADRIA društvo s ograničenom odgovornošću za trgovinu, turizam i usluge, Matije Gupca 41, 42209 Sračinec</derivirana_varijabla>
  </DomainObject.Predmet.StrankaFormatedWithAdress>
  <DomainObject.Predmet.StrankaFormatedWithAdressOIB>
    <izvorni_sadrzaj> MATIS ADRIA društvo s ograničenom odgovornošću za trgovinu, turizam i usluge, OIB 88186147413, Matije Gupca 41, 42209 Sračinec</izvorni_sadrzaj>
    <derivirana_varijabla naziv="DomainObject.Predmet.StrankaFormatedWithAdressOIB_1"> MATIS ADRIA društvo s ograničenom odgovornošću za trgovinu, turizam i usluge, OIB 88186147413, Matije Gupca 41, 42209 Sračinec</derivirana_varijabla>
  </DomainObject.Predmet.StrankaFormatedWithAdressOIB>
  <DomainObject.Predmet.StrankaWithAdress>
    <izvorni_sadrzaj>MATIS ADRIA društvo s ograničenom odgovornošću za trgovinu, turizam i usluge Matije Gupca 41,42209 Sračinec</izvorni_sadrzaj>
    <derivirana_varijabla naziv="DomainObject.Predmet.StrankaWithAdress_1">MATIS ADRIA društvo s ograničenom odgovornošću za trgovinu, turizam i usluge Matije Gupca 41,42209 Sračinec</derivirana_varijabla>
  </DomainObject.Predmet.StrankaWithAdress>
  <DomainObject.Predmet.StrankaWithAdressOIB>
    <izvorni_sadrzaj>MATIS ADRIA društvo s ograničenom odgovornošću za trgovinu, turizam i usluge, OIB 88186147413, Matije Gupca 41,42209 Sračinec</izvorni_sadrzaj>
    <derivirana_varijabla naziv="DomainObject.Predmet.StrankaWithAdressOIB_1">MATIS ADRIA društvo s ograničenom odgovornošću za trgovinu, turizam i usluge, OIB 88186147413, Matije Gupca 41,42209 Sračinec</derivirana_varijabla>
  </DomainObject.Predmet.StrankaWithAdressOIB>
  <DomainObject.Predmet.StrankaNazivFormated>
    <izvorni_sadrzaj>MATIS ADRIA društvo s ograničenom odgovornošću za trgovinu, turizam i usluge</izvorni_sadrzaj>
    <derivirana_varijabla naziv="DomainObject.Predmet.StrankaNazivFormated_1">MATIS ADRIA društvo s ograničenom odgovornošću za trgovinu, turizam i usluge</derivirana_varijabla>
  </DomainObject.Predmet.StrankaNazivFormated>
  <DomainObject.Predmet.StrankaNazivFormatedOIB>
    <izvorni_sadrzaj>MATIS ADRIA društvo s ograničenom odgovornošću za trgovinu, turizam i usluge, OIB 88186147413</izvorni_sadrzaj>
    <derivirana_varijabla naziv="DomainObject.Predmet.StrankaNazivFormatedOIB_1">MATIS ADRIA društvo s ograničenom odgovornošću za trgovinu, turizam i usluge, OIB 88186147413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6667371.90</izvorni_sadrzaj>
    <derivirana_varijabla naziv="DomainObject.Predmet.TrenutnaVrijednost_1">6667371.90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MATIS ADRIA društvo s ograničenom odgovornošću za trgovinu, turizam i usluge</item>
    </izvorni_sadrzaj>
    <derivirana_varijabla naziv="DomainObject.Predmet.StrankaListFormated_1">
      <item>MATIS ADRIA društvo s ograničenom odgovornošću za trgovinu, turizam i usluge</item>
    </derivirana_varijabla>
  </DomainObject.Predmet.StrankaListFormated>
  <DomainObject.Predmet.StrankaListFormatedOIB>
    <izvorni_sadrzaj>
      <item>MATIS ADRIA društvo s ograničenom odgovornošću za trgovinu, turizam i usluge, OIB 88186147413</item>
    </izvorni_sadrzaj>
    <derivirana_varijabla naziv="DomainObject.Predmet.StrankaListFormatedOIB_1">
      <item>MATIS ADRIA društvo s ograničenom odgovornošću za trgovinu, turizam i usluge, OIB 88186147413</item>
    </derivirana_varijabla>
  </DomainObject.Predmet.StrankaListFormatedOIB>
  <DomainObject.Predmet.StrankaListFormatedWithAdress>
    <izvorni_sadrzaj>
      <item>MATIS ADRIA društvo s ograničenom odgovornošću za trgovinu, turizam i usluge, Matije Gupca 41, 42209 Sračinec</item>
    </izvorni_sadrzaj>
    <derivirana_varijabla naziv="DomainObject.Predmet.StrankaListFormatedWithAdress_1">
      <item>MATIS ADRIA društvo s ograničenom odgovornošću za trgovinu, turizam i usluge, Matije Gupca 41, 42209 Sračinec</item>
    </derivirana_varijabla>
  </DomainObject.Predmet.StrankaListFormatedWithAdress>
  <DomainObject.Predmet.StrankaListFormatedWithAdressOIB>
    <izvorni_sadrzaj>
      <item>MATIS ADRIA društvo s ograničenom odgovornošću za trgovinu, turizam i usluge, OIB 88186147413, Matije Gupca 41, 42209 Sračinec</item>
    </izvorni_sadrzaj>
    <derivirana_varijabla naziv="DomainObject.Predmet.StrankaListFormatedWithAdressOIB_1">
      <item>MATIS ADRIA društvo s ograničenom odgovornošću za trgovinu, turizam i usluge, OIB 88186147413, Matije Gupca 41, 42209 Sračinec</item>
    </derivirana_varijabla>
  </DomainObject.Predmet.StrankaListFormatedWithAdressOIB>
  <DomainObject.Predmet.StrankaListNazivFormated>
    <izvorni_sadrzaj>
      <item>MATIS ADRIA društvo s ograničenom odgovornošću za trgovinu, turizam i usluge</item>
    </izvorni_sadrzaj>
    <derivirana_varijabla naziv="DomainObject.Predmet.StrankaListNazivFormated_1">
      <item>MATIS ADRIA društvo s ograničenom odgovornošću za trgovinu, turizam i usluge</item>
    </derivirana_varijabla>
  </DomainObject.Predmet.StrankaListNazivFormated>
  <DomainObject.Predmet.StrankaListNazivFormatedOIB>
    <izvorni_sadrzaj>
      <item>MATIS ADRIA društvo s ograničenom odgovornošću za trgovinu, turizam i usluge, OIB 88186147413</item>
    </izvorni_sadrzaj>
    <derivirana_varijabla naziv="DomainObject.Predmet.StrankaListNazivFormatedOIB_1">
      <item>MATIS ADRIA društvo s ograničenom odgovornošću za trgovinu, turizam i usluge, OIB 88186147413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Jelena Stankus-Tkalec</item>
    </izvorni_sadrzaj>
    <derivirana_varijabla naziv="DomainObject.Predmet.OstaliListFormated_1">
      <item>Financijska agencija</item>
      <item>Sudski registar</item>
      <item>Jelena Stankus-Tkalec</item>
    </derivirana_varijabla>
  </DomainObject.Predmet.OstaliListFormated>
  <DomainObject.Predmet.OstaliListFormatedOIB>
    <izvorni_sadrzaj>
      <item>Financijska agencija, OIB 85821130368</item>
      <item>Sudski registar</item>
      <item>Jelena Stankus-Tkalec, OIB 91858660271</item>
    </izvorni_sadrzaj>
    <derivirana_varijabla naziv="DomainObject.Predmet.OstaliListFormatedOIB_1">
      <item>Financijska agencija, OIB 85821130368</item>
      <item>Sudski registar</item>
      <item>Jelena Stankus-Tkalec, OIB 91858660271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Jelena Stankus-Tkalec, Braće Radića 20, 42000 Jalkovec</item>
    </izvorni_sadrzaj>
    <derivirana_varijabla naziv="DomainObject.Predmet.OstaliListFormatedWithAdress_1">
      <item>Financijska agencija, Ulica grada Vukovara 70, 10000 Zagreb</item>
      <item>Sudski registar</item>
      <item>Jelena Stankus-Tkalec, Braće Radića 20, 42000 Jalkovec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Jelena Stankus-Tkalec, OIB 91858660271, Braće Radića 20, 42000 Jalkovec</item>
    </izvorni_sadrzaj>
    <derivirana_varijabla naziv="DomainObject.Predmet.OstaliListFormatedWithAdressOIB_1">
      <item>Financijska agencija, OIB 85821130368, Ulica grada Vukovara 70, 10000 Zagreb</item>
      <item>Sudski registar</item>
      <item>Jelena Stankus-Tkalec, OIB 91858660271, Braće Radića 20, 42000 Jalkovec</item>
    </derivirana_varijabla>
  </DomainObject.Predmet.OstaliListFormatedWithAdressOIB>
  <DomainObject.Predmet.OstaliListNazivFormated>
    <izvorni_sadrzaj>
      <item>Financijska agencija</item>
      <item>Sudski registar</item>
      <item>Jelena Stankus-Tkalec</item>
    </izvorni_sadrzaj>
    <derivirana_varijabla naziv="DomainObject.Predmet.OstaliListNazivFormated_1">
      <item>Financijska agencija</item>
      <item>Sudski registar</item>
      <item>Jelena Stankus-Tkalec</item>
    </derivirana_varijabla>
  </DomainObject.Predmet.OstaliListNazivFormated>
  <DomainObject.Predmet.OstaliListNazivFormatedOIB>
    <izvorni_sadrzaj>
      <item>Financijska agencija, OIB 85821130368</item>
      <item>Sudski registar</item>
      <item>Jelena Stankus-Tkalec, OIB 91858660271</item>
    </izvorni_sadrzaj>
    <derivirana_varijabla naziv="DomainObject.Predmet.OstaliListNazivFormatedOIB_1">
      <item>Financijska agencija, OIB 85821130368</item>
      <item>Sudski registar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MATIS ADRIA društvo s ograničenom odgovornošću za trgovinu, turizam i usluge</izvorni_sadrzaj>
    <derivirana_varijabla naziv="DomainObject.Predmet.StrankaIDrugi_1">MATIS ADRIA društvo s ograničenom odgovornošću za trgovinu,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MATIS ADRIA društvo s ograničenom odgovornošću za trgovinu, turizam i usluge, OIB 88186147413, Matije Gupca 41, 42209 Sračinec</izvorni_sadrzaj>
    <derivirana_varijabla naziv="DomainObject.Predmet.StrankaIDrugiAdressOIB_1">MATIS ADRIA društvo s ograničenom odgovornošću za trgovinu, turizam i usluge, OIB 88186147413, Matije Gupca 41, 42209 Sračinec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MATIS ADRIA društvo s ograničenom odgovornošću za trgovinu, turizam i usluge</item>
      <item>Financijska agencija</item>
      <item>Sudski registar</item>
      <item>Jelena Stankus-Tkalec</item>
    </izvorni_sadrzaj>
    <derivirana_varijabla naziv="DomainObject.Predmet.SudioniciListNaziv_1">
      <item>MATIS ADRIA društvo s ograničenom odgovornošću za trgovinu, turizam i usluge</item>
      <item>Financijska agencija</item>
      <item>Sudski registar</item>
      <item>Jelena Stankus-Tkalec</item>
    </derivirana_varijabla>
  </DomainObject.Predmet.SudioniciListNaziv>
  <DomainObject.Predmet.SudioniciListAdressOIB>
    <izvorni_sadrzaj>
      <item>MATIS ADRIA društvo s ograničenom odgovornošću za trgovinu, turizam i usluge, OIB 88186147413, Matije Gupca 41,42209 Sračinec</item>
      <item>Financijska agencija, OIB 85821130368, Ulica grada Vukovara 70,10000 Zagreb</item>
      <item>Sudski registar</item>
      <item>Jelena Stankus-Tkalec, OIB 91858660271, Braće Radića 20,42000 Jalkovec</item>
    </izvorni_sadrzaj>
    <derivirana_varijabla naziv="DomainObject.Predmet.SudioniciListAdressOIB_1">
      <item>MATIS ADRIA društvo s ograničenom odgovornošću za trgovinu, turizam i usluge, OIB 88186147413, Matije Gupca 41,42209 Sračinec</item>
      <item>Financijska agencija, OIB 85821130368, Ulica grada Vukovara 70,10000 Zagreb</item>
      <item>Sudski registar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88186147413</item>
      <item>, OIB 85821130368</item>
      <item>, OIB null</item>
      <item>, OIB 91858660271</item>
    </izvorni_sadrzaj>
    <derivirana_varijabla naziv="DomainObject.Predmet.SudioniciListNazivOIB_1">
      <item>, OIB 88186147413</item>
      <item>, OIB 85821130368</item>
      <item>, OIB null</item>
      <item>, OIB 91858660271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61186-8112-49E5-999B-7F2C536AC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157</properties:Words>
  <properties:Characters>900</properties:Characters>
  <properties:Lines>30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2018-01-19T12:34:00Z</cp:lastPrinted>
  <dcterms:modified xmlns:xsi="http://www.w3.org/2001/XMLSchema-instance" xsi:type="dcterms:W3CDTF">2018-01-19T12:35:00Z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