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95702" w:rsidR="00530CAE" w:rsidRPr="00106F28">
        <w:tc>
          <w:tcPr>
            <w:tcW w:type="dxa" w:w="2985"/>
            <w:shd w:fill="auto" w:color="auto" w:val="clear"/>
          </w:tcPr>
          <w:p w:rsidRDefault="00530CAE" w:rsidP="00195702" w:rsidR="00530CAE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06F2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30CAE" w:rsidP="00195702" w:rsidR="00530CAE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530CAE" w:rsidP="00195702" w:rsidR="00530CAE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530CAE" w:rsidP="00195702" w:rsidR="00530CAE" w:rsidRPr="00106F2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106F2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229e89" w14:paraId="6229e89" w:rsidRDefault="00530CAE" w:rsidP="00530CAE" w:rsidR="00530CAE" w:rsidRPr="00106F2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95702" w:rsidR="00530CAE" w:rsidRPr="00106F28">
        <w:trPr>
          <w:jc w:val="right"/>
        </w:trPr>
        <w:tc>
          <w:tcPr>
            <w:tcW w:type="dxa" w:w="4320"/>
          </w:tcPr>
          <w:p w:rsidRDefault="00530CAE" w:rsidP="00530CAE" w:rsidR="00530CAE" w:rsidRPr="00106F2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St-47/00-134</w:t>
            </w:r>
            <w:r w:rsidRPr="00106F2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530CAE" w:rsidP="00530CAE" w:rsidR="00530C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0CAE" w:rsidP="00530CAE" w:rsidR="00530C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0CAE" w:rsidP="00FC1C4B" w:rsidR="00530CAE"/>
    <w:p w:rsidRDefault="00FC1C4B" w:rsidP="00530CAE" w:rsidR="00FC1C4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>Trgovački sud u Varaždinu, po sucu toga suda Kseniji Flack-Makitan, kao sucu pojedincu, u stečajnom postupku koji se vodi nad stečajnom masom VAMA d.d. u stečaju, Varaždin, Kapucinski trg 9, povodom zahtjeva za brisanje zabilježbe, donio je 16. listopada</w:t>
      </w:r>
      <w:r w:rsidR="00530CAE">
        <w:rPr>
          <w:rFonts w:cs="Times New Roman" w:hAnsi="Times New Roman" w:ascii="Times New Roman"/>
          <w:sz w:val="24"/>
          <w:szCs w:val="24"/>
        </w:rPr>
        <w:t xml:space="preserve"> 2018. sljedeći</w:t>
      </w:r>
    </w:p>
    <w:p w:rsidRDefault="00530CAE" w:rsidP="00530CAE" w:rsidR="00530C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C1C4B" w:rsidP="00530CAE" w:rsidR="00FC1C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530CAE" w:rsidP="00530CAE" w:rsidR="00530CA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1C4B" w:rsidP="00530CAE" w:rsidR="00FC1C4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Nalaže </w:t>
      </w:r>
      <w:r w:rsidR="00530CAE">
        <w:rPr>
          <w:rFonts w:cs="Times New Roman" w:hAnsi="Times New Roman" w:ascii="Times New Roman"/>
          <w:sz w:val="24"/>
          <w:szCs w:val="24"/>
        </w:rPr>
        <w:t>se Općinskom sudu u Varaždinu, Z</w:t>
      </w:r>
      <w:r>
        <w:rPr>
          <w:rFonts w:cs="Times New Roman" w:hAnsi="Times New Roman" w:ascii="Times New Roman"/>
          <w:sz w:val="24"/>
          <w:szCs w:val="24"/>
        </w:rPr>
        <w:t>emljišno</w:t>
      </w:r>
      <w:r w:rsidR="00530CAE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knjižnom odjelu Ivanec</w:t>
      </w:r>
      <w:r w:rsidR="00530CAE">
        <w:rPr>
          <w:rFonts w:cs="Times New Roman" w:hAnsi="Times New Roman" w:ascii="Times New Roman"/>
          <w:sz w:val="24"/>
          <w:szCs w:val="24"/>
        </w:rPr>
        <w:t xml:space="preserve">, brisanje zabilježbe </w:t>
      </w:r>
      <w:r w:rsidR="00D46EEF">
        <w:rPr>
          <w:rFonts w:cs="Times New Roman" w:hAnsi="Times New Roman" w:ascii="Times New Roman"/>
          <w:sz w:val="24"/>
          <w:szCs w:val="24"/>
        </w:rPr>
        <w:t>zaprimljene</w:t>
      </w:r>
      <w:r w:rsidR="00530CAE">
        <w:rPr>
          <w:rFonts w:cs="Times New Roman" w:hAnsi="Times New Roman" w:ascii="Times New Roman"/>
          <w:sz w:val="24"/>
          <w:szCs w:val="24"/>
        </w:rPr>
        <w:t xml:space="preserve"> 14. srpnja 2000., poslovni </w:t>
      </w:r>
      <w:r>
        <w:rPr>
          <w:rFonts w:cs="Times New Roman" w:hAnsi="Times New Roman" w:ascii="Times New Roman"/>
          <w:sz w:val="24"/>
          <w:szCs w:val="24"/>
        </w:rPr>
        <w:t>broj Z-1069/00 na nekretnini upisanoj u  z.k.ul.</w:t>
      </w:r>
      <w:r w:rsidR="00530CA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br.</w:t>
      </w:r>
      <w:r w:rsidR="00530CA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1854, k.o. Lepoglava, čkbr.</w:t>
      </w:r>
      <w:r w:rsidR="00530CA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2620 dvor sa 1303 m</w:t>
      </w:r>
      <w:r w:rsidRPr="00530CA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 za z.k.tijelo AI-1.</w:t>
      </w:r>
    </w:p>
    <w:p w:rsidRDefault="00530CAE" w:rsidP="00530CAE" w:rsidR="00530C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C1C4B" w:rsidP="00530CAE" w:rsidR="00530CA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30CAE" w:rsidP="00530CAE" w:rsidR="00530CA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1C4B" w:rsidP="00530CAE" w:rsidR="00FC1C4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Mladen Brezovec iz Ivanca podnio je ovome sudu 13. lipnja 2018. zahtjev za brisanje zabilježbe otvaranja stečajnog postupka </w:t>
      </w:r>
      <w:r w:rsidR="000F523A">
        <w:rPr>
          <w:rFonts w:cs="Times New Roman" w:hAnsi="Times New Roman" w:ascii="Times New Roman"/>
          <w:sz w:val="24"/>
          <w:szCs w:val="24"/>
        </w:rPr>
        <w:t>kojeg je po nalogu suda upisao 14. srpnja 2000.</w:t>
      </w:r>
      <w:r w:rsidR="00530CAE">
        <w:rPr>
          <w:rFonts w:cs="Times New Roman" w:hAnsi="Times New Roman" w:ascii="Times New Roman"/>
          <w:sz w:val="24"/>
          <w:szCs w:val="24"/>
        </w:rPr>
        <w:t xml:space="preserve"> tada Općinski sud  u Ivancu, Ze</w:t>
      </w:r>
      <w:r w:rsidR="000F523A">
        <w:rPr>
          <w:rFonts w:cs="Times New Roman" w:hAnsi="Times New Roman" w:ascii="Times New Roman"/>
          <w:sz w:val="24"/>
          <w:szCs w:val="24"/>
        </w:rPr>
        <w:t>mljišno</w:t>
      </w:r>
      <w:r w:rsidR="00530CAE">
        <w:rPr>
          <w:rFonts w:cs="Times New Roman" w:hAnsi="Times New Roman" w:ascii="Times New Roman"/>
          <w:sz w:val="24"/>
          <w:szCs w:val="24"/>
        </w:rPr>
        <w:t>-</w:t>
      </w:r>
      <w:r w:rsidR="000F523A">
        <w:rPr>
          <w:rFonts w:cs="Times New Roman" w:hAnsi="Times New Roman" w:ascii="Times New Roman"/>
          <w:sz w:val="24"/>
          <w:szCs w:val="24"/>
        </w:rPr>
        <w:t>knjižn</w:t>
      </w:r>
      <w:r w:rsidR="00D46EEF">
        <w:rPr>
          <w:rFonts w:cs="Times New Roman" w:hAnsi="Times New Roman" w:ascii="Times New Roman"/>
          <w:sz w:val="24"/>
          <w:szCs w:val="24"/>
        </w:rPr>
        <w:t xml:space="preserve">i odjel, </w:t>
      </w:r>
      <w:r w:rsidR="000F523A">
        <w:rPr>
          <w:rFonts w:cs="Times New Roman" w:hAnsi="Times New Roman" w:ascii="Times New Roman"/>
          <w:sz w:val="24"/>
          <w:szCs w:val="24"/>
        </w:rPr>
        <w:t>za nekretninu upisanu</w:t>
      </w:r>
      <w:r w:rsidR="000F523A" w:rsidRPr="000F523A">
        <w:rPr>
          <w:rFonts w:cs="Times New Roman" w:hAnsi="Times New Roman" w:ascii="Times New Roman"/>
          <w:sz w:val="24"/>
          <w:szCs w:val="24"/>
        </w:rPr>
        <w:t xml:space="preserve"> u  z.k.ul.</w:t>
      </w:r>
      <w:r w:rsidR="00530CAE">
        <w:rPr>
          <w:rFonts w:cs="Times New Roman" w:hAnsi="Times New Roman" w:ascii="Times New Roman"/>
          <w:sz w:val="24"/>
          <w:szCs w:val="24"/>
        </w:rPr>
        <w:t xml:space="preserve"> </w:t>
      </w:r>
      <w:r w:rsidR="000F523A" w:rsidRPr="000F523A">
        <w:rPr>
          <w:rFonts w:cs="Times New Roman" w:hAnsi="Times New Roman" w:ascii="Times New Roman"/>
          <w:sz w:val="24"/>
          <w:szCs w:val="24"/>
        </w:rPr>
        <w:t>br.</w:t>
      </w:r>
      <w:r w:rsidR="00530CAE">
        <w:rPr>
          <w:rFonts w:cs="Times New Roman" w:hAnsi="Times New Roman" w:ascii="Times New Roman"/>
          <w:sz w:val="24"/>
          <w:szCs w:val="24"/>
        </w:rPr>
        <w:t xml:space="preserve"> </w:t>
      </w:r>
      <w:r w:rsidR="000F523A" w:rsidRPr="000F523A">
        <w:rPr>
          <w:rFonts w:cs="Times New Roman" w:hAnsi="Times New Roman" w:ascii="Times New Roman"/>
          <w:sz w:val="24"/>
          <w:szCs w:val="24"/>
        </w:rPr>
        <w:t>1854, k.o. Lepoglava, čkbr.</w:t>
      </w:r>
      <w:r w:rsidR="00530CAE">
        <w:rPr>
          <w:rFonts w:cs="Times New Roman" w:hAnsi="Times New Roman" w:ascii="Times New Roman"/>
          <w:sz w:val="24"/>
          <w:szCs w:val="24"/>
        </w:rPr>
        <w:t xml:space="preserve"> </w:t>
      </w:r>
      <w:r w:rsidR="000F523A" w:rsidRPr="000F523A">
        <w:rPr>
          <w:rFonts w:cs="Times New Roman" w:hAnsi="Times New Roman" w:ascii="Times New Roman"/>
          <w:sz w:val="24"/>
          <w:szCs w:val="24"/>
        </w:rPr>
        <w:t>2620 dvor sa 1303 m</w:t>
      </w:r>
      <w:r w:rsidR="000F523A" w:rsidRPr="00530CA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0F523A" w:rsidRPr="000F523A">
        <w:rPr>
          <w:rFonts w:cs="Times New Roman" w:hAnsi="Times New Roman" w:ascii="Times New Roman"/>
          <w:sz w:val="24"/>
          <w:szCs w:val="24"/>
        </w:rPr>
        <w:t xml:space="preserve"> za z.k.tijelo AI-1.</w:t>
      </w:r>
    </w:p>
    <w:p w:rsidRDefault="000F523A" w:rsidP="00530CAE" w:rsidR="000F523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</w:t>
      </w:r>
      <w:r w:rsidR="00530CAE">
        <w:rPr>
          <w:rFonts w:cs="Times New Roman" w:hAnsi="Times New Roman" w:ascii="Times New Roman"/>
          <w:sz w:val="24"/>
          <w:szCs w:val="24"/>
        </w:rPr>
        <w:t>jni upravitelj Zvonko Hrain je u</w:t>
      </w:r>
      <w:r>
        <w:rPr>
          <w:rFonts w:cs="Times New Roman" w:hAnsi="Times New Roman" w:ascii="Times New Roman"/>
          <w:sz w:val="24"/>
          <w:szCs w:val="24"/>
        </w:rPr>
        <w:t xml:space="preserve"> podnesku od 2. kolovoza 2018. (list 4319 spisa) naveo da je suglasan sa brisanjem predmetne zabilježbe u zemljišnoj knjizi, kako je to predložio Mladen Brezovec.</w:t>
      </w:r>
    </w:p>
    <w:p w:rsidRDefault="000F523A" w:rsidP="00530CAE" w:rsidR="00530C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 obzirom na utvrđene činjenice, sud je odredio brisanje navedene zabilježbe kako je to navedeno u izreci ovog rješenja.</w:t>
      </w:r>
    </w:p>
    <w:p w:rsidRDefault="00530CAE" w:rsidP="00530CAE" w:rsidR="00530CA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16. listopada 2018.</w:t>
      </w:r>
    </w:p>
    <w:p w:rsidRDefault="00530CAE" w:rsidP="00530CAE" w:rsidR="00530CA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30CAE" w:rsidP="00530CAE" w:rsidR="00530CAE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530CAE" w:rsidP="00530CAE" w:rsidR="00530CAE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30CAE" w:rsidP="00530CAE" w:rsidR="00530CAE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530CAE" w:rsidP="00530CAE" w:rsidR="00530CAE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30CAE" w:rsidP="00530CAE" w:rsidR="00530CAE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30CAE" w:rsidP="00530CAE" w:rsidR="00530CAE" w:rsidRPr="003B3B8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B3B8A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530CAE" w:rsidP="00530CAE" w:rsidR="00530C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30CAE" w:rsidP="00530CAE" w:rsidR="00530C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30CAE" w:rsidP="00530CAE" w:rsidR="00530C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30CAE" w:rsidP="00530CAE" w:rsidR="00530C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30CAE" w:rsidP="00530CAE" w:rsidR="00530CAE" w:rsidRPr="00E444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80185">
        <w:rPr>
          <w:rFonts w:cs="Times New Roman" w:hAnsi="Times New Roman" w:ascii="Times New Roman"/>
          <w:sz w:val="24"/>
          <w:szCs w:val="24"/>
        </w:rPr>
        <w:t>Protiv ovog zaključka nije dopuštena žalba. (čl. 11. st. 9. Stečajnog zakona).</w:t>
      </w:r>
    </w:p>
    <w:p w:rsidRDefault="00530CAE" w:rsidP="00530CAE" w:rsidR="00530C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30CAE" w:rsidP="00530CAE" w:rsidR="00530CAE" w:rsidRPr="00530C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30CAE">
        <w:rPr>
          <w:rFonts w:cs="Times New Roman" w:hAnsi="Times New Roman" w:ascii="Times New Roman"/>
          <w:sz w:val="24"/>
          <w:szCs w:val="24"/>
        </w:rPr>
        <w:t>DNA:</w:t>
      </w:r>
    </w:p>
    <w:p w:rsidRDefault="00D46EEF" w:rsidP="00FC1C4B" w:rsidR="00D46EEF" w:rsidRPr="00530CAE">
      <w:pPr>
        <w:rPr>
          <w:rFonts w:cs="Times New Roman" w:hAnsi="Times New Roman" w:ascii="Times New Roman"/>
          <w:sz w:val="24"/>
          <w:szCs w:val="24"/>
        </w:rPr>
      </w:pPr>
    </w:p>
    <w:p w:rsidRDefault="00530CAE" w:rsidP="00530CAE" w:rsidR="00530CAE" w:rsidRPr="00530CAE">
      <w:pPr>
        <w:pStyle w:val="Odlomakpopisa"/>
        <w:numPr>
          <w:ilvl w:val="0"/>
          <w:numId w:val="1"/>
        </w:num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530CAE">
        <w:rPr>
          <w:rFonts w:cs="Times New Roman" w:hAnsi="Times New Roman" w:ascii="Times New Roman"/>
          <w:sz w:val="24"/>
          <w:szCs w:val="24"/>
        </w:rPr>
        <w:t>Općinski sud u Varaždinu, Zemljišno-knjižni odjel Ivanec, Ivanec,</w:t>
      </w:r>
      <w:r>
        <w:rPr>
          <w:rFonts w:cs="Times New Roman" w:hAnsi="Times New Roman" w:ascii="Times New Roman"/>
          <w:sz w:val="24"/>
          <w:szCs w:val="24"/>
        </w:rPr>
        <w:t xml:space="preserve"> Ak. M. Maleza 3,</w:t>
      </w:r>
    </w:p>
    <w:p w:rsidRDefault="00530CAE" w:rsidP="00530CAE" w:rsidR="00530CAE" w:rsidRPr="00530CAE">
      <w:pPr>
        <w:pStyle w:val="Odlomakpopisa"/>
        <w:numPr>
          <w:ilvl w:val="0"/>
          <w:numId w:val="1"/>
        </w:num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530CAE">
        <w:rPr>
          <w:rFonts w:cs="Times New Roman" w:hAnsi="Times New Roman" w:ascii="Times New Roman"/>
          <w:sz w:val="24"/>
          <w:szCs w:val="24"/>
        </w:rPr>
        <w:t>E-Oglasna ploča kao dostava za:</w:t>
      </w:r>
    </w:p>
    <w:p w:rsidRDefault="00530CAE" w:rsidP="00530CAE" w:rsidR="00530CAE" w:rsidRPr="00530CAE">
      <w:pPr>
        <w:pStyle w:val="Odlomakpopisa"/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530CAE">
        <w:rPr>
          <w:rFonts w:cs="Times New Roman" w:hAnsi="Times New Roman" w:ascii="Times New Roman"/>
          <w:sz w:val="24"/>
          <w:szCs w:val="24"/>
        </w:rPr>
        <w:t>-Mladen Brezovec,</w:t>
      </w:r>
      <w:r>
        <w:rPr>
          <w:rFonts w:cs="Times New Roman" w:hAnsi="Times New Roman" w:ascii="Times New Roman"/>
          <w:sz w:val="24"/>
          <w:szCs w:val="24"/>
        </w:rPr>
        <w:t xml:space="preserve"> M. Maleza 70, Ivanec,</w:t>
      </w:r>
    </w:p>
    <w:p w:rsidRDefault="00530CAE" w:rsidP="00530CAE" w:rsidR="00530CAE" w:rsidRPr="00530CAE">
      <w:pPr>
        <w:pStyle w:val="Odlomakpopisa"/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530CAE">
        <w:rPr>
          <w:rFonts w:cs="Times New Roman" w:hAnsi="Times New Roman" w:ascii="Times New Roman"/>
          <w:sz w:val="24"/>
          <w:szCs w:val="24"/>
        </w:rPr>
        <w:t>-Stečajni upravitelj</w:t>
      </w:r>
      <w:r w:rsidRPr="00530CAE">
        <w:rPr>
          <w:rFonts w:hAnsi="Times New Roman" w:ascii="Times New Roman"/>
          <w:sz w:val="24"/>
          <w:szCs w:val="24"/>
        </w:rPr>
        <w:t xml:space="preserve"> Zvonko Hrain, Varaždin, Zagrebačka 51/3,</w:t>
      </w:r>
    </w:p>
    <w:p w:rsidRDefault="00FC1C4B" w:rsidP="00530CAE" w:rsidR="00FC1C4B" w:rsidRPr="00FC1C4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sectPr w:rsidSect="00530CAE" w:rsidR="00FC1C4B" w:rsidRPr="00FC1C4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472C" w:rsidP="00530CAE" w:rsidR="00C2472C">
      <w:pPr>
        <w:spacing w:lineRule="auto" w:line="240" w:after="0"/>
      </w:pPr>
      <w:r>
        <w:separator/>
      </w:r>
    </w:p>
  </w:endnote>
  <w:endnote w:id="0" w:type="continuationSeparator">
    <w:p w:rsidRDefault="00C2472C" w:rsidP="00530CAE" w:rsidR="00C2472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472C" w:rsidP="00530CAE" w:rsidR="00C2472C">
      <w:pPr>
        <w:spacing w:lineRule="auto" w:line="240" w:after="0"/>
      </w:pPr>
      <w:r>
        <w:separator/>
      </w:r>
    </w:p>
  </w:footnote>
  <w:footnote w:id="0" w:type="continuationSeparator">
    <w:p w:rsidRDefault="00C2472C" w:rsidP="00530CAE" w:rsidR="00C2472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2282500"/>
      <w:docPartObj>
        <w:docPartGallery w:val="Page Numbers (Top of Page)"/>
        <w:docPartUnique/>
      </w:docPartObj>
    </w:sdtPr>
    <w:sdtEndPr/>
    <w:sdtContent>
      <w:p w:rsidRDefault="00530CAE" w:rsidR="00530CAE" w:rsidRPr="00530CA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30CA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30CA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30CA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1044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30CAE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530CAE" w:rsidR="00530CAE">
        <w:pPr>
          <w:pStyle w:val="Zaglavlje"/>
          <w:jc w:val="center"/>
        </w:pP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  <w:t>Poslovni broj: 5 St-47/00-134</w:t>
        </w:r>
      </w:p>
    </w:sdtContent>
  </w:sdt>
  <w:p w:rsidRDefault="00530CAE" w:rsidR="00530C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002440"/>
    <w:multiLevelType w:val="hybridMultilevel"/>
    <w:tmpl w:val="3BA6AC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13F6"/>
    <w:rsid w:val="00037397"/>
    <w:rsid w:val="000F523A"/>
    <w:rsid w:val="00530CAE"/>
    <w:rsid w:val="006513F6"/>
    <w:rsid w:val="00710447"/>
    <w:rsid w:val="00C2472C"/>
    <w:rsid w:val="00D46EEF"/>
    <w:rsid w:val="00FC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0CA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0CA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0CA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0CA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30CAE"/>
  </w:style>
  <w:style w:styleId="Podnoje" w:type="paragraph">
    <w:name w:val="footer"/>
    <w:basedOn w:val="Normal"/>
    <w:link w:val="PodnojeChar"/>
    <w:uiPriority w:val="99"/>
    <w:unhideWhenUsed/>
    <w:rsid w:val="00530CA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30CAE"/>
  </w:style>
  <w:style w:styleId="Tekstrezerviranogmjesta" w:type="character">
    <w:name w:val="Placeholder Text"/>
    <w:basedOn w:val="Zadanifontodlomka"/>
    <w:uiPriority w:val="99"/>
    <w:semiHidden/>
    <w:rsid w:val="007104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447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447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447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447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0CA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0CA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0CA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0CA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30CAE"/>
  </w:style>
  <w:style w:styleId="Podnoje" w:type="paragraph">
    <w:name w:val="footer"/>
    <w:basedOn w:val="Normal"/>
    <w:link w:val="PodnojeChar"/>
    <w:uiPriority w:val="99"/>
    <w:unhideWhenUsed/>
    <w:rsid w:val="00530CA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30CAE"/>
  </w:style>
  <w:style w:styleId="Tekstrezerviranogmjesta" w:type="character">
    <w:name w:val="Placeholder Text"/>
    <w:basedOn w:val="Zadanifontodlomka"/>
    <w:uiPriority w:val="99"/>
    <w:semiHidden/>
    <w:rsid w:val="007104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44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44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44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44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2000.</izvorni_sadrzaj>
    <derivirana_varijabla naziv="DomainObject.Predmet.DatumOsnivanja_1">24.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2012.</izvorni_sadrzaj>
    <derivirana_varijabla naziv="DomainObject.Predmet.DatumRjesavanja_1">13.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5. 7. 2000. (RJ. St-47/00-8 
od 30. lipnja 2000.). Objava na ogl. ploči suda 
5. 7. 2000. i u NN-71/00 od 19.7.2000.</izvorni_sadrzaj>
    <derivirana_varijabla naziv="DomainObject.Predmet.Opis_1">St. otvoren 5. 7. 2000. (RJ. St-47/00-8 
od 30. lipnja 2000.). Objava na ogl. ploči suda 
5. 7. 2000. i u NN-71/00 od 19.7.2000.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St-47/2000</izvorni_sadrzaj>
    <derivirana_varijabla naziv="DomainObject.Predmet.OznakaBroj_1">St-47/2000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VAMA trgovina na veliko i malo d.d. u stečaju</izvorni_sadrzaj>
    <derivirana_varijabla naziv="DomainObject.Predmet.ProtustrankaFormated_1">  VAMA trgovina na veliko i malo d.d. u stečaju</derivirana_varijabla>
  </DomainObject.Predmet.ProtustrankaFormated>
  <DomainObject.Predmet.ProtustrankaFormatedOIB>
    <izvorni_sadrzaj>  VAMA trgovina na veliko i malo d.d. u stečaju, OIB 59114452711</izvorni_sadrzaj>
    <derivirana_varijabla naziv="DomainObject.Predmet.ProtustrankaFormatedOIB_1">  VAMA trgovina na veliko i malo d.d. u stečaju, OIB 59114452711</derivirana_varijabla>
  </DomainObject.Predmet.ProtustrankaFormatedOIB>
  <DomainObject.Predmet.ProtustrankaFormatedWithAdress>
    <izvorni_sadrzaj> VAMA trgovina na veliko i malo d.d. u stečaju, Kapucinski Trg 9, 42000 Varaždin</izvorni_sadrzaj>
    <derivirana_varijabla naziv="DomainObject.Predmet.ProtustrankaFormatedWithAdress_1"> VAMA trgovina na veliko i malo d.d. u stečaju, Kapucinski Trg 9, 42000 Varaždin</derivirana_varijabla>
  </DomainObject.Predmet.ProtustrankaFormatedWithAdress>
  <DomainObject.Predmet.ProtustrankaFormatedWithAdressOIB>
    <izvorni_sadrzaj> VAMA trgovina na veliko i malo d.d. u stečaju, OIB 59114452711, Kapucinski Trg 9, 42000 Varaždin</izvorni_sadrzaj>
    <derivirana_varijabla naziv="DomainObject.Predmet.ProtustrankaFormatedWithAdressOIB_1"> VAMA trgovina na veliko i malo d.d. u stečaju, OIB 59114452711, Kapucinski Trg 9, 42000 Varaždin</derivirana_varijabla>
  </DomainObject.Predmet.ProtustrankaFormatedWithAdressOIB>
  <DomainObject.Predmet.ProtustrankaWithAdress>
    <izvorni_sadrzaj>VAMA trgovina na veliko i malo d.d. u stečaju Kapucinski Trg 9, 42000 Varaždin</izvorni_sadrzaj>
    <derivirana_varijabla naziv="DomainObject.Predmet.ProtustrankaWithAdress_1">VAMA trgovina na veliko i malo d.d. u stečaju Kapucinski Trg 9, 42000 Varaždin</derivirana_varijabla>
  </DomainObject.Predmet.ProtustrankaWithAdress>
  <DomainObject.Predmet.ProtustrankaWithAdressOIB>
    <izvorni_sadrzaj>VAMA trgovina na veliko i malo d.d. u stečaju, OIB 59114452711, Kapucinski Trg 9, 42000 Varaždin</izvorni_sadrzaj>
    <derivirana_varijabla naziv="DomainObject.Predmet.ProtustrankaWithAdressOIB_1">VAMA trgovina na veliko i malo d.d. u stečaju, OIB 59114452711, Kapucinski Trg 9, 42000 Varaždin</derivirana_varijabla>
  </DomainObject.Predmet.ProtustrankaWithAdressOIB>
  <DomainObject.Predmet.ProtustrankaNazivFormated>
    <izvorni_sadrzaj>VAMA trgovina na veliko i malo d.d. u stečaju</izvorni_sadrzaj>
    <derivirana_varijabla naziv="DomainObject.Predmet.ProtustrankaNazivFormated_1">VAMA trgovina na veliko i malo d.d. u stečaju</derivirana_varijabla>
  </DomainObject.Predmet.ProtustrankaNazivFormated>
  <DomainObject.Predmet.ProtustrankaNazivFormatedOIB>
    <izvorni_sadrzaj>VAMA trgovina na veliko i malo d.d. u stečaju, OIB 59114452711</izvorni_sadrzaj>
    <derivirana_varijabla naziv="DomainObject.Predmet.ProtustrankaNazivFormatedOIB_1">VAMA trgovina na veliko i malo d.d. u stečaju, OIB 59114452711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KARLOVAČKA PIVOVARA d.d.; Antun Plivelić; Vesna Crnković i dr. (1.-29.), radnici</izvorni_sadrzaj>
    <derivirana_varijabla naziv="DomainObject.Predmet.StrankaFormated_1">  KARLOVAČKA PIVOVARA d.d.; Antun Plivelić; Vesna Crnković i dr. (1.-29.), radnici</derivirana_varijabla>
  </DomainObject.Predmet.StrankaFormated>
  <DomainObject.Predmet.StrankaFormatedOIB>
    <izvorni_sadrzaj>  KARLOVAČKA PIVOVARA d.d.; Antun Plivelić; Vesna Crnković i dr. (1.-29.), radnici</izvorni_sadrzaj>
    <derivirana_varijabla naziv="DomainObject.Predmet.StrankaFormatedOIB_1">  KARLOVAČKA PIVOVARA d.d.; Antun Plivelić; Vesna Crnković i dr. (1.-29.), radnici</derivirana_varijabla>
  </DomainObject.Predmet.StrankaFormatedOIB>
  <DomainObject.Predmet.StrankaFormatedWithAdress>
    <izvorni_sadrzaj> KARLOVAČKA PIVOVARA d.d., Dubovac 22, 47000 Karlovac; Antun Plivelić, Teslička 44, 10000 Zagreb; Vesna Crnković i dr. (1.-29.), radnici</izvorni_sadrzaj>
    <derivirana_varijabla naziv="DomainObject.Predmet.StrankaFormatedWithAdress_1"> KARLOVAČKA PIVOVARA d.d., Dubovac 22, 47000 Karlovac; Antun Plivelić, Teslička 44, 10000 Zagreb; Vesna Crnković i dr. (1.-29.), radnici</derivirana_varijabla>
  </DomainObject.Predmet.StrankaFormatedWithAdress>
  <DomainObject.Predmet.StrankaFormatedWithAdressOIB>
    <izvorni_sadrzaj> KARLOVAČKA PIVOVARA d.d., Dubovac 22, 47000 Karlovac; Antun Plivelić, Teslička 44, 10000 Zagreb; Vesna Crnković i dr. (1.-29.), radnici</izvorni_sadrzaj>
    <derivirana_varijabla naziv="DomainObject.Predmet.StrankaFormatedWithAdressOIB_1"> KARLOVAČKA PIVOVARA d.d., Dubovac 22, 47000 Karlovac; Antun Plivelić, Teslička 44, 10000 Zagreb; Vesna Crnković i dr. (1.-29.), radnici</derivirana_varijabla>
  </DomainObject.Predmet.StrankaFormatedWithAdressOIB>
  <DomainObject.Predmet.StrankaWithAdress>
    <izvorni_sadrzaj>KARLOVAČKA PIVOVARA d.d. Dubovac 22,47000 Karlovac,Antun Plivelić Teslička 44,10000 Zagreb,Vesna Crnković i dr. (1.-29.), radnici </izvorni_sadrzaj>
    <derivirana_varijabla naziv="DomainObject.Predmet.StrankaWithAdress_1">KARLOVAČKA PIVOVARA d.d. Dubovac 22,47000 Karlovac,Antun Plivelić Teslička 44,10000 Zagreb,Vesna Crnković i dr. (1.-29.), radnici </derivirana_varijabla>
  </DomainObject.Predmet.StrankaWithAdress>
  <DomainObject.Predmet.StrankaWithAdressOIB>
    <izvorni_sadrzaj>KARLOVAČKA PIVOVARA d.d., Dubovac 22,47000 Karlovac,Antun Plivelić, Teslička 44,10000 Zagreb,Vesna Crnković i dr. (1.-29.), radnici</izvorni_sadrzaj>
    <derivirana_varijabla naziv="DomainObject.Predmet.StrankaWithAdressOIB_1">KARLOVAČKA PIVOVARA d.d., Dubovac 22,47000 Karlovac,Antun Plivelić, Teslička 44,10000 Zagreb,Vesna Crnković i dr. (1.-29.), radnici</derivirana_varijabla>
  </DomainObject.Predmet.StrankaWithAdressOIB>
  <DomainObject.Predmet.StrankaNazivFormated>
    <izvorni_sadrzaj>KARLOVAČKA PIVOVARA d.d.,Antun Plivelić,Vesna Crnković i dr. (1.-29.), radnici</izvorni_sadrzaj>
    <derivirana_varijabla naziv="DomainObject.Predmet.StrankaNazivFormated_1">KARLOVAČKA PIVOVARA d.d.,Antun Plivelić,Vesna Crnković i dr. (1.-29.), radnici</derivirana_varijabla>
  </DomainObject.Predmet.StrankaNazivFormated>
  <DomainObject.Predmet.StrankaNazivFormatedOIB>
    <izvorni_sadrzaj>KARLOVAČKA PIVOVARA d.d.,Antun Plivelić,Vesna Crnković i dr. (1.-29.), radnici</izvorni_sadrzaj>
    <derivirana_varijabla naziv="DomainObject.Predmet.StrankaNazivFormatedOIB_1">KARLOVAČKA PIVOVARA d.d.,Antun Plivelić,Vesna Crnković i dr. (1.-29.), radnici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KARLOVAČKA PIVOVARA d.d.</item>
      <item>Antun Plivelić</item>
      <item>Vesna Crnković i dr. (1.-29.), radnici</item>
    </izvorni_sadrzaj>
    <derivirana_varijabla naziv="DomainObject.Predmet.StrankaListFormated_1">
      <item>KARLOVAČKA PIVOVARA d.d.</item>
      <item>Antun Plivelić</item>
      <item>Vesna Crnković i dr. (1.-29.), radnici</item>
    </derivirana_varijabla>
  </DomainObject.Predmet.StrankaListFormated>
  <DomainObject.Predmet.StrankaListFormatedOIB>
    <izvorni_sadrzaj>
      <item>KARLOVAČKA PIVOVARA d.d.</item>
      <item>Antun Plivelić</item>
      <item>Vesna Crnković i dr. (1.-29.), radnici</item>
    </izvorni_sadrzaj>
    <derivirana_varijabla naziv="DomainObject.Predmet.StrankaListFormatedOIB_1">
      <item>KARLOVAČKA PIVOVARA d.d.</item>
      <item>Antun Plivelić</item>
      <item>Vesna Crnković i dr. (1.-29.), radnici</item>
    </derivirana_varijabla>
  </DomainObject.Predmet.StrankaListFormatedOIB>
  <DomainObject.Predmet.StrankaListFormatedWithAdress>
    <izvorni_sadrzaj>
      <item>KARLOVAČKA PIVOVARA d.d., Dubovac 22, 47000 Karlovac</item>
      <item>Antun Plivelić, Teslička 44, 10000 Zagreb</item>
      <item>Vesna Crnković i dr. (1.-29.), radnici</item>
    </izvorni_sadrzaj>
    <derivirana_varijabla naziv="DomainObject.Predmet.StrankaListFormatedWithAdress_1">
      <item>KARLOVAČKA PIVOVARA d.d., Dubovac 22, 47000 Karlovac</item>
      <item>Antun Plivelić, Teslička 44, 10000 Zagreb</item>
      <item>Vesna Crnković i dr. (1.-29.), radnici</item>
    </derivirana_varijabla>
  </DomainObject.Predmet.StrankaListFormatedWithAdress>
  <DomainObject.Predmet.StrankaListFormatedWithAdressOIB>
    <izvorni_sadrzaj>
      <item>KARLOVAČKA PIVOVARA d.d., Dubovac 22, 47000 Karlovac</item>
      <item>Antun Plivelić, Teslička 44, 10000 Zagreb</item>
      <item>Vesna Crnković i dr. (1.-29.), radnici</item>
    </izvorni_sadrzaj>
    <derivirana_varijabla naziv="DomainObject.Predmet.StrankaListFormatedWithAdressOIB_1">
      <item>KARLOVAČKA PIVOVARA d.d., Dubovac 22, 47000 Karlovac</item>
      <item>Antun Plivelić, Teslička 44, 10000 Zagreb</item>
      <item>Vesna Crnković i dr. (1.-29.), radnici</item>
    </derivirana_varijabla>
  </DomainObject.Predmet.StrankaListFormatedWithAdressOIB>
  <DomainObject.Predmet.StrankaListNazivFormated>
    <izvorni_sadrzaj>
      <item>KARLOVAČKA PIVOVARA d.d.</item>
      <item>Antun Plivelić</item>
      <item>Vesna Crnković i dr. (1.-29.), radnici</item>
    </izvorni_sadrzaj>
    <derivirana_varijabla naziv="DomainObject.Predmet.StrankaListNazivFormated_1">
      <item>KARLOVAČKA PIVOVARA d.d.</item>
      <item>Antun Plivelić</item>
      <item>Vesna Crnković i dr. (1.-29.), radnici</item>
    </derivirana_varijabla>
  </DomainObject.Predmet.StrankaListNazivFormated>
  <DomainObject.Predmet.StrankaListNazivFormatedOIB>
    <izvorni_sadrzaj>
      <item>KARLOVAČKA PIVOVARA d.d.</item>
      <item>Antun Plivelić</item>
      <item>Vesna Crnković i dr. (1.-29.), radnici</item>
    </izvorni_sadrzaj>
    <derivirana_varijabla naziv="DomainObject.Predmet.StrankaListNazivFormatedOIB_1">
      <item>KARLOVAČKA PIVOVARA d.d.</item>
      <item>Antun Plivelić</item>
      <item>Vesna Crnković i dr. (1.-29.), radnici</item>
    </derivirana_varijabla>
  </DomainObject.Predmet.StrankaListNazivFormatedOIB>
  <DomainObject.Predmet.ProtuStrankaListFormated>
    <izvorni_sadrzaj>
      <item>VAMA trgovina na veliko i malo d.d. u stečaju</item>
    </izvorni_sadrzaj>
    <derivirana_varijabla naziv="DomainObject.Predmet.ProtuStrankaListFormated_1">
      <item>VAMA trgovina na veliko i malo d.d. u stečaju</item>
    </derivirana_varijabla>
  </DomainObject.Predmet.ProtuStrankaListFormated>
  <DomainObject.Predmet.ProtuStrankaListFormatedOIB>
    <izvorni_sadrzaj>
      <item>VAMA trgovina na veliko i malo d.d. u stečaju, OIB 59114452711</item>
    </izvorni_sadrzaj>
    <derivirana_varijabla naziv="DomainObject.Predmet.ProtuStrankaListFormatedOIB_1">
      <item>VAMA trgovina na veliko i malo d.d. u stečaju, OIB 59114452711</item>
    </derivirana_varijabla>
  </DomainObject.Predmet.ProtuStrankaListFormatedOIB>
  <DomainObject.Predmet.ProtuStrankaListFormatedWithAdress>
    <izvorni_sadrzaj>
      <item>VAMA trgovina na veliko i malo d.d. u stečaju, Kapucinski Trg 9, 42000 Varaždin</item>
    </izvorni_sadrzaj>
    <derivirana_varijabla naziv="DomainObject.Predmet.ProtuStrankaListFormatedWithAdress_1">
      <item>VAMA trgovina na veliko i malo d.d. u stečaju, Kapucinski Trg 9, 42000 Varaždin</item>
    </derivirana_varijabla>
  </DomainObject.Predmet.ProtuStrankaListFormatedWithAdress>
  <DomainObject.Predmet.ProtuStrankaListFormatedWithAdressOIB>
    <izvorni_sadrzaj>
      <item>VAMA trgovina na veliko i malo d.d. u stečaju, OIB 59114452711, Kapucinski Trg 9, 42000 Varaždin</item>
    </izvorni_sadrzaj>
    <derivirana_varijabla naziv="DomainObject.Predmet.ProtuStrankaListFormatedWithAdressOIB_1">
      <item>VAMA trgovina na veliko i malo d.d. u stečaju, OIB 59114452711, Kapucinski Trg 9, 42000 Varaždin</item>
    </derivirana_varijabla>
  </DomainObject.Predmet.ProtuStrankaListFormatedWithAdressOIB>
  <DomainObject.Predmet.ProtuStrankaListNazivFormated>
    <izvorni_sadrzaj>
      <item>VAMA trgovina na veliko i malo d.d. u stečaju</item>
    </izvorni_sadrzaj>
    <derivirana_varijabla naziv="DomainObject.Predmet.ProtuStrankaListNazivFormated_1">
      <item>VAMA trgovina na veliko i malo d.d. u stečaju</item>
    </derivirana_varijabla>
  </DomainObject.Predmet.ProtuStrankaListNazivFormated>
  <DomainObject.Predmet.ProtuStrankaListNazivFormatedOIB>
    <izvorni_sadrzaj>
      <item>VAMA trgovina na veliko i malo d.d. u stečaju, OIB 59114452711</item>
    </izvorni_sadrzaj>
    <derivirana_varijabla naziv="DomainObject.Predmet.ProtuStrankaListNazivFormatedOIB_1">
      <item>VAMA trgovina na veliko i malo d.d. u stečaju, OIB 59114452711</item>
    </derivirana_varijabla>
  </DomainObject.Predmet.ProtuStrankaListNazivFormatedOIB>
  <DomainObject.Predmet.OstaliListFormated>
    <izvorni_sadrzaj>
      <item>Velimir Slamar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  <item>ZVONKO HRAIN</item>
    </izvorni_sadrzaj>
    <derivirana_varijabla naziv="DomainObject.Predmet.OstaliListFormated_1">
      <item>Velimir Slamar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  <item>ZVONKO HRAIN</item>
    </derivirana_varijabla>
  </DomainObject.Predmet.OstaliListFormated>
  <DomainObject.Predmet.OstaliListFormatedOIB>
    <izvorni_sadrzaj>
      <item>Velimir Slamar, OIB 69715502514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proizvoda,Čakovec, OIB 20262622069</item>
      <item>ZVONKO HRAIN</item>
    </izvorni_sadrzaj>
    <derivirana_varijabla naziv="DomainObject.Predmet.OstaliListFormatedOIB_1">
      <item>Velimir Slamar, OIB 69715502514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proizvoda,Čakovec, OIB 20262622069</item>
      <item>ZVONKO HRAIN</item>
    </derivirana_varijabla>
  </DomainObject.Predmet.OstaliListFormatedOIB>
  <DomainObject.Predmet.OstaliListFormatedWithAdress>
    <izvorni_sadrzaj>
      <item>Velimir Slamar, Ul. M. Krleže 1/1, 42000 Varaždin</item>
      <item>SSSH Povjerenstvo Varaždinske županije, Gajeva ul. 1/II, 42000 Varaždin</item>
      <item>Mladen Golojuh i Mladen Golojuh ml., iz  ZOU, Mažuranićev trg 8, 10000 Zagreb</item>
      <item>STR. INC.  iz USA, 5. Stan Perkins Road, SC 29307 Spartenburg</item>
      <item>KANDIT GRUPA d.d., Frankopanska 99, 31 000 Osijek</item>
      <item>NARODNE NOVINE d.d., Ul. Sr. Njemačke 6, 10 000 Zagreb</item>
      <item>Trgovački sud u Zagrebu, Amruševa 2/II, 10000 Zagreb</item>
      <item>OS Varaždin, Zemljišnoknjižni odjel Ivanec</item>
      <item>Čakovečki mlinovi, dioničko društvo za proizvodnju i promet prehrambenih proizvoda,Čakovec, Mlinska 1, 40000 Čakovec</item>
      <item>ZVONKO HRAIN, Zagrebačka 51, 42000 Varaždin</item>
    </izvorni_sadrzaj>
    <derivirana_varijabla naziv="DomainObject.Predmet.OstaliListFormatedWithAdress_1">
      <item>Velimir Slamar, Ul. M. Krleže 1/1, 42000 Varaždin</item>
      <item>SSSH Povjerenstvo Varaždinske županije, Gajeva ul. 1/II, 42000 Varaždin</item>
      <item>Mladen Golojuh i Mladen Golojuh ml., iz  ZOU, Mažuranićev trg 8, 10000 Zagreb</item>
      <item>STR. INC.  iz USA, 5. Stan Perkins Road, SC 29307 Spartenburg</item>
      <item>KANDIT GRUPA d.d., Frankopanska 99, 31 000 Osijek</item>
      <item>NARODNE NOVINE d.d., Ul. Sr. Njemačke 6, 10 000 Zagreb</item>
      <item>Trgovački sud u Zagrebu, Amruševa 2/II, 10000 Zagreb</item>
      <item>OS Varaždin, Zemljišnoknjižni odjel Ivanec</item>
      <item>Čakovečki mlinovi, dioničko društvo za proizvodnju i promet prehrambenih proizvoda,Čakovec, Mlinska 1, 40000 Čakovec</item>
      <item>ZVONKO HRAIN, Zagrebačka 51, 42000 Varaždin</item>
    </derivirana_varijabla>
  </DomainObject.Predmet.OstaliListFormatedWithAdress>
  <DomainObject.Predmet.OstaliListFormatedWithAdressOIB>
    <izvorni_sadrzaj>
      <item>Velimir Slamar, OIB 69715502514, Ul. M. Krleže 1/1, 42000 Varaždin</item>
      <item>SSSH Povjerenstvo Varaždinske županije, Gajeva ul. 1/II, 42000 Varaždin</item>
      <item>Mladen Golojuh i Mladen Golojuh ml., iz  ZOU, Mažuranićev trg 8, 10000 Zagreb</item>
      <item>STR. INC.  iz USA, 5. Stan Perkins Road, SC 29307 Spartenburg</item>
      <item>KANDIT GRUPA d.d., Frankopanska 99, 31 000 Osijek</item>
      <item>NARODNE NOVINE d.d., Ul. Sr. Njemačke 6, 10 000 Zagreb</item>
      <item>Trgovački sud u Zagrebu, Amruševa 2/II, 10000 Zagreb</item>
      <item>OS Varaždin, Zemljišnoknjižni odjel Ivanec</item>
      <item>Čakovečki mlinovi, dioničko društvo za proizvodnju i promet prehrambenih proizvoda,Čakovec, OIB 20262622069, Mlinska 1, 40000 Čakovec</item>
      <item>ZVONKO HRAIN, Zagrebačka 51, 42000 Varaždin</item>
    </izvorni_sadrzaj>
    <derivirana_varijabla naziv="DomainObject.Predmet.OstaliListFormatedWithAdressOIB_1">
      <item>Velimir Slamar, OIB 69715502514, Ul. M. Krleže 1/1, 42000 Varaždin</item>
      <item>SSSH Povjerenstvo Varaždinske županije, Gajeva ul. 1/II, 42000 Varaždin</item>
      <item>Mladen Golojuh i Mladen Golojuh ml., iz  ZOU, Mažuranićev trg 8, 10000 Zagreb</item>
      <item>STR. INC.  iz USA, 5. Stan Perkins Road, SC 29307 Spartenburg</item>
      <item>KANDIT GRUPA d.d., Frankopanska 99, 31 000 Osijek</item>
      <item>NARODNE NOVINE d.d., Ul. Sr. Njemačke 6, 10 000 Zagreb</item>
      <item>Trgovački sud u Zagrebu, Amruševa 2/II, 10000 Zagreb</item>
      <item>OS Varaždin, Zemljišnoknjižni odjel Ivanec</item>
      <item>Čakovečki mlinovi, dioničko društvo za proizvodnju i promet prehrambenih proizvoda,Čakovec, OIB 20262622069, Mlinska 1, 40000 Čakovec</item>
      <item>ZVONKO HRAIN, Zagrebačka 51, 42000 Varaždin</item>
    </derivirana_varijabla>
  </DomainObject.Predmet.OstaliListFormatedWithAdressOIB>
  <DomainObject.Predmet.OstaliListNazivFormated>
    <izvorni_sadrzaj>
      <item>Velimir Slamar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  <item>ZVONKO HRAIN</item>
    </izvorni_sadrzaj>
    <derivirana_varijabla naziv="DomainObject.Predmet.OstaliListNazivFormated_1">
      <item>Velimir Slamar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  <item>ZVONKO HRAIN</item>
    </derivirana_varijabla>
  </DomainObject.Predmet.OstaliListNazivFormated>
  <DomainObject.Predmet.OstaliListNazivFormatedOIB>
    <izvorni_sadrzaj>
      <item>Velimir Slamar, OIB 69715502514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proizvoda,Čakovec, OIB 20262622069</item>
      <item>ZVONKO HRAIN</item>
    </izvorni_sadrzaj>
    <derivirana_varijabla naziv="DomainObject.Predmet.OstaliListNazivFormatedOIB_1">
      <item>Velimir Slamar, OIB 69715502514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proizvoda,Čakovec, OIB 20262622069</item>
      <item>ZVONKO HRAIN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KARLOVAČKA PIVOVARA d.d. i dr.</izvorni_sadrzaj>
    <derivirana_varijabla naziv="DomainObject.Predmet.StrankaIDrugi_1">KARLOVAČKA PIVOVARA d.d. i dr.</derivirana_varijabla>
  </DomainObject.Predmet.StrankaIDrugi>
  <DomainObject.Predmet.ProtustrankaIDrugi>
    <izvorni_sadrzaj>VAMA trgovina na veliko i malo d.d. u stečaju</izvorni_sadrzaj>
    <derivirana_varijabla naziv="DomainObject.Predmet.ProtustrankaIDrugi_1">VAMA trgovina na veliko i malo d.d. u stečaju</derivirana_varijabla>
  </DomainObject.Predmet.ProtustrankaIDrugi>
  <DomainObject.Predmet.StrankaIDrugiAdressOIB>
    <izvorni_sadrzaj>KARLOVAČKA PIVOVARA d.d., Dubovac 22, 47000 Karlovac i dr.</izvorni_sadrzaj>
    <derivirana_varijabla naziv="DomainObject.Predmet.StrankaIDrugiAdressOIB_1">KARLOVAČKA PIVOVARA d.d., Dubovac 22, 47000 Karlovac i dr.</derivirana_varijabla>
  </DomainObject.Predmet.StrankaIDrugiAdressOIB>
  <DomainObject.Predmet.ProtustrankaIDrugiAdressOIB>
    <izvorni_sadrzaj>VAMA trgovina na veliko i malo d.d. u stečaju, OIB 59114452711, Kapucinski Trg 9, 42000 Varaždin</izvorni_sadrzaj>
    <derivirana_varijabla naziv="DomainObject.Predmet.ProtustrankaIDrugiAdressOIB_1">VAMA trgovina na veliko i malo d.d. u stečaju, OIB 59114452711, Kapucinski Trg 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2012.</izvorni_sadrzaj>
    <derivirana_varijabla naziv="DomainObject.Predmet.OdlukaRjesenje.DatumDonosenjaOdluke_1">12. travnja 2012.</derivirana_varijabla>
  </DomainObject.Predmet.OdlukaRjesenje.DatumDonosenjaOdluke>
  <DomainObject.Predmet.OdlukaRjesenje.DatumPravomocnosti>
    <izvorni_sadrzaj>5. svibnja 2012.</izvorni_sadrzaj>
    <derivirana_varijabla naziv="DomainObject.Predmet.OdlukaRjesenje.DatumPravomocnosti_1">5. svibnja 2012.</derivirana_varijabla>
  </DomainObject.Predmet.OdlukaRjesenje.DatumPravomocnosti>
  <DomainObject.Predmet.OdlukaRjesenje.Oznaka>
    <izvorni_sadrzaj>St-47/2000-79</izvorni_sadrzaj>
    <derivirana_varijabla naziv="DomainObject.Predmet.OdlukaRjesenje.Oznaka_1">St-47/2000-79</derivirana_varijabla>
  </DomainObject.Predmet.OdlukaRjesenje.Oznaka>
  <DomainObject.Predmet.SudioniciListNaziv>
    <izvorni_sadrzaj>
      <item>KARLOVAČKA PIVOVARA d.d.</item>
      <item>Antun Plivelić</item>
      <item>Vesna Crnković i dr. (1.-29.), radnici</item>
      <item>Velimir Slamar</item>
      <item>SSSH Povjerenstvo Varaždinske županije</item>
      <item>VAMA trgovina na veliko i malo d.d. u stečaju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  <item>ZVONKO HRAIN</item>
    </izvorni_sadrzaj>
    <derivirana_varijabla naziv="DomainObject.Predmet.SudioniciListNaziv_1">
      <item>KARLOVAČKA PIVOVARA d.d.</item>
      <item>Antun Plivelić</item>
      <item>Vesna Crnković i dr. (1.-29.), radnici</item>
      <item>Velimir Slamar</item>
      <item>SSSH Povjerenstvo Varaždinske županije</item>
      <item>VAMA trgovina na veliko i malo d.d. u stečaju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  <item>ZVONKO HRAIN</item>
    </derivirana_varijabla>
  </DomainObject.Predmet.SudioniciListNaziv>
  <DomainObject.Predmet.SudioniciListAdressOIB>
    <izvorni_sadrzaj>
      <item>KARLOVAČKA PIVOVARA d.d., Dubovac 22,47000 Karlovac</item>
      <item>Antun Plivelić, Teslička 44,10000 Zagreb</item>
      <item>Vesna Crnković i dr. (1.-29.), radnici</item>
      <item>Velimir Slamar, OIB 69715502514, Ul. M. Krleže 1/1,42000 Varaždin</item>
      <item>SSSH Povjerenstvo Varaždinske županije, Gajeva ul. 1/II,42000 Varaždin</item>
      <item>VAMA trgovina na veliko i malo d.d. u stečaju, OIB 59114452711, Kapucinski Trg 9,42000 Varaždin</item>
      <item>Mladen Golojuh i Mladen Golojuh ml., iz  ZOU, Mažuranićev trg 8,10000 Zagreb</item>
      <item>STR. INC.  iz USA, 5. Stan Perkins Road,SC 29307 Spartenburg</item>
      <item>KANDIT GRUPA d.d., Frankopanska 99,31 000 Osijek</item>
      <item>NARODNE NOVINE d.d., Ul. Sr. Njemačke 6,10 000 Zagreb</item>
      <item>Trgovački sud u Zagrebu, Amruševa 2/II,10000 Zagreb</item>
      <item>OS Varaždin, Zemljišnoknjižni odjel Ivanec</item>
      <item>Čakovečki mlinovi, dioničko društvo za proizvodnju i promet prehrambenih proizvoda,Čakovec, OIB 20262622069, Mlinska 1,40000 Čakovec</item>
      <item>ZVONKO HRAIN, Zagrebačka 51,42000 Varaždin</item>
    </izvorni_sadrzaj>
    <derivirana_varijabla naziv="DomainObject.Predmet.SudioniciListAdressOIB_1">
      <item>KARLOVAČKA PIVOVARA d.d., Dubovac 22,47000 Karlovac</item>
      <item>Antun Plivelić, Teslička 44,10000 Zagreb</item>
      <item>Vesna Crnković i dr. (1.-29.), radnici</item>
      <item>Velimir Slamar, OIB 69715502514, Ul. M. Krleže 1/1,42000 Varaždin</item>
      <item>SSSH Povjerenstvo Varaždinske županije, Gajeva ul. 1/II,42000 Varaždin</item>
      <item>VAMA trgovina na veliko i malo d.d. u stečaju, OIB 59114452711, Kapucinski Trg 9,42000 Varaždin</item>
      <item>Mladen Golojuh i Mladen Golojuh ml., iz  ZOU, Mažuranićev trg 8,10000 Zagreb</item>
      <item>STR. INC.  iz USA, 5. Stan Perkins Road,SC 29307 Spartenburg</item>
      <item>KANDIT GRUPA d.d., Frankopanska 99,31 000 Osijek</item>
      <item>NARODNE NOVINE d.d., Ul. Sr. Njemačke 6,10 000 Zagreb</item>
      <item>Trgovački sud u Zagrebu, Amruševa 2/II,10000 Zagreb</item>
      <item>OS Varaždin, Zemljišnoknjižni odjel Ivanec</item>
      <item>Čakovečki mlinovi, dioničko društvo za proizvodnju i promet prehrambenih proizvoda,Čakovec, OIB 20262622069, Mlinska 1,40000 Čakovec</item>
      <item>ZVONKO HRAIN, Zagrebačka 51,42000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69715502514</item>
      <item>, OIB null</item>
      <item>, OIB 59114452711</item>
      <item>, OIB null</item>
      <item>, OIB null</item>
      <item>, OIB null</item>
      <item>, OIB null</item>
      <item>, OIB null</item>
      <item>, OIB null</item>
      <item>, OIB 20262622069</item>
      <item>, OIB null</item>
    </izvorni_sadrzaj>
    <derivirana_varijabla naziv="DomainObject.Predmet.SudioniciListNazivOIB_1">
      <item>, OIB null</item>
      <item>, OIB null</item>
      <item>, OIB null</item>
      <item>, OIB 69715502514</item>
      <item>, OIB null</item>
      <item>, OIB 59114452711</item>
      <item>, OIB null</item>
      <item>, OIB null</item>
      <item>, OIB null</item>
      <item>, OIB null</item>
      <item>, OIB null</item>
      <item>, OIB null</item>
      <item>, OIB 20262622069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listopada 2018.</izvorni_sadrzaj>
    <derivirana_varijabla naziv="DomainObject.Predmet.DatumZadnjeOdrzaneSudskeRadnje_1">15. listopada 2018.</derivirana_varijabla>
  </DomainObject.Predmet.DatumZadnjeOdrzaneSudskeRadnje>
  <DomainObject.PredzadnjaOdlukaIzPredmeta.DatumDonosenjaOdluke>
    <izvorni_sadrzaj>20. lipnja 2018.</izvorni_sadrzaj>
    <derivirana_varijabla naziv="DomainObject.PredzadnjaOdlukaIzPredmeta.DatumDonosenjaOdluke_1">20. lipnja 2018.</derivirana_varijabla>
  </DomainObject.PredzadnjaOdlukaIzPredmeta.DatumDonosenjaOdluke>
  <DomainObject.PredzadnjaOdlukaIzPredmeta.Oznaka>
    <izvorni_sadrzaj>St-47/2000-127</izvorni_sadrzaj>
    <derivirana_varijabla naziv="DomainObject.PredzadnjaOdlukaIzPredmeta.Oznaka_1">St-47/2000-127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266</properties:Words>
  <properties:Characters>1477</properties:Characters>
  <properties:Lines>51</properties:Lines>
  <properties:Paragraphs>22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2018-10-16T06:26:00Z</dcterms:created>
  <dc:creator>Ksenija Flack Makitan</dc:creator>
  <cp:lastModifiedBy>Lea Rogina</cp:lastModifiedBy>
  <cp:lastPrinted>2018-10-16T07:46:00Z</cp:lastPrinted>
  <dcterms:modified xmlns:xsi="http://www.w3.org/2001/XMLSchema-instance" xsi:type="dcterms:W3CDTF">2018-10-16T08:21:00Z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(ST-47-00-134 ZAKLJUČAK ZA BRISANJE U Z.K..docx)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