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21277" w14:paraId="0e2127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C2805">
        <w:t>2439</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577E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D06675" w:rsidRPr="00D06675">
        <w:t>AUTO SHOP ZAGREB d.o.o.</w:t>
      </w:r>
      <w:r w:rsidR="004F6916" w:rsidRPr="00D06675">
        <w:t>,</w:t>
      </w:r>
      <w:r w:rsidR="00D9267E" w:rsidRPr="00D06675">
        <w:t xml:space="preserve"> </w:t>
      </w:r>
      <w:r w:rsidR="000E2903" w:rsidRPr="00D06675">
        <w:t xml:space="preserve">Zagreb, </w:t>
      </w:r>
      <w:r w:rsidR="00D06675" w:rsidRPr="00D06675">
        <w:t>Savska cesta 166</w:t>
      </w:r>
      <w:r w:rsidR="00D9267E" w:rsidRPr="00D06675">
        <w:t xml:space="preserve">, OIB </w:t>
      </w:r>
      <w:r w:rsidR="00D06675" w:rsidRPr="00D06675">
        <w:t>43534905248</w:t>
      </w:r>
      <w:r w:rsidR="00D9267E" w:rsidRPr="00D06675">
        <w:t>,</w:t>
      </w:r>
      <w:r w:rsidR="00F65036" w:rsidRPr="00D577E2">
        <w:t xml:space="preserve"> </w:t>
      </w:r>
      <w:r w:rsidR="000A2CA0" w:rsidRPr="00D577E2">
        <w:t xml:space="preserve">dana </w:t>
      </w:r>
      <w:r w:rsidR="0021641A" w:rsidRPr="00D577E2">
        <w:t>9. ožujka</w:t>
      </w:r>
      <w:r w:rsidR="00E3656E" w:rsidRPr="00D577E2">
        <w:t xml:space="preserve"> 2018</w:t>
      </w:r>
      <w:r w:rsidR="000A2CA0" w:rsidRPr="00D577E2">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06675" w:rsidRPr="00D06675">
        <w:t>AUTO SHOP ZAGREB d.o.o., Zagreb, Savska cesta 166, OIB 43534905248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D06675" w:rsidRPr="00D06675">
        <w:t>AUTO SHOP ZAGREB d.o.o., Zagreb, Savska cesta 166, OIB 43534905248</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205B7" w:rsidP="000A2CA0" w:rsidR="000A2CA0" w:rsidRPr="00C254D4">
      <w:pPr>
        <w:jc w:val="both"/>
        <w:rPr>
          <w:b/>
        </w:rPr>
      </w:pPr>
      <w:r>
        <w:rPr>
          <w:b/>
        </w:rPr>
        <w:t>1</w:t>
      </w:r>
      <w:r w:rsidR="00B659AC">
        <w:rPr>
          <w:b/>
        </w:rPr>
        <w:t>0</w:t>
      </w:r>
      <w:r w:rsidR="005F2612">
        <w:rPr>
          <w:b/>
        </w:rPr>
        <w:t>. svibanj</w:t>
      </w:r>
      <w:r w:rsidR="00B602B5">
        <w:rPr>
          <w:b/>
        </w:rPr>
        <w:t xml:space="preserve"> 2018</w:t>
      </w:r>
      <w:r w:rsidR="000A2CA0" w:rsidRPr="00C254D4">
        <w:rPr>
          <w:b/>
        </w:rPr>
        <w:t xml:space="preserve">. godine u </w:t>
      </w:r>
      <w:r w:rsidR="00F6593E">
        <w:rPr>
          <w:b/>
        </w:rPr>
        <w:t>10</w:t>
      </w:r>
      <w:r w:rsidR="00EA6B80">
        <w:rPr>
          <w:b/>
        </w:rPr>
        <w:t>,</w:t>
      </w:r>
      <w:r>
        <w:rPr>
          <w:b/>
        </w:rPr>
        <w:t>10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D06675" w:rsidRPr="00D06675">
        <w:t xml:space="preserve">AUTO SHOP ZAGREB d.o.o., </w:t>
      </w:r>
      <w:r w:rsidR="00D06675">
        <w:t>Zagreb</w:t>
      </w:r>
    </w:p>
    <w:p w:rsidRDefault="000A2CA0" w:rsidP="00F8531A" w:rsidR="00F8531A" w:rsidRPr="005205B7">
      <w:r w:rsidRPr="00C254D4">
        <w:t>-</w:t>
      </w:r>
      <w:r w:rsidR="005C6BCD" w:rsidRPr="00C254D4">
        <w:t xml:space="preserve"> zakonski zastupnik </w:t>
      </w:r>
      <w:r w:rsidR="005C6BCD" w:rsidRPr="005205B7">
        <w:t>dužnika</w:t>
      </w:r>
      <w:r w:rsidR="00293FDF" w:rsidRPr="005205B7">
        <w:t xml:space="preserve"> </w:t>
      </w:r>
      <w:r w:rsidR="005205B7" w:rsidRPr="005205B7">
        <w:t>Michael Ljubas</w:t>
      </w:r>
    </w:p>
    <w:p w:rsidRDefault="000A2CA0" w:rsidP="000A2CA0" w:rsidR="000A2CA0" w:rsidRPr="004E2A47">
      <w:r w:rsidRPr="004E2A47">
        <w:t>- FINA</w:t>
      </w:r>
    </w:p>
    <w:p w:rsidRDefault="00F65036" w:rsidP="0095225A" w:rsidR="000E2903">
      <w:r w:rsidRPr="009A0725">
        <w:t xml:space="preserve">- </w:t>
      </w:r>
      <w:r w:rsidR="000E2903">
        <w:t>Privredna banka Zagreb d.d.</w:t>
      </w:r>
    </w:p>
    <w:p w:rsidRDefault="000E2903" w:rsidP="0095225A" w:rsidR="000E2903" w:rsidRPr="00EA5450"/>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64035">
        <w:t>6. rujna</w:t>
      </w:r>
      <w:r w:rsidR="000F5B06">
        <w:t xml:space="preserve"> 201</w:t>
      </w:r>
      <w:r w:rsidR="00551212">
        <w:t>7</w:t>
      </w:r>
      <w:r w:rsidRPr="00C254D4">
        <w:t>. prijedlog za otvaranje stečajnog postupka nad dužnikom</w:t>
      </w:r>
      <w:r w:rsidR="000E2903">
        <w:t xml:space="preserve"> </w:t>
      </w:r>
      <w:r w:rsidR="00064035" w:rsidRPr="00D06675">
        <w:t>AUTO SHOP ZAGREB d.o.o., Zagreb, Savska cesta 166, OIB 43534905248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64035">
        <w:t>31. kolovza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064035">
        <w:t>1.688.086,95</w:t>
      </w:r>
      <w:r w:rsidR="000518E3">
        <w:t xml:space="preserve"> kn, te da dužnik ima </w:t>
      </w:r>
      <w:r w:rsidR="00064035">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E2903">
        <w:t>Privredne banke Zagreb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64035">
        <w:t>31. kolovoza</w:t>
      </w:r>
      <w:r w:rsidR="00564EA1">
        <w:t xml:space="preserve"> </w:t>
      </w:r>
      <w:r w:rsidR="005058C0">
        <w:t>201</w:t>
      </w:r>
      <w:r w:rsidR="004E33BC">
        <w:t>7</w:t>
      </w:r>
      <w:r>
        <w:t>. godine ima zaplijenjena novčana sredstva u iznosu od</w:t>
      </w:r>
      <w:r w:rsidR="003A03C9">
        <w:t xml:space="preserve"> </w:t>
      </w:r>
      <w:r w:rsidR="005F2612">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E46841">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2168" w:rsidR="00012168">
      <w:r>
        <w:separator/>
      </w:r>
    </w:p>
  </w:endnote>
  <w:endnote w:id="0" w:type="continuationSeparator">
    <w:p w:rsidRDefault="00012168" w:rsidR="000121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2168" w:rsidR="00012168">
      <w:r>
        <w:separator/>
      </w:r>
    </w:p>
  </w:footnote>
  <w:footnote w:id="0" w:type="continuationSeparator">
    <w:p w:rsidRDefault="00012168" w:rsidR="000121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6841">
      <w:rPr>
        <w:rStyle w:val="Brojstranice"/>
        <w:noProof/>
      </w:rPr>
      <w:t>3</w:t>
    </w:r>
    <w:r>
      <w:rPr>
        <w:rStyle w:val="Brojstranice"/>
      </w:rPr>
      <w:fldChar w:fldCharType="end"/>
    </w:r>
  </w:p>
  <w:p w:rsidRDefault="0062255B" w:rsidP="004D27C4" w:rsidR="00874E6C">
    <w:pPr>
      <w:pStyle w:val="Zaglavlje"/>
      <w:jc w:val="right"/>
    </w:pPr>
    <w:r>
      <w:t>4 St-</w:t>
    </w:r>
    <w:r w:rsidR="00D06675">
      <w:t>2439</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168"/>
    <w:rsid w:val="00012972"/>
    <w:rsid w:val="000229C0"/>
    <w:rsid w:val="000238C7"/>
    <w:rsid w:val="00024A8F"/>
    <w:rsid w:val="00034528"/>
    <w:rsid w:val="00034E46"/>
    <w:rsid w:val="00042695"/>
    <w:rsid w:val="000518E3"/>
    <w:rsid w:val="00057C7C"/>
    <w:rsid w:val="00064035"/>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C2805"/>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205B7"/>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C05B2"/>
    <w:rsid w:val="007C7125"/>
    <w:rsid w:val="00801A6D"/>
    <w:rsid w:val="00803C0F"/>
    <w:rsid w:val="008046BD"/>
    <w:rsid w:val="0082388B"/>
    <w:rsid w:val="0085539A"/>
    <w:rsid w:val="0086086F"/>
    <w:rsid w:val="00874E6C"/>
    <w:rsid w:val="00875593"/>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B0C"/>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659AC"/>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B7A86"/>
    <w:rsid w:val="00CE0909"/>
    <w:rsid w:val="00CE3CCE"/>
    <w:rsid w:val="00CF5328"/>
    <w:rsid w:val="00D04603"/>
    <w:rsid w:val="00D06675"/>
    <w:rsid w:val="00D17E2A"/>
    <w:rsid w:val="00D25BC5"/>
    <w:rsid w:val="00D44C9B"/>
    <w:rsid w:val="00D46A3C"/>
    <w:rsid w:val="00D541C7"/>
    <w:rsid w:val="00D55BDE"/>
    <w:rsid w:val="00D577E2"/>
    <w:rsid w:val="00D74680"/>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46841"/>
    <w:rsid w:val="00E516AC"/>
    <w:rsid w:val="00E57C2A"/>
    <w:rsid w:val="00E61A67"/>
    <w:rsid w:val="00E64F26"/>
    <w:rsid w:val="00E92763"/>
    <w:rsid w:val="00EA5450"/>
    <w:rsid w:val="00EA6B80"/>
    <w:rsid w:val="00EB304E"/>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659AC"/>
    <w:rPr>
      <w:color w:val="808080"/>
      <w:bdr w:space="0" w:sz="0" w:color="auto" w:val="none"/>
      <w:shd w:fill="auto" w:color="auto" w:val="clear"/>
    </w:rPr>
  </w:style>
  <w:style w:customStyle="true" w:styleId="eSPISCCParagraphDefaultFont" w:type="character">
    <w:name w:val="eSPIS_CC_Paragraph Default Font"/>
    <w:basedOn w:val="Zadanifontodlomka"/>
    <w:rsid w:val="00B659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9AC"/>
    <w:rPr>
      <w:bdr w:space="0" w:sz="0" w:color="auto" w:val="none"/>
      <w:shd w:fill="FFFFCC" w:color="auto" w:val="clear"/>
      <w:lang w:val="hr-HR"/>
    </w:rPr>
  </w:style>
  <w:style w:customStyle="true" w:styleId="PozadinaSvijetloCrvena" w:type="character">
    <w:name w:val="Pozadina_SvijetloCrvena"/>
    <w:basedOn w:val="eSPISCCParagraphDefaultFont"/>
    <w:rsid w:val="00B659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9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659AC"/>
    <w:rPr>
      <w:color w:val="808080"/>
      <w:bdr w:color="auto" w:space="0" w:sz="0" w:val="none"/>
      <w:shd w:color="auto" w:fill="auto" w:val="clear"/>
    </w:rPr>
  </w:style>
  <w:style w:customStyle="1" w:styleId="eSPISCCParagraphDefaultFont" w:type="character">
    <w:name w:val="eSPIS_CC_Paragraph Default Font"/>
    <w:basedOn w:val="Zadanifontodlomka"/>
    <w:rsid w:val="00B659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9AC"/>
    <w:rPr>
      <w:bdr w:color="auto" w:space="0" w:sz="0" w:val="none"/>
      <w:shd w:color="auto" w:fill="FFFFCC" w:val="clear"/>
      <w:lang w:val="hr-HR"/>
    </w:rPr>
  </w:style>
  <w:style w:customStyle="1" w:styleId="PozadinaSvijetloCrvena" w:type="character">
    <w:name w:val="Pozadina_SvijetloCrvena"/>
    <w:basedOn w:val="eSPISCCParagraphDefaultFont"/>
    <w:rsid w:val="00B659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9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St-2439/2017-3</izvorni_sadrzaj>
    <derivirana_varijabla naziv="DomainObject.Oznaka_1">St-2439/2017-3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2439</izvorni_sadrzaj>
    <derivirana_varijabla naziv="DomainObject.Predmet.Broj_1">2439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St-2439/2017</izvorni_sadrzaj>
    <derivirana_varijabla naziv="DomainObject.Predmet.OznakaBroj_1">St-2439/2017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SHOP ZAGREB d.o.o. zastupanog po punomoćniku Michael Ljubas</izvorni_sadrzaj>
    <derivirana_varijabla naziv="DomainObject.Predmet.ProtustrankaFormated_1">  AUTO SHOP ZAGREB d.o.o. zastupanog po punomoćniku Michael Ljubas</derivirana_varijabla>
  </DomainObject.Predmet.ProtustrankaFormated>
  <DomainObject.Predmet.ProtustrankaFormatedOIB>
    <izvorni_sadrzaj>  AUTO SHOP ZAGREB d.o.o., OIB 43534905248 zastupanog po punomoćniku Michael Ljubas</izvorni_sadrzaj>
    <derivirana_varijabla naziv="DomainObject.Predmet.ProtustrankaFormatedOIB_1">  AUTO SHOP ZAGREB d.o.o., OIB 43534905248 zastupanog po punomoćniku Michael Ljubas</derivirana_varijabla>
  </DomainObject.Predmet.ProtustrankaFormatedOIB>
  <DomainObject.Predmet.ProtustrankaFormatedWithAdress>
    <izvorni_sadrzaj> AUTO SHOP ZAGREB d.o.o., Savska cesta 166, 10000 Zagreb zastupanog po punomoćniku Michael Ljubas</izvorni_sadrzaj>
    <derivirana_varijabla naziv="DomainObject.Predmet.ProtustrankaFormatedWithAdress_1"> AUTO SHOP ZAGREB d.o.o., Savska cesta 166, 10000 Zagreb zastupanog po punomoćniku Michael Ljubas</derivirana_varijabla>
  </DomainObject.Predmet.ProtustrankaFormatedWithAdress>
  <DomainObject.Predmet.ProtustrankaFormatedWithAdressOIB>
    <izvorni_sadrzaj> AUTO SHOP ZAGREB d.o.o., OIB 43534905248, Savska cesta 166, 10000 Zagreb zastupanog po punomoćniku Michael Ljubas</izvorni_sadrzaj>
    <derivirana_varijabla naziv="DomainObject.Predmet.ProtustrankaFormatedWithAdressOIB_1"> AUTO SHOP ZAGREB d.o.o., OIB 43534905248, Savska cesta 166, 10000 Zagreb zastupanog po punomoćniku Michael Ljubas</derivirana_varijabla>
  </DomainObject.Predmet.ProtustrankaFormatedWithAdressOIB>
  <DomainObject.Predmet.ProtustrankaWithAdress>
    <izvorni_sadrzaj>AUTO SHOP ZAGREB d.o.o. Savska cesta 166, 10000 Zagreb</izvorni_sadrzaj>
    <derivirana_varijabla naziv="DomainObject.Predmet.ProtustrankaWithAdress_1">AUTO SHOP ZAGREB d.o.o. Savska cesta 166, 10000 Zagreb</derivirana_varijabla>
  </DomainObject.Predmet.ProtustrankaWithAdress>
  <DomainObject.Predmet.ProtustrankaWithAdressOIB>
    <izvorni_sadrzaj>AUTO SHOP ZAGREB d.o.o., OIB 43534905248, Savska cesta 166, 10000 Zagreb</izvorni_sadrzaj>
    <derivirana_varijabla naziv="DomainObject.Predmet.ProtustrankaWithAdressOIB_1">AUTO SHOP ZAGREB d.o.o., OIB 43534905248, Savska cesta 166, 10000 Zagreb</derivirana_varijabla>
  </DomainObject.Predmet.ProtustrankaWithAdressOIB>
  <DomainObject.Predmet.ProtustrankaNazivFormated>
    <izvorni_sadrzaj>AUTO SHOP ZAGREB d.o.o.</izvorni_sadrzaj>
    <derivirana_varijabla naziv="DomainObject.Predmet.ProtustrankaNazivFormated_1">AUTO SHOP ZAGREB d.o.o.</derivirana_varijabla>
  </DomainObject.Predmet.ProtustrankaNazivFormated>
  <DomainObject.Predmet.ProtustrankaNazivFormatedOIB>
    <izvorni_sadrzaj>AUTO SHOP ZAGREB d.o.o., OIB 43534905248</izvorni_sadrzaj>
    <derivirana_varijabla naziv="DomainObject.Predmet.ProtustrankaNazivFormatedOIB_1">AUTO SHOP ZAGREB d.o.o., OIB 43534905248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SHOP ZAGREB d.o.o. zastupanog po punomoćniku Michael Ljubas</item>
    </izvorni_sadrzaj>
    <derivirana_varijabla naziv="DomainObject.Predmet.ProtuStrankaListFormated_1">
      <item>AUTO SHOP ZAGREB d.o.o. zastupanog po punomoćniku Michael Ljubas</item>
    </derivirana_varijabla>
  </DomainObject.Predmet.ProtuStrankaListFormated>
  <DomainObject.Predmet.ProtuStrankaListFormatedOIB>
    <izvorni_sadrzaj>
      <item>AUTO SHOP ZAGREB d.o.o., OIB 43534905248 zastupanog po punomoćniku Michael Ljubas</item>
    </izvorni_sadrzaj>
    <derivirana_varijabla naziv="DomainObject.Predmet.ProtuStrankaListFormatedOIB_1">
      <item>AUTO SHOP ZAGREB d.o.o., OIB 43534905248 zastupanog po punomoćniku Michael Ljubas</item>
    </derivirana_varijabla>
  </DomainObject.Predmet.ProtuStrankaListFormatedOIB>
  <DomainObject.Predmet.ProtuStrankaListFormatedWithAdress>
    <izvorni_sadrzaj>
      <item>AUTO SHOP ZAGREB d.o.o., Savska cesta 166, 10000 Zagreb zastupanog po punomoćniku Michael Ljubas</item>
    </izvorni_sadrzaj>
    <derivirana_varijabla naziv="DomainObject.Predmet.ProtuStrankaListFormatedWithAdress_1">
      <item>AUTO SHOP ZAGREB d.o.o., Savska cesta 166, 10000 Zagreb zastupanog po punomoćniku Michael Ljubas</item>
    </derivirana_varijabla>
  </DomainObject.Predmet.ProtuStrankaListFormatedWithAdress>
  <DomainObject.Predmet.ProtuStrankaListFormatedWithAdressOIB>
    <izvorni_sadrzaj>
      <item>AUTO SHOP ZAGREB d.o.o., OIB 43534905248, Savska cesta 166, 10000 Zagreb zastupanog po punomoćniku Michael Ljubas</item>
    </izvorni_sadrzaj>
    <derivirana_varijabla naziv="DomainObject.Predmet.ProtuStrankaListFormatedWithAdressOIB_1">
      <item>AUTO SHOP ZAGREB d.o.o., OIB 43534905248, Savska cesta 166, 10000 Zagreb zastupanog po punomoćniku Michael Ljubas</item>
    </derivirana_varijabla>
  </DomainObject.Predmet.ProtuStrankaListFormatedWithAdressOIB>
  <DomainObject.Predmet.ProtuStrankaListNazivFormated>
    <izvorni_sadrzaj>
      <item>AUTO SHOP ZAGREB d.o.o.</item>
    </izvorni_sadrzaj>
    <derivirana_varijabla naziv="DomainObject.Predmet.ProtuStrankaListNazivFormated_1">
      <item>AUTO SHOP ZAGREB d.o.o.</item>
    </derivirana_varijabla>
  </DomainObject.Predmet.ProtuStrankaListNazivFormated>
  <DomainObject.Predmet.ProtuStrankaListNazivFormatedOIB>
    <izvorni_sadrzaj>
      <item>AUTO SHOP ZAGREB d.o.o., OIB 43534905248</item>
    </izvorni_sadrzaj>
    <derivirana_varijabla naziv="DomainObject.Predmet.ProtuStrankaListNazivFormatedOIB_1">
      <item>AUTO SHOP ZAGREB d.o.o., OIB 43534905248</item>
    </derivirana_varijabla>
  </DomainObject.Predmet.ProtuStrankaListNazivFormatedOIB>
  <DomainObject.Predmet.OstaliListFormated>
    <izvorni_sadrzaj>
      <item>Michael Ljubas punomoćnik sudionika u postupku AUTO SHOP ZAGREB d.o.o.</item>
    </izvorni_sadrzaj>
    <derivirana_varijabla naziv="DomainObject.Predmet.OstaliListFormated_1">
      <item>Michael Ljubas punomoćnik sudionika u postupku AUTO SHOP ZAGREB d.o.o.</item>
    </derivirana_varijabla>
  </DomainObject.Predmet.OstaliListFormated>
  <DomainObject.Predmet.OstaliListFormatedOIB>
    <izvorni_sadrzaj>
      <item>Michael Ljubas, OIB 37937455700 punomoćnik sudionika u postupku AUTO SHOP ZAGREB d.o.o.</item>
    </izvorni_sadrzaj>
    <derivirana_varijabla naziv="DomainObject.Predmet.OstaliListFormatedOIB_1">
      <item>Michael Ljubas, OIB 37937455700 punomoćnik sudionika u postupku AUTO SHOP ZAGREB d.o.o.</item>
    </derivirana_varijabla>
  </DomainObject.Predmet.OstaliListFormatedOIB>
  <DomainObject.Predmet.OstaliListFormatedWithAdress>
    <izvorni_sadrzaj>
      <item>Michael Ljubas, Vrbik X. 2, 10000 Zagreb punomoćnik sudionika u postupku AUTO SHOP ZAGREB d.o.o.</item>
    </izvorni_sadrzaj>
    <derivirana_varijabla naziv="DomainObject.Predmet.OstaliListFormatedWithAdress_1">
      <item>Michael Ljubas, Vrbik X. 2, 10000 Zagreb punomoćnik sudionika u postupku AUTO SHOP ZAGREB d.o.o.</item>
    </derivirana_varijabla>
  </DomainObject.Predmet.OstaliListFormatedWithAdress>
  <DomainObject.Predmet.OstaliListFormatedWithAdressOIB>
    <izvorni_sadrzaj>
      <item>Michael Ljubas, OIB 37937455700, Vrbik X. 2, 10000 Zagreb punomoćnik sudionika u postupku AUTO SHOP ZAGREB d.o.o.</item>
    </izvorni_sadrzaj>
    <derivirana_varijabla naziv="DomainObject.Predmet.OstaliListFormatedWithAdressOIB_1">
      <item>Michael Ljubas, OIB 37937455700, Vrbik X. 2, 10000 Zagreb punomoćnik sudionika u postupku AUTO SHOP ZAGREB d.o.o.</item>
    </derivirana_varijabla>
  </DomainObject.Predmet.OstaliListFormatedWithAdressOIB>
  <DomainObject.Predmet.OstaliListNazivFormated>
    <izvorni_sadrzaj>
      <item>Michael Ljubas</item>
    </izvorni_sadrzaj>
    <derivirana_varijabla naziv="DomainObject.Predmet.OstaliListNazivFormated_1">
      <item>Michael Ljubas</item>
    </derivirana_varijabla>
  </DomainObject.Predmet.OstaliListNazivFormated>
  <DomainObject.Predmet.OstaliListNazivFormatedOIB>
    <izvorni_sadrzaj>
      <item>Michael Ljubas, OIB 37937455700</item>
    </izvorni_sadrzaj>
    <derivirana_varijabla naziv="DomainObject.Predmet.OstaliListNazivFormatedOIB_1">
      <item>Michael Ljubas, OIB 37937455700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St-2439/2017-3</izvorni_sadrzaj>
    <derivirana_varijabla naziv="DomainObject.PoslovniBrojDokumenta_1">St-2439/2017-3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SHOP ZAGREB d.o.o.</izvorni_sadrzaj>
    <derivirana_varijabla naziv="DomainObject.Predmet.ProtustrankaIDrugi_1">AUTO SHOP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SHOP ZAGREB d.o.o., OIB 43534905248, Savska cesta 166, 10000 Zagreb</izvorni_sadrzaj>
    <derivirana_varijabla naziv="DomainObject.Predmet.ProtustrankaIDrugiAdressOIB_1">AUTO SHOP ZAGREB d.o.o., OIB 43534905248, Savska cesta 166,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SHOP ZAGREB d.o.o.</item>
      <item>Michael Ljubas</item>
    </izvorni_sadrzaj>
    <derivirana_varijabla naziv="DomainObject.Predmet.SudioniciListNaziv_1">
      <item>FINA Regionalni centar Zagreb</item>
      <item>AUTO SHOP ZAGREB d.o.o.</item>
      <item>Michael Ljubas</item>
    </derivirana_varijabla>
  </DomainObject.Predmet.SudioniciListNaziv>
  <DomainObject.Predmet.SudioniciListAdressOIB>
    <izvorni_sadrzaj>
      <item>FINA Regionalni centar Zagreb, OIB 85821130368, Trg svibanjskih žrtava 1995. 1,10000 Zagreb</item>
      <item>AUTO SHOP ZAGREB d.o.o., OIB 43534905248, Savska cesta 166,10000 Zagreb</item>
      <item>Michael Ljubas, OIB 37937455700, Vrbik X. 2,10000 Zagreb</item>
    </izvorni_sadrzaj>
    <derivirana_varijabla naziv="DomainObject.Predmet.SudioniciListAdressOIB_1">
      <item>FINA Regionalni centar Zagreb, OIB 85821130368, Trg svibanjskih žrtava 1995. 1,10000 Zagreb</item>
      <item>AUTO SHOP ZAGREB d.o.o., OIB 43534905248, Savska cesta 166,10000 Zagreb</item>
      <item>Michael Ljubas, OIB 37937455700, Vrbik X.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43534905248</item>
      <item>, OIB 37937455700</item>
    </izvorni_sadrzaj>
    <derivirana_varijabla naziv="DomainObject.Predmet.SudioniciListNazivOIB_1">
      <item>, OIB 85821130368</item>
      <item>, OIB 43534905248</item>
      <item>, OIB 37937455700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917007-EA87-4198-8950-9EF5AD9EC5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5008</properties:Characters>
  <properties:Lines>131</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2018-03-09T09:26:00Z</dcterms:created>
  <dc:creator>gboljkovac</dc:creator>
  <cp:lastModifiedBy>Marina Markić</cp:lastModifiedBy>
  <cp:lastPrinted>2018-03-09T09:32:00Z</cp:lastPrinted>
  <dcterms:modified xmlns:xsi="http://www.w3.org/2001/XMLSchema-instance" xsi:type="dcterms:W3CDTF">2018-03-09T09:32:00Z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St-2439/2017-3 / Odluka - Rješenje - pokretanje prethodnog postupka radi utvrđivanja uvjeta za otvaranje stečajnog postupka (St-2439-17)</vt:lpwstr>
  </prop:property>
  <prop:property name="CC_coloring" pid="4" fmtid="{D5CDD505-2E9C-101B-9397-08002B2CF9AE}">
    <vt:bool>false</vt:bool>
  </prop:property>
  <prop:property name="BrojStranica" pid="5" fmtid="{D5CDD505-2E9C-101B-9397-08002B2CF9AE}">
    <vt:i4>3</vt:i4>
  </prop:property>
</prop:Properties>
</file>