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3b95" w14:paraId="7323b95" w:rsidRDefault="00580592" w:rsidP="00B542FA" w:rsidR="00580592">
      <w:pPr>
        <w:jc w:val="both"/>
        <w15:collapsed w:val="false"/>
      </w:pPr>
      <w:bookmarkStart w:name="_GoBack" w:id="0"/>
      <w:bookmarkEnd w:id="0"/>
    </w:p>
    <w:p w:rsidRDefault="00580592" w:rsidP="00B542FA" w:rsidR="00580592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</w:t>
      </w:r>
      <w:r w:rsidR="009E18F2">
        <w:t xml:space="preserve">                               </w:t>
      </w:r>
      <w:r w:rsidR="00CA3FBB">
        <w:t>67. St-379/14</w:t>
      </w:r>
      <w:r w:rsidR="009E18F2">
        <w:t>-66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CA3FBB" w:rsidRPr="00CA3FBB">
        <w:rPr>
          <w:bCs/>
          <w:lang w:val="pt-BR"/>
        </w:rPr>
        <w:t>EKO PRODUKT d.o.o. u stečaju, Kutina, Antuna Mihanovića 57, OIB: 55939786555</w:t>
      </w:r>
      <w:r w:rsidR="00EF7780">
        <w:t xml:space="preserve">, </w:t>
      </w:r>
      <w:r w:rsidR="00CA3FBB">
        <w:t xml:space="preserve">1. </w:t>
      </w:r>
      <w:r w:rsidR="009E18F2">
        <w:t xml:space="preserve">lipnja </w:t>
      </w:r>
      <w:r w:rsidR="005F3401">
        <w:t xml:space="preserve"> </w:t>
      </w:r>
      <w:r w:rsidR="00CA3FBB">
        <w:t>2017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723D85" w:rsidR="00F06723" w:rsidRPr="00D40EE8">
      <w:pPr>
        <w:jc w:val="both"/>
      </w:pPr>
    </w:p>
    <w:p w:rsidRDefault="00F06723" w:rsidP="008710AE" w:rsidR="005078C7" w:rsidRPr="00D40EE8">
      <w:pPr>
        <w:ind w:firstLine="708" w:left="2832"/>
        <w:jc w:val="both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  <w:r w:rsidR="005078C7" w:rsidRPr="00D40EE8">
        <w:t xml:space="preserve">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</w:t>
      </w:r>
      <w:r w:rsidR="0041649A">
        <w:t>dužnikom</w:t>
      </w:r>
      <w:r w:rsidRPr="00D40EE8">
        <w:t xml:space="preserve"> </w:t>
      </w:r>
      <w:r w:rsidR="00CA3FBB" w:rsidRPr="00CA3FBB">
        <w:rPr>
          <w:bCs/>
          <w:lang w:val="pt-BR"/>
        </w:rPr>
        <w:t>EKO PRODUKT d.o.o. u stečaju, Kutina, Antuna Mihanovića 57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CA3FBB">
        <w:t>17. srpanj</w:t>
      </w:r>
      <w:r w:rsidR="0041649A">
        <w:t xml:space="preserve"> 2017</w:t>
      </w:r>
      <w:r w:rsidR="00723D85" w:rsidRPr="005C7AC0">
        <w:t>.</w:t>
      </w:r>
      <w:r w:rsidR="0090700A" w:rsidRPr="005C7AC0">
        <w:t xml:space="preserve"> </w:t>
      </w:r>
      <w:r w:rsidR="00A5628F">
        <w:t>u 10</w:t>
      </w:r>
      <w:r w:rsidR="00CA3FBB">
        <w:t>,0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CA3FBB">
        <w:t>govačkog suda u Zagrebu, soba 84</w:t>
      </w:r>
      <w:r w:rsidR="003E6C5A">
        <w:t>/II</w:t>
      </w:r>
      <w:r w:rsidR="00CA3FBB">
        <w:t>,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580592" w:rsidP="00580592" w:rsidR="00580592">
      <w:pPr>
        <w:ind w:left="1428"/>
        <w:jc w:val="both"/>
      </w:pPr>
    </w:p>
    <w:p w:rsidRDefault="00F06723" w:rsidP="00580592" w:rsidR="00F06723" w:rsidRPr="00D40EE8">
      <w:pPr>
        <w:numPr>
          <w:ilvl w:val="0"/>
          <w:numId w:val="2"/>
        </w:numPr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723D85" w:rsidR="0090700A" w:rsidRPr="00D40EE8">
      <w:pPr>
        <w:ind w:left="708"/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41649A">
        <w:t xml:space="preserve"> je dao suglasnost z</w:t>
      </w:r>
      <w:r w:rsidR="00F06723" w:rsidRPr="00D40EE8">
        <w:t xml:space="preserve">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CA3FBB">
        <w:t xml:space="preserve">1. </w:t>
      </w:r>
      <w:r w:rsidR="009E18F2">
        <w:t xml:space="preserve">lipnja </w:t>
      </w:r>
      <w:r w:rsidR="00CA3FBB">
        <w:t xml:space="preserve"> 2017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>
      <w:pPr>
        <w:ind w:firstLine="708" w:left="5664"/>
        <w:jc w:val="both"/>
      </w:pPr>
      <w:r w:rsidRPr="00D40EE8">
        <w:t xml:space="preserve">    Gordan Zubak</w:t>
      </w:r>
      <w:r w:rsidR="0099316A">
        <w:t>,v.r.</w:t>
      </w:r>
    </w:p>
    <w:p w:rsidRDefault="00580592" w:rsidP="00723D85" w:rsidR="00580592">
      <w:pPr>
        <w:ind w:firstLine="708" w:left="5664"/>
        <w:jc w:val="both"/>
      </w:pPr>
    </w:p>
    <w:p w:rsidRDefault="00580592" w:rsidP="00723D85" w:rsidR="00580592" w:rsidRPr="00D40EE8">
      <w:pPr>
        <w:ind w:firstLine="708" w:left="5664"/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99316A" w:rsidP="0099316A" w:rsidR="0099316A">
      <w:pPr>
        <w:jc w:val="right"/>
      </w:pPr>
    </w:p>
    <w:p w:rsidRDefault="0099316A" w:rsidP="0099316A" w:rsidR="0099316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99316A" w:rsidP="0099316A" w:rsidR="0099316A">
      <w:pPr>
        <w:jc w:val="right"/>
      </w:pPr>
      <w:r>
        <w:t xml:space="preserve">               Katica Franjić</w:t>
      </w:r>
    </w:p>
    <w:p w:rsidRDefault="005078C7" w:rsidP="0099316A" w:rsidR="005078C7" w:rsidRPr="00D40EE8">
      <w:pPr>
        <w:ind w:left="720"/>
        <w:jc w:val="right"/>
      </w:pPr>
    </w:p>
    <w:sectPr w:rsidSect="00580592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386163"/>
    <w:rsid w:val="003A02F2"/>
    <w:rsid w:val="003E6C5A"/>
    <w:rsid w:val="0041649A"/>
    <w:rsid w:val="0046020C"/>
    <w:rsid w:val="005078C7"/>
    <w:rsid w:val="005447B3"/>
    <w:rsid w:val="00580592"/>
    <w:rsid w:val="005C7AC0"/>
    <w:rsid w:val="005F3401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99316A"/>
    <w:rsid w:val="009E18F2"/>
    <w:rsid w:val="00A5628F"/>
    <w:rsid w:val="00A66BD2"/>
    <w:rsid w:val="00A77317"/>
    <w:rsid w:val="00BB4D3C"/>
    <w:rsid w:val="00CA3FBB"/>
    <w:rsid w:val="00CB2690"/>
    <w:rsid w:val="00CD535F"/>
    <w:rsid w:val="00D40EE8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80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05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80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05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St-379/2014</izvorni_sadrzaj>
    <derivirana_varijabla naziv="DomainObject.Predmet.OznakaBroj_1">St-379/2014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PRODUKT, d.o.o. u za trgovinu, posredovanje i usluge</izvorni_sadrzaj>
    <derivirana_varijabla naziv="DomainObject.Predmet.ProtustrankaFormated_1">  EKO PRODUKT, d.o.o. u za trgovinu, posredovanje i usluge</derivirana_varijabla>
  </DomainObject.Predmet.ProtustrankaFormated>
  <DomainObject.Predmet.ProtustrankaFormatedOIB>
    <izvorni_sadrzaj>  EKO PRODUKT, d.o.o. u za trgovinu, posredovanje i usluge, OIB 55939786555</izvorni_sadrzaj>
    <derivirana_varijabla naziv="DomainObject.Predmet.ProtustrankaFormatedOIB_1">  EKO PRODUKT, d.o.o. u za trgovinu, posredovanje i usluge, OIB 55939786555</derivirana_varijabla>
  </DomainObject.Predmet.ProtustrankaFormatedOIB>
  <DomainObject.Predmet.ProtustrankaFormatedWithAdress>
    <izvorni_sadrzaj> EKO PRODUKT, d.o.o. u za trgovinu, posredovanje i usluge, Antuna Mihanovića 57, 44320 Kutina</izvorni_sadrzaj>
    <derivirana_varijabla naziv="DomainObject.Predmet.ProtustrankaFormatedWithAdress_1"> EKO PRODUKT, d.o.o. u za trgovinu, posredovanje i usluge, Antuna Mihanovića 57, 44320 Kutina</derivirana_varijabla>
  </DomainObject.Predmet.ProtustrankaFormatedWithAdress>
  <DomainObject.Predmet.ProtustrankaFormatedWithAdressOIB>
    <izvorni_sadrzaj> EKO PRODUKT, d.o.o. u za trgovinu, posredovanje i usluge, OIB 55939786555, Antuna Mihanovića 57, 44320 Kutina</izvorni_sadrzaj>
    <derivirana_varijabla naziv="DomainObject.Predmet.ProtustrankaFormatedWithAdressOIB_1"> EKO PRODUKT, d.o.o. u za trgovinu, posredovanje i usluge, OIB 55939786555, Antuna Mihanovića 57, 44320 Kutina</derivirana_varijabla>
  </DomainObject.Predmet.ProtustrankaFormatedWithAdressOIB>
  <DomainObject.Predmet.ProtustrankaWithAdress>
    <izvorni_sadrzaj>EKO PRODUKT, d.o.o. u za trgovinu, posredovanje i usluge Antuna Mihanovića 57, 44320 Kutina</izvorni_sadrzaj>
    <derivirana_varijabla naziv="DomainObject.Predmet.ProtustrankaWithAdress_1">EKO PRODUKT, d.o.o. u za trgovinu, posredovanje i usluge Antuna Mihanovića 57, 44320 Kutina</derivirana_varijabla>
  </DomainObject.Predmet.ProtustrankaWithAdress>
  <DomainObject.Predmet.ProtustrankaWithAdressOIB>
    <izvorni_sadrzaj>EKO PRODUKT, d.o.o. u za trgovinu, posredovanje i usluge, OIB 55939786555, Antuna Mihanovića 57, 44320 Kutina</izvorni_sadrzaj>
    <derivirana_varijabla naziv="DomainObject.Predmet.ProtustrankaWithAdressOIB_1">EKO PRODUKT, d.o.o. u za trgovinu, posredovanje i usluge, OIB 55939786555, Antuna Mihanovića 57, 44320 Kutina</derivirana_varijabla>
  </DomainObject.Predmet.ProtustrankaWithAdressOIB>
  <DomainObject.Predmet.ProtustrankaNazivFormated>
    <izvorni_sadrzaj>EKO PRODUKT, d.o.o. u za trgovinu, posredovanje i usluge</izvorni_sadrzaj>
    <derivirana_varijabla naziv="DomainObject.Predmet.ProtustrankaNazivFormated_1">EKO PRODUKT, d.o.o. u za trgovinu, posredovanje i usluge</derivirana_varijabla>
  </DomainObject.Predmet.ProtustrankaNazivFormated>
  <DomainObject.Predmet.ProtustrankaNazivFormatedOIB>
    <izvorni_sadrzaj>EKO PRODUKT, d.o.o. u za trgovinu, posredovanje i usluge, OIB 55939786555</izvorni_sadrzaj>
    <derivirana_varijabla naziv="DomainObject.Predmet.ProtustrankaNazivFormatedOIB_1">EKO PRODUKT, d.o.o. u za trgovinu, posredovanje i usluge, OIB 55939786555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PRODUKT, d.o.o. u za trgovinu, posredovanje i usluge</item>
    </izvorni_sadrzaj>
    <derivirana_varijabla naziv="DomainObject.Predmet.ProtuStrankaListFormated_1">
      <item>EKO PRODUKT, d.o.o. u za trgovinu, posredovanje i usluge</item>
    </derivirana_varijabla>
  </DomainObject.Predmet.ProtuStrankaListFormated>
  <DomainObject.Predmet.ProtuStrankaListFormatedOIB>
    <izvorni_sadrzaj>
      <item>EKO PRODUKT, d.o.o. u za trgovinu, posredovanje i usluge, OIB 55939786555</item>
    </izvorni_sadrzaj>
    <derivirana_varijabla naziv="DomainObject.Predmet.ProtuStrankaListFormatedOIB_1">
      <item>EKO PRODUKT, d.o.o. u za trgovinu, posredovanje i usluge, OIB 55939786555</item>
    </derivirana_varijabla>
  </DomainObject.Predmet.ProtuStrankaListFormatedOIB>
  <DomainObject.Predmet.ProtuStrankaListFormatedWithAdress>
    <izvorni_sadrzaj>
      <item>EKO PRODUKT, d.o.o. u za trgovinu, posredovanje i usluge, Antuna Mihanovića 57, 44320 Kutina</item>
    </izvorni_sadrzaj>
    <derivirana_varijabla naziv="DomainObject.Predmet.ProtuStrankaListFormatedWithAdress_1">
      <item>EKO PRODUKT, d.o.o. u za trgovinu, posredovanje i usluge, Antuna Mihanovića 57, 44320 Kutina</item>
    </derivirana_varijabla>
  </DomainObject.Predmet.ProtuStrankaListFormatedWithAdress>
  <DomainObject.Predmet.ProtuStrankaListFormatedWithAdressOIB>
    <izvorni_sadrzaj>
      <item>EKO PRODUKT, d.o.o. u za trgovinu, posredovanje i usluge, OIB 55939786555, Antuna Mihanovića 57, 44320 Kutina</item>
    </izvorni_sadrzaj>
    <derivirana_varijabla naziv="DomainObject.Predmet.ProtuStrankaListFormatedWithAdressOIB_1">
      <item>EKO PRODUKT, d.o.o. u za trgovinu, posredovanje i usluge, OIB 55939786555, Antuna Mihanovića 57, 44320 Kutina</item>
    </derivirana_varijabla>
  </DomainObject.Predmet.ProtuStrankaListFormatedWithAdressOIB>
  <DomainObject.Predmet.ProtuStrankaListNazivFormated>
    <izvorni_sadrzaj>
      <item>EKO PRODUKT, d.o.o. u za trgovinu, posredovanje i usluge</item>
    </izvorni_sadrzaj>
    <derivirana_varijabla naziv="DomainObject.Predmet.ProtuStrankaListNazivFormated_1">
      <item>EKO PRODUKT, d.o.o. u za trgovinu, posredovanje i usluge</item>
    </derivirana_varijabla>
  </DomainObject.Predmet.ProtuStrankaListNazivFormated>
  <DomainObject.Predmet.ProtuStrankaListNazivFormatedOIB>
    <izvorni_sadrzaj>
      <item>EKO PRODUKT, d.o.o. u za trgovinu, posredovanje i usluge, OIB 55939786555</item>
    </izvorni_sadrzaj>
    <derivirana_varijabla naziv="DomainObject.Predmet.ProtuStrankaListNazivFormatedOIB_1">
      <item>EKO PRODUKT, d.o.o. u za trgovinu, posredovanje i usluge, OIB 55939786555</item>
    </derivirana_varijabla>
  </DomainObject.Predmet.ProtuStrankaListNazivFormatedOIB>
  <DomainObject.Predmet.OstaliListFormated>
    <izvorni_sadrzaj>
      <item>DAMIR RUKAVINA</item>
      <item>Marija Tomeš</item>
    </izvorni_sadrzaj>
    <derivirana_varijabla naziv="DomainObject.Predmet.OstaliListFormated_1">
      <item>DAMIR RUKAVINA</item>
      <item>Marija Tomeš</item>
    </derivirana_varijabla>
  </DomainObject.Predmet.OstaliListFormated>
  <DomainObject.Predmet.OstaliListFormatedOIB>
    <izvorni_sadrzaj>
      <item>DAMIR RUKAVINA, OIB 01513683980</item>
      <item>Marija Tomeš, OIB 55542209293</item>
    </izvorni_sadrzaj>
    <derivirana_varijabla naziv="DomainObject.Predmet.OstaliListFormatedOIB_1">
      <item>DAMIR RUKAVINA, OIB 01513683980</item>
      <item>Marija Tomeš, OIB 55542209293</item>
    </derivirana_varijabla>
  </DomainObject.Predmet.OstaliListFormatedOIB>
  <DomainObject.Predmet.OstaliListFormatedWithAdress>
    <izvorni_sadrzaj>
      <item>DAMIR RUKAVINA, Antuna Mihanovića 57, 44320 Kutina</item>
      <item>Marija Tomeš, Kosorova 5/7, 10000 Zagreb</item>
    </izvorni_sadrzaj>
    <derivirana_varijabla naziv="DomainObject.Predmet.OstaliListFormatedWithAdress_1">
      <item>DAMIR RUKAVINA, Antuna Mihanovića 57, 44320 Kutina</item>
      <item>Marija Tomeš, Kosorova 5/7, 10000 Zagreb</item>
    </derivirana_varijabla>
  </DomainObject.Predmet.OstaliListFormatedWithAdress>
  <DomainObject.Predmet.OstaliListFormatedWithAdressOIB>
    <izvorni_sadrzaj>
      <item>DAMIR RUKAVINA, OIB 01513683980, Antuna Mihanovića 57, 44320 Kutina</item>
      <item>Marija Tomeš, OIB 55542209293, Kosorova 5/7, 10000 Zagreb</item>
    </izvorni_sadrzaj>
    <derivirana_varijabla naziv="DomainObject.Predmet.OstaliListFormatedWithAdressOIB_1">
      <item>DAMIR RUKAVINA, OIB 01513683980, Antuna Mihanovića 57, 44320 Kutina</item>
      <item>Marija Tomeš, OIB 55542209293, Kosorova 5/7, 10000 Zagreb</item>
    </derivirana_varijabla>
  </DomainObject.Predmet.OstaliListFormatedWithAdressOIB>
  <DomainObject.Predmet.OstaliListNazivFormated>
    <izvorni_sadrzaj>
      <item>DAMIR RUKAVINA</item>
      <item>Marija Tomeš</item>
    </izvorni_sadrzaj>
    <derivirana_varijabla naziv="DomainObject.Predmet.OstaliListNazivFormated_1">
      <item>DAMIR RUKAVINA</item>
      <item>Marija Tomeš</item>
    </derivirana_varijabla>
  </DomainObject.Predmet.OstaliListNazivFormated>
  <DomainObject.Predmet.OstaliListNazivFormatedOIB>
    <izvorni_sadrzaj>
      <item>DAMIR RUKAVINA, OIB 01513683980</item>
      <item>Marija Tomeš, OIB 55542209293</item>
    </izvorni_sadrzaj>
    <derivirana_varijabla naziv="DomainObject.Predmet.OstaliListNazivFormatedOIB_1">
      <item>DAMIR RUKAVINA, OIB 01513683980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PRODUKT, d.o.o. u za trgovinu, posredovanje i usluge</izvorni_sadrzaj>
    <derivirana_varijabla naziv="DomainObject.Predmet.ProtustrankaIDrugi_1">EKO PRODUKT, d.o.o. u za trgovinu, posredovanje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EKO PRODUKT, d.o.o. u za trgovinu, posredovanje i usluge, OIB 55939786555, Antuna Mihanovića 57, 44320 Kutina</izvorni_sadrzaj>
    <derivirana_varijabla naziv="DomainObject.Predmet.ProtustrankaIDrugiAdressOIB_1">EKO PRODUKT, d.o.o. u za trgovinu, posredovanje i usluge, OIB 55939786555, Antuna Mihanovića 57,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PRODUKT, d.o.o. u za trgovinu, posredovanje i usluge</item>
      <item>DAMIR RUKAVINA</item>
      <item>Marija Tomeš</item>
    </izvorni_sadrzaj>
    <derivirana_varijabla naziv="DomainObject.Predmet.SudioniciListNaziv_1">
      <item>FINA Regionalni centar Zagreb</item>
      <item>EKO PRODUKT, d.o.o. u za trgovinu, posredovanje i usluge</item>
      <item>DAMIR RUKAVINA</item>
      <item>Marija Tomeš</item>
    </derivirana_varijabla>
  </DomainObject.Predmet.SudioniciListNaziv>
  <DomainObject.Predmet.SudioniciListAdressOIB>
    <izvorni_sadrzaj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Kosorova 5/7,10000 Zagreb</item>
    </izvorni_sadrzaj>
    <derivirana_varijabla naziv="DomainObject.Predmet.SudioniciListAdressOIB_1"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Kosorova 5/7,10000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55939786555</item>
      <item>, OIB 01513683980</item>
      <item>, OIB 55542209293</item>
    </izvorni_sadrzaj>
    <derivirana_varijabla naziv="DomainObject.Predmet.SudioniciListNazivOIB_1">
      <item>, OIB 85821130368</item>
      <item>, OIB 55939786555</item>
      <item>, OIB 01513683980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895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2017-05-31T07:29:00Z</dcterms:created>
  <dc:creator>nribaric</dc:creator>
  <cp:lastModifiedBy>Katica Franjić</cp:lastModifiedBy>
  <cp:lastPrinted>2017-06-01T07:22:00Z</cp:lastPrinted>
  <dcterms:modified xmlns:xsi="http://www.w3.org/2001/XMLSchema-instance" xsi:type="dcterms:W3CDTF">2017-06-01T07:22:00Z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