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de48" w14:paraId="df4de4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30B4B">
        <w:t>2948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12348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30B4B">
        <w:t>VER</w:t>
      </w:r>
      <w:r w:rsidR="001512F7">
        <w:t>I</w:t>
      </w:r>
      <w:r w:rsidR="00F30B4B">
        <w:t>ZON TEHNOLOGIJE d.o.o., Zagreb, Augustinčićeva 18/1, OIB: 48367181694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30B4B">
        <w:t>8.515,15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C7942">
        <w:t>15. siječnja 201</w:t>
      </w:r>
      <w:r w:rsidR="00612348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E03" w:rsidR="00F26E03">
      <w:r>
        <w:separator/>
      </w:r>
    </w:p>
  </w:endnote>
  <w:endnote w:id="0" w:type="continuationSeparator">
    <w:p w:rsidRDefault="00F26E03" w:rsidR="00F26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E03" w:rsidR="00F26E03">
      <w:r>
        <w:separator/>
      </w:r>
    </w:p>
  </w:footnote>
  <w:footnote w:id="0" w:type="continuationSeparator">
    <w:p w:rsidRDefault="00F26E03" w:rsidR="00F26E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512F7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12348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26E03"/>
    <w:rsid w:val="00F30B4B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1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2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2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2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2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1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2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2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2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St-2948/2015-7</izvorni_sadrzaj>
    <derivirana_varijabla naziv="DomainObject.Oznaka_1">St-2948/2015-7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2948</izvorni_sadrzaj>
    <derivirana_varijabla naziv="DomainObject.Predmet.Broj_1">2948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St-2948/2015</izvorni_sadrzaj>
    <derivirana_varijabla naziv="DomainObject.Predmet.OznakaBroj_1">St-2948/2015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VERIZON TEHNOLOGIJE d.o.o.</izvorni_sadrzaj>
    <derivirana_varijabla naziv="DomainObject.Predmet.ProtustrankaFormated_1">  VERIZON TEHNOLOGIJE d.o.o.</derivirana_varijabla>
  </DomainObject.Predmet.ProtustrankaFormated>
  <DomainObject.Predmet.ProtustrankaFormatedOIB>
    <izvorni_sadrzaj>  VERIZON TEHNOLOGIJE d.o.o., OIB 48367181694</izvorni_sadrzaj>
    <derivirana_varijabla naziv="DomainObject.Predmet.ProtustrankaFormatedOIB_1">  VERIZON TEHNOLOGIJE d.o.o., OIB 48367181694</derivirana_varijabla>
  </DomainObject.Predmet.ProtustrankaFormatedOIB>
  <DomainObject.Predmet.ProtustrankaFormatedWithAdress>
    <izvorni_sadrzaj> VERIZON TEHNOLOGIJE d.o.o., Augustinčićeva 18/1, 10000 Zagreb</izvorni_sadrzaj>
    <derivirana_varijabla naziv="DomainObject.Predmet.ProtustrankaFormatedWithAdress_1"> VERIZON TEHNOLOGIJE d.o.o., Augustinčićeva 18/1, 10000 Zagreb</derivirana_varijabla>
  </DomainObject.Predmet.ProtustrankaFormatedWithAdress>
  <DomainObject.Predmet.ProtustrankaFormatedWithAdressOIB>
    <izvorni_sadrzaj> VERIZON TEHNOLOGIJE d.o.o., OIB 48367181694, Augustinčićeva 18/1, 10000 Zagreb</izvorni_sadrzaj>
    <derivirana_varijabla naziv="DomainObject.Predmet.ProtustrankaFormatedWithAdressOIB_1"> VERIZON TEHNOLOGIJE d.o.o., OIB 48367181694, Augustinčićeva 18/1, 10000 Zagreb</derivirana_varijabla>
  </DomainObject.Predmet.ProtustrankaFormatedWithAdressOIB>
  <DomainObject.Predmet.ProtustrankaWithAdress>
    <izvorni_sadrzaj>VERIZON TEHNOLOGIJE d.o.o. Augustinčićeva 18/1, 10000 Zagreb</izvorni_sadrzaj>
    <derivirana_varijabla naziv="DomainObject.Predmet.ProtustrankaWithAdress_1">VERIZON TEHNOLOGIJE d.o.o. Augustinčićeva 18/1, 10000 Zagreb</derivirana_varijabla>
  </DomainObject.Predmet.ProtustrankaWithAdress>
  <DomainObject.Predmet.ProtustrankaWithAdressOIB>
    <izvorni_sadrzaj>VERIZON TEHNOLOGIJE d.o.o., OIB 48367181694, Augustinčićeva 18/1, 10000 Zagreb</izvorni_sadrzaj>
    <derivirana_varijabla naziv="DomainObject.Predmet.ProtustrankaWithAdressOIB_1">VERIZON TEHNOLOGIJE d.o.o., OIB 48367181694, Augustinčićeva 18/1, 10000 Zagreb</derivirana_varijabla>
  </DomainObject.Predmet.ProtustrankaWithAdressOIB>
  <DomainObject.Predmet.ProtustrankaNazivFormated>
    <izvorni_sadrzaj>VERIZON TEHNOLOGIJE d.o.o.</izvorni_sadrzaj>
    <derivirana_varijabla naziv="DomainObject.Predmet.ProtustrankaNazivFormated_1">VERIZON TEHNOLOGIJE d.o.o.</derivirana_varijabla>
  </DomainObject.Predmet.ProtustrankaNazivFormated>
  <DomainObject.Predmet.ProtustrankaNazivFormatedOIB>
    <izvorni_sadrzaj>VERIZON TEHNOLOGIJE d.o.o., OIB 48367181694</izvorni_sadrzaj>
    <derivirana_varijabla naziv="DomainObject.Predmet.ProtustrankaNazivFormatedOIB_1">VERIZON TEHNOLOGIJE d.o.o., OIB 48367181694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VERIZON TEHNOLOGIJE d.o.o.</item>
    </izvorni_sadrzaj>
    <derivirana_varijabla naziv="DomainObject.Predmet.ProtuStrankaListFormated_1">
      <item>VERIZON TEHNOLOGIJE d.o.o.</item>
    </derivirana_varijabla>
  </DomainObject.Predmet.ProtuStrankaListFormated>
  <DomainObject.Predmet.ProtuStrankaListFormatedOIB>
    <izvorni_sadrzaj>
      <item>VERIZON TEHNOLOGIJE d.o.o., OIB 48367181694</item>
    </izvorni_sadrzaj>
    <derivirana_varijabla naziv="DomainObject.Predmet.ProtuStrankaListFormatedOIB_1">
      <item>VERIZON TEHNOLOGIJE d.o.o., OIB 48367181694</item>
    </derivirana_varijabla>
  </DomainObject.Predmet.ProtuStrankaListFormatedOIB>
  <DomainObject.Predmet.ProtuStrankaListFormatedWithAdress>
    <izvorni_sadrzaj>
      <item>VERIZON TEHNOLOGIJE d.o.o., Augustinčićeva 18/1, 10000 Zagreb</item>
    </izvorni_sadrzaj>
    <derivirana_varijabla naziv="DomainObject.Predmet.ProtuStrankaListFormatedWithAdress_1">
      <item>VERIZON TEHNOLOGIJE d.o.o., Augustinčićeva 18/1, 10000 Zagreb</item>
    </derivirana_varijabla>
  </DomainObject.Predmet.ProtuStrankaListFormatedWithAdress>
  <DomainObject.Predmet.ProtuStrankaListFormatedWithAdressOIB>
    <izvorni_sadrzaj>
      <item>VERIZON TEHNOLOGIJE d.o.o., OIB 48367181694, Augustinčićeva 18/1, 10000 Zagreb</item>
    </izvorni_sadrzaj>
    <derivirana_varijabla naziv="DomainObject.Predmet.ProtuStrankaListFormatedWithAdressOIB_1">
      <item>VERIZON TEHNOLOGIJE d.o.o., OIB 48367181694, Augustinčićeva 18/1, 10000 Zagreb</item>
    </derivirana_varijabla>
  </DomainObject.Predmet.ProtuStrankaListFormatedWithAdressOIB>
  <DomainObject.Predmet.ProtuStrankaListNazivFormated>
    <izvorni_sadrzaj>
      <item>VERIZON TEHNOLOGIJE d.o.o.</item>
    </izvorni_sadrzaj>
    <derivirana_varijabla naziv="DomainObject.Predmet.ProtuStrankaListNazivFormated_1">
      <item>VERIZON TEHNOLOGIJE d.o.o.</item>
    </derivirana_varijabla>
  </DomainObject.Predmet.ProtuStrankaListNazivFormated>
  <DomainObject.Predmet.ProtuStrankaListNazivFormatedOIB>
    <izvorni_sadrzaj>
      <item>VERIZON TEHNOLOGIJE d.o.o., OIB 48367181694</item>
    </izvorni_sadrzaj>
    <derivirana_varijabla naziv="DomainObject.Predmet.ProtuStrankaListNazivFormatedOIB_1">
      <item>VERIZON TEHNOLOGIJE d.o.o., OIB 48367181694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St-2948/2015-7</izvorni_sadrzaj>
    <derivirana_varijabla naziv="DomainObject.PoslovniBrojDokumenta_1">St-2948/2015-7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VERIZON TEHNOLOGIJE d.o.o.</izvorni_sadrzaj>
    <derivirana_varijabla naziv="DomainObject.Predmet.ProtustrankaIDrugi_1">VERIZON TEHNOLOGIJE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VERIZON TEHNOLOGIJE d.o.o., OIB 48367181694, Augustinčićeva 18/1, 10000 Zagreb</izvorni_sadrzaj>
    <derivirana_varijabla naziv="DomainObject.Predmet.ProtustrankaIDrugiAdressOIB_1">VERIZON TEHNOLOGIJE d.o.o., OIB 48367181694, Augustinčićeva 18/1,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VERIZON TEHNOLOGIJE d.o.o.</item>
      <item>FINA Regionalni centar Zagreb</item>
    </izvorni_sadrzaj>
    <derivirana_varijabla naziv="DomainObject.Predmet.SudioniciListNaziv_1">
      <item>VERIZON TEHNOLOGIJE d.o.o.</item>
      <item>FINA Regionalni centar Zagreb</item>
    </derivirana_varijabla>
  </DomainObject.Predmet.SudioniciListNaziv>
  <DomainObject.Predmet.SudioniciListAdressOIB>
    <izvorni_sadrzaj>
      <item>VERIZON TEHNOLOGIJE d.o.o., OIB 48367181694, Augustinčićeva 18/1,10000 Zagreb</item>
      <item>FINA Regionalni centar Zagreb, OIB 85821130368, Trg svibanjskih žrtava 1995. 1,10000 Zagreb</item>
    </izvorni_sadrzaj>
    <derivirana_varijabla naziv="DomainObject.Predmet.SudioniciListAdressOIB_1">
      <item>VERIZON TEHNOLOGIJE d.o.o., OIB 48367181694, Augustinčićeva 18/1,10000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48367181694</item>
      <item>, OIB 85821130368</item>
    </izvorni_sadrzaj>
    <derivirana_varijabla naziv="DomainObject.Predmet.SudioniciListNazivOIB_1">
      <item>, OIB 48367181694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1400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2016-01-15T11:11:00Z</dcterms:created>
  <dc:creator>ilukac</dc:creator>
  <cp:lastModifiedBy>Maja Josipović</cp:lastModifiedBy>
  <cp:lastPrinted>2016-01-15T12:28:00Z</cp:lastPrinted>
  <dcterms:modified xmlns:xsi="http://www.w3.org/2001/XMLSchema-instance" xsi:type="dcterms:W3CDTF">2016-01-15T12:28:00Z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St-2948/2015-7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