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db1ca88" w14:paraId="db1ca88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57276A">
        <w:rPr>
          <w:sz w:val="24"/>
        </w:rPr>
        <w:t>75. St-4796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57276A" w:rsidRPr="0057276A">
        <w:rPr>
          <w:sz w:val="24"/>
          <w:szCs w:val="24"/>
        </w:rPr>
        <w:t>EURO MEDIA - RENTA GRUPA d.o.o., Zagreb, Ivane Brlić-Mažuranić 46, OIB: 37942309681</w:t>
      </w:r>
      <w:r w:rsidR="00442F90" w:rsidRPr="008600EF">
        <w:rPr>
          <w:sz w:val="24"/>
          <w:szCs w:val="24"/>
        </w:rPr>
        <w:t xml:space="preserve">, dana </w:t>
      </w:r>
      <w:r w:rsidR="0057276A">
        <w:rPr>
          <w:sz w:val="24"/>
          <w:szCs w:val="24"/>
        </w:rPr>
        <w:t xml:space="preserve">08.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57276A">
        <w:rPr>
          <w:sz w:val="24"/>
          <w:szCs w:val="24"/>
        </w:rPr>
        <w:t xml:space="preserve">08.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4453C4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57276A">
          <w:rPr>
            <w:sz w:val="24"/>
            <w:szCs w:val="24"/>
          </w:rPr>
          <w:t>75. St-4796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58F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453C4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276A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4453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53C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53C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53C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53C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4453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53C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3C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3C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3C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4796</izvorni_sadrzaj>
    <derivirana_varijabla naziv="DomainObject.Predmet.Broj_1">4796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St-4796/2015</izvorni_sadrzaj>
    <derivirana_varijabla naziv="DomainObject.Predmet.OznakaBroj_1">St-4796/2015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MEDIA-RENTA GRUPA d.o.o. zastupanog po punomoćniku Marin Brkić</izvorni_sadrzaj>
    <derivirana_varijabla naziv="DomainObject.Predmet.ProtustrankaFormated_1">  EURO MEDIA-RENTA GRUPA d.o.o. zastupanog po punomoćniku Marin Brkić</derivirana_varijabla>
  </DomainObject.Predmet.ProtustrankaFormated>
  <DomainObject.Predmet.ProtustrankaFormatedOIB>
    <izvorni_sadrzaj>  EURO MEDIA-RENTA GRUPA d.o.o., OIB 37942309681 zastupanog po punomoćniku Marin Brkić</izvorni_sadrzaj>
    <derivirana_varijabla naziv="DomainObject.Predmet.ProtustrankaFormatedOIB_1">  EURO MEDIA-RENTA GRUPA d.o.o., OIB 37942309681 zastupanog po punomoćniku Marin Brkić</derivirana_varijabla>
  </DomainObject.Predmet.ProtustrankaFormatedOIB>
  <DomainObject.Predmet.ProtustrankaFormatedWithAdress>
    <izvorni_sadrzaj> EURO MEDIA-RENTA GRUPA d.o.o., Ivane Brlić-Mažuranić 46, 10000 Zagreb zastupanog po punomoćniku Marin Brkić</izvorni_sadrzaj>
    <derivirana_varijabla naziv="DomainObject.Predmet.ProtustrankaFormatedWithAdress_1"> EURO MEDIA-RENTA GRUPA d.o.o., Ivane Brlić-Mažuranić 46, 10000 Zagreb zastupanog po punomoćniku Marin Brkić</derivirana_varijabla>
  </DomainObject.Predmet.ProtustrankaFormatedWithAdress>
  <DomainObject.Predmet.ProtustrankaFormatedWithAdressOIB>
    <izvorni_sadrzaj> EURO MEDIA-RENTA GRUPA d.o.o., OIB 37942309681, Ivane Brlić-Mažuranić 46, 10000 Zagreb zastupanog po punomoćniku Marin Brkić</izvorni_sadrzaj>
    <derivirana_varijabla naziv="DomainObject.Predmet.ProtustrankaFormatedWithAdressOIB_1"> EURO MEDIA-RENTA GRUPA d.o.o., OIB 37942309681, Ivane Brlić-Mažuranić 46, 10000 Zagreb zastupanog po punomoćniku Marin Brkić</derivirana_varijabla>
  </DomainObject.Predmet.ProtustrankaFormatedWithAdressOIB>
  <DomainObject.Predmet.ProtustrankaWithAdress>
    <izvorni_sadrzaj>EURO MEDIA-RENTA GRUPA d.o.o. Ivane Brlić-Mažuranić 46, 10000 Zagreb</izvorni_sadrzaj>
    <derivirana_varijabla naziv="DomainObject.Predmet.ProtustrankaWithAdress_1">EURO MEDIA-RENTA GRUPA d.o.o. Ivane Brlić-Mažuranić 46, 10000 Zagreb</derivirana_varijabla>
  </DomainObject.Predmet.ProtustrankaWithAdress>
  <DomainObject.Predmet.ProtustrankaWithAdressOIB>
    <izvorni_sadrzaj>EURO MEDIA-RENTA GRUPA d.o.o., OIB 37942309681, Ivane Brlić-Mažuranić 46, 10000 Zagreb</izvorni_sadrzaj>
    <derivirana_varijabla naziv="DomainObject.Predmet.ProtustrankaWithAdressOIB_1">EURO MEDIA-RENTA GRUPA d.o.o., OIB 37942309681, Ivane Brlić-Mažuranić 46, 10000 Zagreb</derivirana_varijabla>
  </DomainObject.Predmet.ProtustrankaWithAdressOIB>
  <DomainObject.Predmet.ProtustrankaNazivFormated>
    <izvorni_sadrzaj>EURO MEDIA-RENTA GRUPA d.o.o.</izvorni_sadrzaj>
    <derivirana_varijabla naziv="DomainObject.Predmet.ProtustrankaNazivFormated_1">EURO MEDIA-RENTA GRUPA d.o.o.</derivirana_varijabla>
  </DomainObject.Predmet.ProtustrankaNazivFormated>
  <DomainObject.Predmet.ProtustrankaNazivFormatedOIB>
    <izvorni_sadrzaj>EURO MEDIA-RENTA GRUPA d.o.o., OIB 37942309681</izvorni_sadrzaj>
    <derivirana_varijabla naziv="DomainObject.Predmet.ProtustrankaNazivFormatedOIB_1">EURO MEDIA-RENTA GRUPA d.o.o., OIB 37942309681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MEDIA-RENTA GRUPA d.o.o. zastupanog po punomoćniku Marin Brkić</item>
    </izvorni_sadrzaj>
    <derivirana_varijabla naziv="DomainObject.Predmet.ProtuStrankaListFormated_1">
      <item>EURO MEDIA-RENTA GRUPA d.o.o. zastupanog po punomoćniku Marin Brkić</item>
    </derivirana_varijabla>
  </DomainObject.Predmet.ProtuStrankaListFormated>
  <DomainObject.Predmet.ProtuStrankaListFormatedOIB>
    <izvorni_sadrzaj>
      <item>EURO MEDIA-RENTA GRUPA d.o.o., OIB 37942309681 zastupanog po punomoćniku Marin Brkić</item>
    </izvorni_sadrzaj>
    <derivirana_varijabla naziv="DomainObject.Predmet.ProtuStrankaListFormatedOIB_1">
      <item>EURO MEDIA-RENTA GRUPA d.o.o., OIB 37942309681 zastupanog po punomoćniku Marin Brkić</item>
    </derivirana_varijabla>
  </DomainObject.Predmet.ProtuStrankaListFormatedOIB>
  <DomainObject.Predmet.ProtuStrankaListFormatedWithAdress>
    <izvorni_sadrzaj>
      <item>EURO MEDIA-RENTA GRUPA d.o.o., Ivane Brlić-Mažuranić 46, 10000 Zagreb zastupanog po punomoćniku Marin Brkić</item>
    </izvorni_sadrzaj>
    <derivirana_varijabla naziv="DomainObject.Predmet.ProtuStrankaListFormatedWithAdress_1">
      <item>EURO MEDIA-RENTA GRUPA d.o.o., Ivane Brlić-Mažuranić 46, 10000 Zagreb zastupanog po punomoćniku Marin Brkić</item>
    </derivirana_varijabla>
  </DomainObject.Predmet.ProtuStrankaListFormatedWithAdress>
  <DomainObject.Predmet.ProtuStrankaListFormatedWithAdressOIB>
    <izvorni_sadrzaj>
      <item>EURO MEDIA-RENTA GRUPA d.o.o., OIB 37942309681, Ivane Brlić-Mažuranić 46, 10000 Zagreb zastupanog po punomoćniku Marin Brkić</item>
    </izvorni_sadrzaj>
    <derivirana_varijabla naziv="DomainObject.Predmet.ProtuStrankaListFormatedWithAdressOIB_1">
      <item>EURO MEDIA-RENTA GRUPA d.o.o., OIB 37942309681, Ivane Brlić-Mažuranić 46, 10000 Zagreb zastupanog po punomoćniku Marin Brkić</item>
    </derivirana_varijabla>
  </DomainObject.Predmet.ProtuStrankaListFormatedWithAdressOIB>
  <DomainObject.Predmet.ProtuStrankaListNazivFormated>
    <izvorni_sadrzaj>
      <item>EURO MEDIA-RENTA GRUPA d.o.o.</item>
    </izvorni_sadrzaj>
    <derivirana_varijabla naziv="DomainObject.Predmet.ProtuStrankaListNazivFormated_1">
      <item>EURO MEDIA-RENTA GRUPA d.o.o.</item>
    </derivirana_varijabla>
  </DomainObject.Predmet.ProtuStrankaListNazivFormated>
  <DomainObject.Predmet.ProtuStrankaListNazivFormatedOIB>
    <izvorni_sadrzaj>
      <item>EURO MEDIA-RENTA GRUPA d.o.o., OIB 37942309681</item>
    </izvorni_sadrzaj>
    <derivirana_varijabla naziv="DomainObject.Predmet.ProtuStrankaListNazivFormatedOIB_1">
      <item>EURO MEDIA-RENTA GRUPA d.o.o., OIB 37942309681</item>
    </derivirana_varijabla>
  </DomainObject.Predmet.ProtuStrankaListNazivFormatedOIB>
  <DomainObject.Predmet.OstaliListFormated>
    <izvorni_sadrzaj>
      <item>Marin Brkić punomoćnik sudionika u postupku EURO MEDIA-RENTA GRUPA d.o.o.</item>
    </izvorni_sadrzaj>
    <derivirana_varijabla naziv="DomainObject.Predmet.OstaliListFormated_1">
      <item>Marin Brkić punomoćnik sudionika u postupku EURO MEDIA-RENTA GRUPA d.o.o.</item>
    </derivirana_varijabla>
  </DomainObject.Predmet.OstaliListFormated>
  <DomainObject.Predmet.OstaliListFormatedOIB>
    <izvorni_sadrzaj>
      <item>Marin Brkić, OIB 96091279259 punomoćnik sudionika u postupku EURO MEDIA-RENTA GRUPA d.o.o.</item>
    </izvorni_sadrzaj>
    <derivirana_varijabla naziv="DomainObject.Predmet.OstaliListFormatedOIB_1">
      <item>Marin Brkić, OIB 96091279259 punomoćnik sudionika u postupku EURO MEDIA-RENTA GRUPA d.o.o.</item>
    </derivirana_varijabla>
  </DomainObject.Predmet.OstaliListFormatedOIB>
  <DomainObject.Predmet.OstaliListFormatedWithAdress>
    <izvorni_sadrzaj>
      <item>Marin Brkić, Ivane Brlić-Mažuranić 46, 10000 Zagreb punomoćnik sudionika u postupku EURO MEDIA-RENTA GRUPA d.o.o.</item>
    </izvorni_sadrzaj>
    <derivirana_varijabla naziv="DomainObject.Predmet.OstaliListFormatedWithAdress_1">
      <item>Marin Brkić, Ivane Brlić-Mažuranić 46, 10000 Zagreb punomoćnik sudionika u postupku EURO MEDIA-RENTA GRUPA d.o.o.</item>
    </derivirana_varijabla>
  </DomainObject.Predmet.OstaliListFormatedWithAdress>
  <DomainObject.Predmet.OstaliListFormatedWithAdressOIB>
    <izvorni_sadrzaj>
      <item>Marin Brkić, OIB 96091279259, Ivane Brlić-Mažuranić 46, 10000 Zagreb punomoćnik sudionika u postupku EURO MEDIA-RENTA GRUPA d.o.o.</item>
    </izvorni_sadrzaj>
    <derivirana_varijabla naziv="DomainObject.Predmet.OstaliListFormatedWithAdressOIB_1">
      <item>Marin Brkić, OIB 96091279259, Ivane Brlić-Mažuranić 46, 10000 Zagreb punomoćnik sudionika u postupku EURO MEDIA-RENTA GRUPA d.o.o.</item>
    </derivirana_varijabla>
  </DomainObject.Predmet.OstaliListFormatedWithAdressOIB>
  <DomainObject.Predmet.OstaliListNazivFormated>
    <izvorni_sadrzaj>
      <item>Marin Brkić</item>
    </izvorni_sadrzaj>
    <derivirana_varijabla naziv="DomainObject.Predmet.OstaliListNazivFormated_1">
      <item>Marin Brkić</item>
    </derivirana_varijabla>
  </DomainObject.Predmet.OstaliListNazivFormated>
  <DomainObject.Predmet.OstaliListNazivFormatedOIB>
    <izvorni_sadrzaj>
      <item>Marin Brkić, OIB 96091279259</item>
    </izvorni_sadrzaj>
    <derivirana_varijabla naziv="DomainObject.Predmet.OstaliListNazivFormatedOIB_1">
      <item>Marin Brkić, OIB 96091279259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MEDIA-RENTA GRUPA d.o.o.</izvorni_sadrzaj>
    <derivirana_varijabla naziv="DomainObject.Predmet.ProtustrankaIDrugi_1">EURO MEDIA-RENTA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 MEDIA-RENTA GRUPA d.o.o., OIB 37942309681, Ivane Brlić-Mažuranić 46, 10000 Zagreb</izvorni_sadrzaj>
    <derivirana_varijabla naziv="DomainObject.Predmet.ProtustrankaIDrugiAdressOIB_1">EURO MEDIA-RENTA GRUPA d.o.o., OIB 37942309681, Ivane Brlić-Mažuranić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MEDIA-RENTA GRUPA d.o.o.</item>
      <item>Marin Brkić</item>
    </izvorni_sadrzaj>
    <derivirana_varijabla naziv="DomainObject.Predmet.SudioniciListNaziv_1">
      <item>FINA Regionalni centar Zagreb</item>
      <item>EURO MEDIA-RENTA GRUPA d.o.o.</item>
      <item>Marin Brkić</item>
    </derivirana_varijabla>
  </DomainObject.Predmet.SudioniciListNaziv>
  <DomainObject.Predmet.SudioniciListAdressOIB>
    <izvorni_sadrzaj>
      <item>FINA Regionalni centar Zagreb, OIB 85821130368, Trg svibanjskih žrtava 1995. 1,10000 Zagreb</item>
      <item>EURO MEDIA-RENTA GRUPA d.o.o., OIB 37942309681, Ivane Brlić-Mažuranić 46,10000 Zagreb</item>
      <item>Marin Brkić, OIB 96091279259, Ivane Brlić-Mažuranić 46,10000 Zagreb</item>
    </izvorni_sadrzaj>
    <derivirana_varijabla naziv="DomainObject.Predmet.SudioniciListAdressOIB_1">
      <item>FINA Regionalni centar Zagreb, OIB 85821130368, Trg svibanjskih žrtava 1995. 1,10000 Zagreb</item>
      <item>EURO MEDIA-RENTA GRUPA d.o.o., OIB 37942309681, Ivane Brlić-Mažuranić 46,10000 Zagreb</item>
      <item>Marin Brkić, OIB 96091279259, Ivane Brlić-Mažuranić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37942309681</item>
      <item>, OIB 96091279259</item>
    </izvorni_sadrzaj>
    <derivirana_varijabla naziv="DomainObject.Predmet.SudioniciListNazivOIB_1">
      <item>, OIB 85821130368</item>
      <item>, OIB 37942309681</item>
      <item>, OIB 96091279259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2053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2015-12-08T09:39:00Z</dcterms:created>
  <dc:creator>Korisnik</dc:creator>
  <cp:lastModifiedBy>Anita Ban</cp:lastModifiedBy>
  <cp:lastPrinted>2015-11-18T12:37:00Z</cp:lastPrinted>
  <dcterms:modified xmlns:xsi="http://www.w3.org/2001/XMLSchema-instance" xsi:type="dcterms:W3CDTF">2015-12-08T09:41:00Z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