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03f4" w14:paraId="d5d03f4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1E323F">
        <w:t>17</w:t>
      </w:r>
      <w:r w:rsidR="0009079D">
        <w:t>9</w:t>
      </w:r>
      <w:r w:rsidR="008C47AB">
        <w:t>4</w:t>
      </w:r>
      <w:r w:rsidR="001E323F">
        <w:t xml:space="preserve">/16-3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 </w:t>
      </w:r>
      <w:r w:rsidR="0009079D" w:rsidRPr="0009079D">
        <w:t>BBQ j.d.o.o. za usluge</w:t>
      </w:r>
      <w:r w:rsidR="0009079D">
        <w:t xml:space="preserve">, Osijek, Svetog Petka 34, </w:t>
      </w:r>
      <w:r>
        <w:t>MBS:</w:t>
      </w:r>
      <w:r w:rsidR="0009079D">
        <w:t xml:space="preserve"> </w:t>
      </w:r>
      <w:r w:rsidR="0009079D" w:rsidRPr="0009079D">
        <w:t>030163503</w:t>
      </w:r>
      <w:r w:rsidR="00334BE3">
        <w:t xml:space="preserve">, </w:t>
      </w:r>
      <w:r w:rsidR="0009079D">
        <w:t xml:space="preserve">OIB: </w:t>
      </w:r>
      <w:r w:rsidR="0009079D" w:rsidRPr="0009079D">
        <w:t>09146091156</w:t>
      </w:r>
      <w:r w:rsidR="00823DB3">
        <w:t>,</w:t>
      </w:r>
      <w:r w:rsidR="00AF62DE">
        <w:t xml:space="preserve"> </w:t>
      </w:r>
      <w:r>
        <w:t xml:space="preserve">temeljem članka 430. Stečajnog zakona („Narodne novine“ 71/15), dana </w:t>
      </w:r>
      <w:r w:rsidR="00AF62DE">
        <w:t>8. lipnja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823DB3">
        <w:t xml:space="preserve">BBQ j.d.o.o. za usluge, Osijek, Svetog Petka 34, MBS: 030163503, OIB: 09146091156, </w:t>
      </w:r>
      <w:r>
        <w:t xml:space="preserve">iznosi </w:t>
      </w:r>
      <w:r w:rsidR="00823DB3">
        <w:t>31.255,88 kn</w:t>
      </w:r>
      <w:r w:rsidR="00360728">
        <w:t>.</w:t>
      </w:r>
    </w:p>
    <w:p w:rsidRDefault="00360728" w:rsidP="00D641DA" w:rsidR="00360728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="001A6430">
        <w:t>RIO VEREGET,</w:t>
      </w:r>
      <w:r w:rsidR="00FB1F3C">
        <w:t xml:space="preserve"> OIB</w:t>
      </w:r>
      <w:r w:rsidR="007E642B">
        <w:t xml:space="preserve">: </w:t>
      </w:r>
      <w:r w:rsidR="001A6430">
        <w:t>84571229410 Osijek,</w:t>
      </w:r>
      <w:r w:rsidR="00360728">
        <w:t xml:space="preserve"> S</w:t>
      </w:r>
      <w:r w:rsidR="001A6430">
        <w:t xml:space="preserve">vetog Petka 34,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360728" w:rsidP="00D641DA" w:rsidR="00360728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FB1F3C">
        <w:t>17</w:t>
      </w:r>
      <w:r w:rsidR="00360728">
        <w:t>94</w:t>
      </w:r>
      <w:r>
        <w:t>-16 (članak 430. Stečajnog zakona u vezi s člankom 132. Stečajnog zakona Narodne novine broj 71/15).</w:t>
      </w:r>
    </w:p>
    <w:p w:rsidRDefault="00360728" w:rsidP="00D641DA" w:rsidR="00360728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41506C">
        <w:t xml:space="preserve">8. lipanj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41506C" w:rsidP="00D641DA" w:rsidR="00D641DA">
      <w:pPr>
        <w:numPr>
          <w:ilvl w:val="0"/>
          <w:numId w:val="1"/>
        </w:numPr>
      </w:pPr>
      <w:r>
        <w:t>kal. 2</w:t>
      </w:r>
      <w:r w:rsidR="000D266A">
        <w:t>3</w:t>
      </w:r>
      <w:r>
        <w:t>.7.</w:t>
      </w:r>
    </w:p>
    <w:p w:rsidRDefault="00532E0A" w:rsidP="00D641DA" w:rsidR="00532E0A" w:rsidRPr="00D641DA"/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079D"/>
    <w:rsid w:val="000919AD"/>
    <w:rsid w:val="00091B4B"/>
    <w:rsid w:val="000938B8"/>
    <w:rsid w:val="00095305"/>
    <w:rsid w:val="000A4F13"/>
    <w:rsid w:val="000A6066"/>
    <w:rsid w:val="000B0EBD"/>
    <w:rsid w:val="000B3EB5"/>
    <w:rsid w:val="000C26C6"/>
    <w:rsid w:val="000C2AB9"/>
    <w:rsid w:val="000C3B65"/>
    <w:rsid w:val="000D0569"/>
    <w:rsid w:val="000D266A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6430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072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23DB3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A66EA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3AF8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66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6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6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6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6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66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6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6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6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6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1794</izvorni_sadrzaj>
    <derivirana_varijabla naziv="DomainObject.Predmet.Broj_1">1794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St-1794/2016</izvorni_sadrzaj>
    <derivirana_varijabla naziv="DomainObject.Predmet.OznakaBroj_1">St-1794/2016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BBQ j.d.o.o. za usluge</izvorni_sadrzaj>
    <derivirana_varijabla naziv="DomainObject.Predmet.ProtustrankaFormated_1">  BBQ j.d.o.o. za usluge</derivirana_varijabla>
  </DomainObject.Predmet.ProtustrankaFormated>
  <DomainObject.Predmet.ProtustrankaFormatedOIB>
    <izvorni_sadrzaj>  BBQ j.d.o.o. za usluge, OIB 09146091156</izvorni_sadrzaj>
    <derivirana_varijabla naziv="DomainObject.Predmet.ProtustrankaFormatedOIB_1">  BBQ j.d.o.o. za usluge, OIB 09146091156</derivirana_varijabla>
  </DomainObject.Predmet.ProtustrankaFormatedOIB>
  <DomainObject.Predmet.ProtustrankaFormatedWithAdress>
    <izvorni_sadrzaj> BBQ j.d.o.o. za usluge, Svetog Petka 34, 31000 Osijek</izvorni_sadrzaj>
    <derivirana_varijabla naziv="DomainObject.Predmet.ProtustrankaFormatedWithAdress_1"> BBQ j.d.o.o. za usluge, Svetog Petka 34, 31000 Osijek</derivirana_varijabla>
  </DomainObject.Predmet.ProtustrankaFormatedWithAdress>
  <DomainObject.Predmet.ProtustrankaFormatedWithAdressOIB>
    <izvorni_sadrzaj> BBQ j.d.o.o. za usluge, OIB 09146091156, Svetog Petka 34, 31000 Osijek</izvorni_sadrzaj>
    <derivirana_varijabla naziv="DomainObject.Predmet.ProtustrankaFormatedWithAdressOIB_1"> BBQ j.d.o.o. za usluge, OIB 09146091156, Svetog Petka 34, 31000 Osijek</derivirana_varijabla>
  </DomainObject.Predmet.ProtustrankaFormatedWithAdressOIB>
  <DomainObject.Predmet.ProtustrankaWithAdress>
    <izvorni_sadrzaj>BBQ j.d.o.o. za usluge Svetog Petka 34, 31000 Osijek</izvorni_sadrzaj>
    <derivirana_varijabla naziv="DomainObject.Predmet.ProtustrankaWithAdress_1">BBQ j.d.o.o. za usluge Svetog Petka 34, 31000 Osijek</derivirana_varijabla>
  </DomainObject.Predmet.ProtustrankaWithAdress>
  <DomainObject.Predmet.ProtustrankaWithAdressOIB>
    <izvorni_sadrzaj>BBQ j.d.o.o. za usluge, OIB 09146091156, Svetog Petka 34, 31000 Osijek</izvorni_sadrzaj>
    <derivirana_varijabla naziv="DomainObject.Predmet.ProtustrankaWithAdressOIB_1">BBQ j.d.o.o. za usluge, OIB 09146091156, Svetog Petka 34, 31000 Osijek</derivirana_varijabla>
  </DomainObject.Predmet.ProtustrankaWithAdressOIB>
  <DomainObject.Predmet.ProtustrankaNazivFormated>
    <izvorni_sadrzaj>BBQ j.d.o.o. za usluge</izvorni_sadrzaj>
    <derivirana_varijabla naziv="DomainObject.Predmet.ProtustrankaNazivFormated_1">BBQ j.d.o.o. za usluge</derivirana_varijabla>
  </DomainObject.Predmet.ProtustrankaNazivFormated>
  <DomainObject.Predmet.ProtustrankaNazivFormatedOIB>
    <izvorni_sadrzaj>BBQ j.d.o.o. za usluge, OIB 09146091156</izvorni_sadrzaj>
    <derivirana_varijabla naziv="DomainObject.Predmet.ProtustrankaNazivFormatedOIB_1">BBQ j.d.o.o. za usluge, OIB 09146091156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BBQ j.d.o.o. za usluge</item>
    </izvorni_sadrzaj>
    <derivirana_varijabla naziv="DomainObject.Predmet.ProtuStrankaListFormated_1">
      <item>BBQ j.d.o.o. za usluge</item>
    </derivirana_varijabla>
  </DomainObject.Predmet.ProtuStrankaListFormated>
  <DomainObject.Predmet.ProtuStrankaListFormatedOIB>
    <izvorni_sadrzaj>
      <item>BBQ j.d.o.o. za usluge, OIB 09146091156</item>
    </izvorni_sadrzaj>
    <derivirana_varijabla naziv="DomainObject.Predmet.ProtuStrankaListFormatedOIB_1">
      <item>BBQ j.d.o.o. za usluge, OIB 09146091156</item>
    </derivirana_varijabla>
  </DomainObject.Predmet.ProtuStrankaListFormatedOIB>
  <DomainObject.Predmet.ProtuStrankaListFormatedWithAdress>
    <izvorni_sadrzaj>
      <item>BBQ j.d.o.o. za usluge, Svetog Petka 34, 31000 Osijek</item>
    </izvorni_sadrzaj>
    <derivirana_varijabla naziv="DomainObject.Predmet.ProtuStrankaListFormatedWithAdress_1">
      <item>BBQ j.d.o.o. za usluge, Svetog Petka 34, 31000 Osijek</item>
    </derivirana_varijabla>
  </DomainObject.Predmet.ProtuStrankaListFormatedWithAdress>
  <DomainObject.Predmet.ProtuStrankaListFormatedWithAdressOIB>
    <izvorni_sadrzaj>
      <item>BBQ j.d.o.o. za usluge, OIB 09146091156, Svetog Petka 34, 31000 Osijek</item>
    </izvorni_sadrzaj>
    <derivirana_varijabla naziv="DomainObject.Predmet.ProtuStrankaListFormatedWithAdressOIB_1">
      <item>BBQ j.d.o.o. za usluge, OIB 09146091156, Svetog Petka 34, 31000 Osijek</item>
    </derivirana_varijabla>
  </DomainObject.Predmet.ProtuStrankaListFormatedWithAdressOIB>
  <DomainObject.Predmet.ProtuStrankaListNazivFormated>
    <izvorni_sadrzaj>
      <item>BBQ j.d.o.o. za usluge</item>
    </izvorni_sadrzaj>
    <derivirana_varijabla naziv="DomainObject.Predmet.ProtuStrankaListNazivFormated_1">
      <item>BBQ j.d.o.o. za usluge</item>
    </derivirana_varijabla>
  </DomainObject.Predmet.ProtuStrankaListNazivFormated>
  <DomainObject.Predmet.ProtuStrankaListNazivFormatedOIB>
    <izvorni_sadrzaj>
      <item>BBQ j.d.o.o. za usluge, OIB 09146091156</item>
    </izvorni_sadrzaj>
    <derivirana_varijabla naziv="DomainObject.Predmet.ProtuStrankaListNazivFormatedOIB_1">
      <item>BBQ j.d.o.o. za usluge, OIB 09146091156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BBQ j.d.o.o. za usluge</izvorni_sadrzaj>
    <derivirana_varijabla naziv="DomainObject.Predmet.ProtustrankaIDrugi_1">BBQ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BBQ j.d.o.o. za usluge, OIB 09146091156, Svetog Petka 34, 31000 Osijek</izvorni_sadrzaj>
    <derivirana_varijabla naziv="DomainObject.Predmet.ProtustrankaIDrugiAdressOIB_1">BBQ j.d.o.o. za usluge, OIB 09146091156, Svetog Petka 34,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BBQ j.d.o.o. za usluge</item>
    </izvorni_sadrzaj>
    <derivirana_varijabla naziv="DomainObject.Predmet.SudioniciListNaziv_1">
      <item>FINA RC OSIJEK</item>
      <item>BBQ j.d.o.o. za usluge</item>
    </derivirana_varijabla>
  </DomainObject.Predmet.SudioniciListNaziv>
  <DomainObject.Predmet.SudioniciListAdressOIB>
    <izvorni_sadrzaj>
      <item>FINA RC OSIJEK, OIB 85821130368</item>
      <item>BBQ j.d.o.o. za usluge, OIB 09146091156, Svetog Petka 34,31000 Osijek</item>
    </izvorni_sadrzaj>
    <derivirana_varijabla naziv="DomainObject.Predmet.SudioniciListAdressOIB_1">
      <item>FINA RC OSIJEK, OIB 85821130368</item>
      <item>BBQ j.d.o.o. za usluge, OIB 09146091156, Svetog Petka 34,31000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09146091156</item>
    </izvorni_sadrzaj>
    <derivirana_varijabla naziv="DomainObject.Predmet.SudioniciListNazivOIB_1">
      <item>, OIB 85821130368</item>
      <item>, OIB 09146091156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1880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2016-06-08T10:10:00Z</dcterms:created>
  <dc:creator>Korisnik</dc:creator>
  <cp:lastModifiedBy>Sanja Ban</cp:lastModifiedBy>
  <cp:lastPrinted>2016-01-25T06:30:00Z</cp:lastPrinted>
  <dcterms:modified xmlns:xsi="http://www.w3.org/2001/XMLSchema-instance" xsi:type="dcterms:W3CDTF">2016-06-08T11:22:00Z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