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2631" w14:paraId="f8f263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F67DF1">
        <w:t>1</w:t>
      </w:r>
      <w:r w:rsidR="00910749">
        <w:t>693</w:t>
      </w:r>
      <w:r w:rsidR="00027114">
        <w:t>/16-</w:t>
      </w:r>
      <w:r w:rsidR="000E2EF3">
        <w:t>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</w:t>
      </w:r>
      <w:r w:rsidR="000E2EF3">
        <w:t>Financijske agencije, Regionalni centar Osijek, Podružnica Osijek, L. Jagera 3</w:t>
      </w:r>
      <w:r>
        <w:t>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910749">
        <w:t>VITAL d.o.o. za proizvodnju i uslužno šivanje, Otok, J. Kozarca 27, MBS: 030104180, OIB: 24376232707</w:t>
      </w:r>
      <w:r w:rsidR="00FF1E09">
        <w:t>,</w:t>
      </w:r>
      <w:r w:rsidR="008E3CBB">
        <w:t xml:space="preserve"> dana 22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910749">
        <w:t>VITAL d.o.o. za proizvodnju i uslužno šivanje, Otok, J. Kozarca 27, MBS: 030104180, OIB: 24376232707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153526" w:rsidR="00D02C9E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153526">
        <w:t>Mateo Erceg, Zagreb, Radnička cesta 30, OIB:  93602617826.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910749">
        <w:t>VITAL d.o.o. za proizvodnju i uslužno šivanje, Otok, J. Kozarca 27, MBS: 030104180, OIB: 24376232707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</w:t>
      </w:r>
      <w:r w:rsidR="000E2EF3">
        <w:t>Regionalni centar Osijek, Podružnica Osijek, L. Jagera 3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>ijela je d</w:t>
      </w:r>
      <w:r w:rsidR="00910749">
        <w:t>ana 17</w:t>
      </w:r>
      <w:r w:rsidR="001F3914">
        <w:t xml:space="preserve">. </w:t>
      </w:r>
      <w:r w:rsidR="000E2EF3">
        <w:t>svibnj</w:t>
      </w:r>
      <w:r>
        <w:t xml:space="preserve">a 2016. godine </w:t>
      </w:r>
      <w:r w:rsidR="000E2EF3">
        <w:t>ovom sudu</w:t>
      </w:r>
      <w:r w:rsidR="00730373">
        <w:t xml:space="preserve"> zahtjev za provedbu skraćenog stečajnog postupka </w:t>
      </w:r>
      <w:r>
        <w:t xml:space="preserve">nad dužnikom </w:t>
      </w:r>
      <w:r w:rsidR="00910749">
        <w:t>VITAL d.o.o. za proizvodnju i uslužno šivanje, Otok, J. Kozarca 27, MBS: 030104180, OIB: 24376232707</w:t>
      </w:r>
      <w:r>
        <w:t>.</w:t>
      </w:r>
    </w:p>
    <w:p w:rsidRDefault="00AE6351" w:rsidP="00AE6351" w:rsidR="00AE6351">
      <w:pPr>
        <w:pStyle w:val="Tijeloteksta"/>
      </w:pPr>
    </w:p>
    <w:p w:rsidRDefault="00903B3E" w:rsidP="00B8715E" w:rsidR="00903B3E">
      <w:pPr>
        <w:pStyle w:val="Tijeloteksta"/>
      </w:pPr>
    </w:p>
    <w:p w:rsidRDefault="00B8715E" w:rsidP="00B8715E" w:rsidR="00B8715E">
      <w:pPr>
        <w:pStyle w:val="Tijeloteksta"/>
      </w:pPr>
    </w:p>
    <w:p w:rsidRDefault="00910749" w:rsidP="009A079B" w:rsidR="00910749">
      <w:pPr>
        <w:pStyle w:val="Tijeloteksta"/>
        <w:jc w:val="right"/>
      </w:pPr>
    </w:p>
    <w:p w:rsidRDefault="00910749" w:rsidP="009A079B" w:rsidR="00910749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</w:t>
      </w:r>
      <w:r w:rsidR="00910749">
        <w:t>693</w:t>
      </w:r>
      <w:r w:rsidR="000E2EF3"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0E2EF3">
        <w:t>20</w:t>
      </w:r>
      <w:r>
        <w:t xml:space="preserve">. </w:t>
      </w:r>
      <w:r w:rsidR="000E2EF3">
        <w:t>lipnja</w:t>
      </w:r>
      <w:r>
        <w:t xml:space="preserve"> 2016. godine objavio oglas na mrežnoj stranici e-Oglasna ploča sudova pod poslovnim brojem St-</w:t>
      </w:r>
      <w:r w:rsidR="00626C97">
        <w:t>1</w:t>
      </w:r>
      <w:r w:rsidR="00910749">
        <w:t>693</w:t>
      </w:r>
      <w:r w:rsidR="000E2EF3">
        <w:t>/16-3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 xml:space="preserve">U Osijeku </w:t>
      </w:r>
      <w:r w:rsidR="008E3CBB">
        <w:t>22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773D3">
        <w:t>1</w:t>
      </w:r>
      <w:r w:rsidR="000E2EF3">
        <w:t>6</w:t>
      </w:r>
      <w:r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564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0E2EF3"/>
    <w:rsid w:val="00107218"/>
    <w:rsid w:val="00133A91"/>
    <w:rsid w:val="00153526"/>
    <w:rsid w:val="001B7998"/>
    <w:rsid w:val="001D7564"/>
    <w:rsid w:val="001F3914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773D3"/>
    <w:rsid w:val="003E0B42"/>
    <w:rsid w:val="004011C4"/>
    <w:rsid w:val="00407631"/>
    <w:rsid w:val="004111EB"/>
    <w:rsid w:val="00457193"/>
    <w:rsid w:val="00465D0C"/>
    <w:rsid w:val="0048270D"/>
    <w:rsid w:val="00492989"/>
    <w:rsid w:val="004D1B1C"/>
    <w:rsid w:val="004D59FA"/>
    <w:rsid w:val="00526782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71102"/>
    <w:rsid w:val="008761FA"/>
    <w:rsid w:val="00882C55"/>
    <w:rsid w:val="008A1EAC"/>
    <w:rsid w:val="008B0BB1"/>
    <w:rsid w:val="008C4C2F"/>
    <w:rsid w:val="008D09CA"/>
    <w:rsid w:val="008E3CBB"/>
    <w:rsid w:val="00903B3E"/>
    <w:rsid w:val="009041C6"/>
    <w:rsid w:val="00910749"/>
    <w:rsid w:val="00977BE7"/>
    <w:rsid w:val="00987572"/>
    <w:rsid w:val="009A079B"/>
    <w:rsid w:val="00A35A69"/>
    <w:rsid w:val="00A5754A"/>
    <w:rsid w:val="00AC2B4F"/>
    <w:rsid w:val="00AC2EA2"/>
    <w:rsid w:val="00AE6351"/>
    <w:rsid w:val="00B447A0"/>
    <w:rsid w:val="00B80AFD"/>
    <w:rsid w:val="00B82754"/>
    <w:rsid w:val="00B8715E"/>
    <w:rsid w:val="00BA5F49"/>
    <w:rsid w:val="00BB1CF1"/>
    <w:rsid w:val="00C27877"/>
    <w:rsid w:val="00C3775B"/>
    <w:rsid w:val="00C76E52"/>
    <w:rsid w:val="00C818C4"/>
    <w:rsid w:val="00C824FB"/>
    <w:rsid w:val="00CC09E0"/>
    <w:rsid w:val="00CD09EC"/>
    <w:rsid w:val="00D02C9E"/>
    <w:rsid w:val="00D21A2C"/>
    <w:rsid w:val="00D373B1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7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D756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D756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56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56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7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D756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D756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56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56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St-1693/2016</izvorni_sadrzaj>
    <derivirana_varijabla naziv="DomainObject.Predmet.OznakaBroj_1">St-1693/2016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VITAL d.o.o. za proizvodnju i uslužno šivanje</izvorni_sadrzaj>
    <derivirana_varijabla naziv="DomainObject.Predmet.ProtustrankaFormated_1">  VITAL d.o.o. za proizvodnju i uslužno šivanje</derivirana_varijabla>
  </DomainObject.Predmet.ProtustrankaFormated>
  <DomainObject.Predmet.ProtustrankaFormatedOIB>
    <izvorni_sadrzaj>  VITAL d.o.o. za proizvodnju i uslužno šivanje, OIB 24376232707</izvorni_sadrzaj>
    <derivirana_varijabla naziv="DomainObject.Predmet.ProtustrankaFormatedOIB_1">  VITAL d.o.o. za proizvodnju i uslužno šivanje, OIB 24376232707</derivirana_varijabla>
  </DomainObject.Predmet.ProtustrankaFormatedOIB>
  <DomainObject.Predmet.ProtustrankaFormatedWithAdress>
    <izvorni_sadrzaj> VITAL d.o.o. za proizvodnju i uslužno šivanje, J.Kozarca 27, 32252 Otok</izvorni_sadrzaj>
    <derivirana_varijabla naziv="DomainObject.Predmet.ProtustrankaFormatedWithAdress_1"> VITAL d.o.o. za proizvodnju i uslužno šivanje, J.Kozarca 27, 32252 Otok</derivirana_varijabla>
  </DomainObject.Predmet.ProtustrankaFormatedWithAdress>
  <DomainObject.Predmet.ProtustrankaFormatedWithAdressOIB>
    <izvorni_sadrzaj> VITAL d.o.o. za proizvodnju i uslužno šivanje, OIB 24376232707, J.Kozarca 27, 32252 Otok</izvorni_sadrzaj>
    <derivirana_varijabla naziv="DomainObject.Predmet.ProtustrankaFormatedWithAdressOIB_1"> VITAL d.o.o. za proizvodnju i uslužno šivanje, OIB 24376232707, J.Kozarca 27, 32252 Otok</derivirana_varijabla>
  </DomainObject.Predmet.ProtustrankaFormatedWithAdressOIB>
  <DomainObject.Predmet.ProtustrankaWithAdress>
    <izvorni_sadrzaj>VITAL d.o.o. za proizvodnju i uslužno šivanje J.Kozarca 27, 32252 Otok</izvorni_sadrzaj>
    <derivirana_varijabla naziv="DomainObject.Predmet.ProtustrankaWithAdress_1">VITAL d.o.o. za proizvodnju i uslužno šivanje J.Kozarca 27, 32252 Otok</derivirana_varijabla>
  </DomainObject.Predmet.ProtustrankaWithAdress>
  <DomainObject.Predmet.ProtustrankaWithAdressOIB>
    <izvorni_sadrzaj>VITAL d.o.o. za proizvodnju i uslužno šivanje, OIB 24376232707, J.Kozarca 27, 32252 Otok</izvorni_sadrzaj>
    <derivirana_varijabla naziv="DomainObject.Predmet.ProtustrankaWithAdressOIB_1">VITAL d.o.o. za proizvodnju i uslužno šivanje, OIB 24376232707, J.Kozarca 27, 32252 Otok</derivirana_varijabla>
  </DomainObject.Predmet.ProtustrankaWithAdressOIB>
  <DomainObject.Predmet.ProtustrankaNazivFormated>
    <izvorni_sadrzaj>VITAL d.o.o. za proizvodnju i uslužno šivanje</izvorni_sadrzaj>
    <derivirana_varijabla naziv="DomainObject.Predmet.ProtustrankaNazivFormated_1">VITAL d.o.o. za proizvodnju i uslužno šivanje</derivirana_varijabla>
  </DomainObject.Predmet.ProtustrankaNazivFormated>
  <DomainObject.Predmet.ProtustrankaNazivFormatedOIB>
    <izvorni_sadrzaj>VITAL d.o.o. za proizvodnju i uslužno šivanje, OIB 24376232707</izvorni_sadrzaj>
    <derivirana_varijabla naziv="DomainObject.Predmet.ProtustrankaNazivFormatedOIB_1">VITAL d.o.o. za proizvodnju i uslužno šivanje, OIB 24376232707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VITAL d.o.o. za proizvodnju i uslužno šivanje</item>
    </izvorni_sadrzaj>
    <derivirana_varijabla naziv="DomainObject.Predmet.ProtuStrankaListFormated_1">
      <item>VITAL d.o.o. za proizvodnju i uslužno šivanje</item>
    </derivirana_varijabla>
  </DomainObject.Predmet.ProtuStrankaListFormated>
  <DomainObject.Predmet.ProtuStrankaListFormatedOIB>
    <izvorni_sadrzaj>
      <item>VITAL d.o.o. za proizvodnju i uslužno šivanje, OIB 24376232707</item>
    </izvorni_sadrzaj>
    <derivirana_varijabla naziv="DomainObject.Predmet.ProtuStrankaListFormatedOIB_1">
      <item>VITAL d.o.o. za proizvodnju i uslužno šivanje, OIB 24376232707</item>
    </derivirana_varijabla>
  </DomainObject.Predmet.ProtuStrankaListFormatedOIB>
  <DomainObject.Predmet.ProtuStrankaListFormatedWithAdress>
    <izvorni_sadrzaj>
      <item>VITAL d.o.o. za proizvodnju i uslužno šivanje, J.Kozarca 27, 32252 Otok</item>
    </izvorni_sadrzaj>
    <derivirana_varijabla naziv="DomainObject.Predmet.ProtuStrankaListFormatedWithAdress_1">
      <item>VITAL d.o.o. za proizvodnju i uslužno šivanje, J.Kozarca 27, 32252 Otok</item>
    </derivirana_varijabla>
  </DomainObject.Predmet.ProtuStrankaListFormatedWithAdress>
  <DomainObject.Predmet.ProtuStrankaListFormatedWithAdressOIB>
    <izvorni_sadrzaj>
      <item>VITAL d.o.o. za proizvodnju i uslužno šivanje, OIB 24376232707, J.Kozarca 27, 32252 Otok</item>
    </izvorni_sadrzaj>
    <derivirana_varijabla naziv="DomainObject.Predmet.ProtuStrankaListFormatedWithAdressOIB_1">
      <item>VITAL d.o.o. za proizvodnju i uslužno šivanje, OIB 24376232707, J.Kozarca 27, 32252 Otok</item>
    </derivirana_varijabla>
  </DomainObject.Predmet.ProtuStrankaListFormatedWithAdressOIB>
  <DomainObject.Predmet.ProtuStrankaListNazivFormated>
    <izvorni_sadrzaj>
      <item>VITAL d.o.o. za proizvodnju i uslužno šivanje</item>
    </izvorni_sadrzaj>
    <derivirana_varijabla naziv="DomainObject.Predmet.ProtuStrankaListNazivFormated_1">
      <item>VITAL d.o.o. za proizvodnju i uslužno šivanje</item>
    </derivirana_varijabla>
  </DomainObject.Predmet.ProtuStrankaListNazivFormated>
  <DomainObject.Predmet.ProtuStrankaListNazivFormatedOIB>
    <izvorni_sadrzaj>
      <item>VITAL d.o.o. za proizvodnju i uslužno šivanje, OIB 24376232707</item>
    </izvorni_sadrzaj>
    <derivirana_varijabla naziv="DomainObject.Predmet.ProtuStrankaListNazivFormatedOIB_1">
      <item>VITAL d.o.o. za proizvodnju i uslužno šivanje, OIB 24376232707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VITAL d.o.o. za proizvodnju i uslužno šivanje</izvorni_sadrzaj>
    <derivirana_varijabla naziv="DomainObject.Predmet.ProtustrankaIDrugi_1">VITAL d.o.o. za proizvodnju i uslužno šivanje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VITAL d.o.o. za proizvodnju i uslužno šivanje, OIB 24376232707, J.Kozarca 27, 32252 Otok</izvorni_sadrzaj>
    <derivirana_varijabla naziv="DomainObject.Predmet.ProtustrankaIDrugiAdressOIB_1">VITAL d.o.o. za proizvodnju i uslužno šivanje, OIB 24376232707, J.Kozarca 27,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VITAL d.o.o. za proizvodnju i uslužno šivanje</item>
    </izvorni_sadrzaj>
    <derivirana_varijabla naziv="DomainObject.Predmet.SudioniciListNaziv_1">
      <item>FINA RC OSIJEK</item>
      <item>VITAL d.o.o. za proizvodnju i uslužno šivanje</item>
    </derivirana_varijabla>
  </DomainObject.Predmet.SudioniciListNaziv>
  <DomainObject.Predmet.SudioniciListAdressOIB>
    <izvorni_sadrzaj>
      <item>FINA RC OSIJEK, OIB 85821130368</item>
      <item>VITAL d.o.o. za proizvodnju i uslužno šivanje, OIB 24376232707, J.Kozarca 27,32252 Otok</item>
    </izvorni_sadrzaj>
    <derivirana_varijabla naziv="DomainObject.Predmet.SudioniciListAdressOIB_1">
      <item>FINA RC OSIJEK, OIB 85821130368</item>
      <item>VITAL d.o.o. za proizvodnju i uslužno šivanje, OIB 24376232707, J.Kozarca 27,32252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24376232707</item>
    </izvorni_sadrzaj>
    <derivirana_varijabla naziv="DomainObject.Predmet.SudioniciListNazivOIB_1">
      <item>, OIB 85821130368</item>
      <item>, OIB 24376232707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688001-AC65-4E6C-B4D3-4A2791EF8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2333</properties:Characters>
  <properties:Lines>92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2016-08-22T08:19:00Z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2016-08-22T08:20:00Z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