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7e58" w14:paraId="f627e58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A71FB9">
        <w:t>337</w:t>
      </w:r>
      <w:r w:rsidR="00941627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07AE6">
        <w:t xml:space="preserve"> </w:t>
      </w:r>
      <w:r w:rsidR="00941627">
        <w:t xml:space="preserve"> </w:t>
      </w:r>
      <w:r w:rsidR="00A71FB9">
        <w:t>REFIKON B</w:t>
      </w:r>
      <w:r w:rsidR="00941627">
        <w:t xml:space="preserve"> d.o.o., </w:t>
      </w:r>
      <w:r w:rsidR="003A46E1">
        <w:t>OIB:</w:t>
      </w:r>
      <w:r w:rsidR="00594278">
        <w:t xml:space="preserve"> </w:t>
      </w:r>
      <w:r w:rsidR="00A71FB9" w:rsidRPr="00A71FB9">
        <w:t>41629306619</w:t>
      </w:r>
      <w:r w:rsidR="00594278">
        <w:t>,</w:t>
      </w:r>
      <w:r w:rsidR="00E1410C">
        <w:t xml:space="preserve"> </w:t>
      </w:r>
      <w:r w:rsidR="00A71FB9">
        <w:t xml:space="preserve">Koprivnica, Trg Kralja Krešimira 8a, </w:t>
      </w:r>
      <w:r w:rsidR="00637444">
        <w:t xml:space="preserve">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1E3957">
        <w:t xml:space="preserve"> </w:t>
      </w:r>
      <w:r w:rsidR="00A71FB9">
        <w:t xml:space="preserve">REFIKON B d.o.o., OIB: </w:t>
      </w:r>
      <w:r w:rsidR="00A71FB9" w:rsidRPr="00A71FB9">
        <w:t>41629306619</w:t>
      </w:r>
      <w:r w:rsidR="00A71FB9">
        <w:t>, Koprivnica, Trg Kralja Krešimira 8a</w:t>
      </w:r>
      <w:r w:rsidR="00740000">
        <w:t xml:space="preserve">, </w:t>
      </w:r>
      <w:r w:rsidR="00CB6C18">
        <w:t xml:space="preserve">iznosi </w:t>
      </w:r>
      <w:r w:rsidR="00A71FB9">
        <w:t>121.728,28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A71FB9">
        <w:t xml:space="preserve"> Elizabeta Gazdić, Koprivnica, Ivana Meštrovića 26/a, OIB: 29851007875 i Biserka Mikulić, Koprivnica, Trg Kralja Krešimira 8/a, OIB: 23734666589</w:t>
      </w:r>
      <w:r w:rsidR="001E3957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406" w:rsidR="00125406">
      <w:r>
        <w:separator/>
      </w:r>
    </w:p>
  </w:endnote>
  <w:endnote w:id="0" w:type="continuationSeparator">
    <w:p w:rsidRDefault="00125406" w:rsidR="00125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406" w:rsidR="00125406">
      <w:r>
        <w:separator/>
      </w:r>
    </w:p>
  </w:footnote>
  <w:footnote w:id="0" w:type="continuationSeparator">
    <w:p w:rsidRDefault="00125406" w:rsidR="001254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90391"/>
    <w:rsid w:val="00297471"/>
    <w:rsid w:val="002A2674"/>
    <w:rsid w:val="002A750B"/>
    <w:rsid w:val="002B49A1"/>
    <w:rsid w:val="002B541F"/>
    <w:rsid w:val="002F1F37"/>
    <w:rsid w:val="003074E6"/>
    <w:rsid w:val="00327690"/>
    <w:rsid w:val="00352165"/>
    <w:rsid w:val="003A46E1"/>
    <w:rsid w:val="003A7C72"/>
    <w:rsid w:val="003E2AE0"/>
    <w:rsid w:val="00400A96"/>
    <w:rsid w:val="00401A7F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81316"/>
    <w:rsid w:val="00594278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3224D"/>
    <w:rsid w:val="00637444"/>
    <w:rsid w:val="006377A6"/>
    <w:rsid w:val="006412A2"/>
    <w:rsid w:val="00686AFC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35902"/>
    <w:rsid w:val="00852A7C"/>
    <w:rsid w:val="0085458E"/>
    <w:rsid w:val="00862F8B"/>
    <w:rsid w:val="008A024C"/>
    <w:rsid w:val="008D03CD"/>
    <w:rsid w:val="008D66B7"/>
    <w:rsid w:val="00902D81"/>
    <w:rsid w:val="00906B85"/>
    <w:rsid w:val="00933038"/>
    <w:rsid w:val="00940790"/>
    <w:rsid w:val="00941627"/>
    <w:rsid w:val="00943931"/>
    <w:rsid w:val="009463BE"/>
    <w:rsid w:val="00982CC9"/>
    <w:rsid w:val="009A1525"/>
    <w:rsid w:val="009D0C5B"/>
    <w:rsid w:val="009E2798"/>
    <w:rsid w:val="00A00D9B"/>
    <w:rsid w:val="00A05A32"/>
    <w:rsid w:val="00A71FB9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8770D"/>
    <w:rsid w:val="00B87CA4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D1BED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6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6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6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6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6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6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6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6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6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6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St-337/2015</izvorni_sadrzaj>
    <derivirana_varijabla naziv="DomainObject.Predmet.OznakaBroj_1">St-337/2015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REFIKON B društvo s ograničenom odgovornošću za knjigovodstvene usluge</izvorni_sadrzaj>
    <derivirana_varijabla naziv="DomainObject.Predmet.ProtustrankaFormated_1">  REFIKON B društvo s ograničenom odgovornošću za knjigovodstvene usluge</derivirana_varijabla>
  </DomainObject.Predmet.ProtustrankaFormated>
  <DomainObject.Predmet.ProtustrankaFormatedOIB>
    <izvorni_sadrzaj>  REFIKON B društvo s ograničenom odgovornošću za knjigovodstvene usluge, OIB 41629306619</izvorni_sadrzaj>
    <derivirana_varijabla naziv="DomainObject.Predmet.ProtustrankaFormatedOIB_1">  REFIKON B društvo s ograničenom odgovornošću za knjigovodstvene usluge, OIB 41629306619</derivirana_varijabla>
  </DomainObject.Predmet.ProtustrankaFormatedOIB>
  <DomainObject.Predmet.ProtustrankaFormatedWithAdress>
    <izvorni_sadrzaj> REFIKON B društvo s ograničenom odgovornošću za knjigovodstvene usluge, Trg Kralja Krešimira 8/a, 48000 Koprivnica</izvorni_sadrzaj>
    <derivirana_varijabla naziv="DomainObject.Predmet.ProtustrankaFormatedWithAdress_1"> REFIKON B društvo s ograničenom odgovornošću za knjigovodstvene usluge, Trg Kralja Krešimira 8/a, 48000 Koprivnica</derivirana_varijabla>
  </DomainObject.Predmet.ProtustrankaFormatedWithAdress>
  <DomainObject.Predmet.ProtustrankaFormatedWithAdressOIB>
    <izvorni_sadrzaj> REFIKON B društvo s ograničenom odgovornošću za knjigovodstvene usluge, OIB 41629306619, Trg Kralja Krešimira 8/a, 48000 Koprivnica</izvorni_sadrzaj>
    <derivirana_varijabla naziv="DomainObject.Predmet.ProtustrankaFormatedWithAdressOIB_1"> REFIKON B društvo s ograničenom odgovornošću za knjigovodstvene usluge, OIB 41629306619, Trg Kralja Krešimira 8/a, 48000 Koprivnica</derivirana_varijabla>
  </DomainObject.Predmet.ProtustrankaFormatedWithAdressOIB>
  <DomainObject.Predmet.ProtustrankaWithAdress>
    <izvorni_sadrzaj>REFIKON B društvo s ograničenom odgovornošću za knjigovodstvene usluge Trg Kralja Krešimira 8/a, 48000 Koprivnica</izvorni_sadrzaj>
    <derivirana_varijabla naziv="DomainObject.Predmet.ProtustrankaWithAdress_1">REFIKON B društvo s ograničenom odgovornošću za knjigovodstvene usluge Trg Kralja Krešimira 8/a, 48000 Koprivnica</derivirana_varijabla>
  </DomainObject.Predmet.ProtustrankaWithAdress>
  <DomainObject.Predmet.ProtustrankaWithAdressOIB>
    <izvorni_sadrzaj>REFIKON B društvo s ograničenom odgovornošću za knjigovodstvene usluge, OIB 41629306619, Trg Kralja Krešimira 8/a, 48000 Koprivnica</izvorni_sadrzaj>
    <derivirana_varijabla naziv="DomainObject.Predmet.ProtustrankaWithAdressOIB_1">REFIKON B društvo s ograničenom odgovornošću za knjigovodstvene usluge, OIB 41629306619, Trg Kralja Krešimira 8/a, 48000 Koprivnica</derivirana_varijabla>
  </DomainObject.Predmet.ProtustrankaWithAdressOIB>
  <DomainObject.Predmet.ProtustrankaNazivFormated>
    <izvorni_sadrzaj>REFIKON B društvo s ograničenom odgovornošću za knjigovodstvene usluge</izvorni_sadrzaj>
    <derivirana_varijabla naziv="DomainObject.Predmet.ProtustrankaNazivFormated_1">REFIKON B društvo s ograničenom odgovornošću za knjigovodstvene usluge</derivirana_varijabla>
  </DomainObject.Predmet.ProtustrankaNazivFormated>
  <DomainObject.Predmet.ProtustrankaNazivFormatedOIB>
    <izvorni_sadrzaj>REFIKON B društvo s ograničenom odgovornošću za knjigovodstvene usluge, OIB 41629306619</izvorni_sadrzaj>
    <derivirana_varijabla naziv="DomainObject.Predmet.ProtustrankaNazivFormatedOIB_1">REFIKON B društvo s ograničenom odgovornošću za knjigovodstvene usluge, OIB 41629306619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121728.28</izvorni_sadrzaj>
    <derivirana_varijabla naziv="DomainObject.Predmet.TrenutnaVrijednost_1">121728.28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REFIKON B društvo s ograničenom odgovornošću za knjigovodstvene usluge</item>
    </izvorni_sadrzaj>
    <derivirana_varijabla naziv="DomainObject.Predmet.ProtuStrankaListFormated_1">
      <item>REFIKON B društvo s ograničenom odgovornošću za knjigovodstvene usluge</item>
    </derivirana_varijabla>
  </DomainObject.Predmet.ProtuStrankaListFormated>
  <DomainObject.Predmet.ProtuStrankaListFormatedOIB>
    <izvorni_sadrzaj>
      <item>REFIKON B društvo s ograničenom odgovornošću za knjigovodstvene usluge, OIB 41629306619</item>
    </izvorni_sadrzaj>
    <derivirana_varijabla naziv="DomainObject.Predmet.ProtuStrankaListFormatedOIB_1">
      <item>REFIKON B društvo s ograničenom odgovornošću za knjigovodstvene usluge, OIB 41629306619</item>
    </derivirana_varijabla>
  </DomainObject.Predmet.ProtuStrankaListFormatedOIB>
  <DomainObject.Predmet.ProtuStrankaListFormatedWithAdress>
    <izvorni_sadrzaj>
      <item>REFIKON B društvo s ograničenom odgovornošću za knjigovodstvene usluge, Trg Kralja Krešimira 8/a, 48000 Koprivnica</item>
    </izvorni_sadrzaj>
    <derivirana_varijabla naziv="DomainObject.Predmet.ProtuStrankaListFormatedWithAdress_1">
      <item>REFIKON B društvo s ograničenom odgovornošću za knjigovodstvene usluge, Trg Kralja Krešimira 8/a, 48000 Koprivnica</item>
    </derivirana_varijabla>
  </DomainObject.Predmet.ProtuStrankaListFormatedWithAdress>
  <DomainObject.Predmet.ProtuStrankaListFormatedWithAdressOIB>
    <izvorni_sadrzaj>
      <item>REFIKON B društvo s ograničenom odgovornošću za knjigovodstvene usluge, OIB 41629306619, Trg Kralja Krešimira 8/a, 48000 Koprivnica</item>
    </izvorni_sadrzaj>
    <derivirana_varijabla naziv="DomainObject.Predmet.ProtuStrankaListFormatedWithAdressOIB_1">
      <item>REFIKON B društvo s ograničenom odgovornošću za knjigovodstvene usluge, OIB 41629306619, Trg Kralja Krešimira 8/a, 48000 Koprivnica</item>
    </derivirana_varijabla>
  </DomainObject.Predmet.ProtuStrankaListFormatedWithAdressOIB>
  <DomainObject.Predmet.ProtuStrankaListNazivFormated>
    <izvorni_sadrzaj>
      <item>REFIKON B društvo s ograničenom odgovornošću za knjigovodstvene usluge</item>
    </izvorni_sadrzaj>
    <derivirana_varijabla naziv="DomainObject.Predmet.ProtuStrankaListNazivFormated_1">
      <item>REFIKON B društvo s ograničenom odgovornošću za knjigovodstvene usluge</item>
    </derivirana_varijabla>
  </DomainObject.Predmet.ProtuStrankaListNazivFormated>
  <DomainObject.Predmet.ProtuStrankaListNazivFormatedOIB>
    <izvorni_sadrzaj>
      <item>REFIKON B društvo s ograničenom odgovornošću za knjigovodstvene usluge, OIB 41629306619</item>
    </izvorni_sadrzaj>
    <derivirana_varijabla naziv="DomainObject.Predmet.ProtuStrankaListNazivFormatedOIB_1">
      <item>REFIKON B društvo s ograničenom odgovornošću za knjigovodstvene usluge, OIB 41629306619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REFIKON B društvo s ograničenom odgovornošću za knjigovodstvene usluge</izvorni_sadrzaj>
    <derivirana_varijabla naziv="DomainObject.Predmet.ProtustrankaIDrugi_1">REFIKON B društvo s ograničenom odgovornošću za knjigovodstvene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REFIKON B društvo s ograničenom odgovornošću za knjigovodstvene usluge, OIB 41629306619, Trg Kralja Krešimira 8/a, 48000 Koprivnica</izvorni_sadrzaj>
    <derivirana_varijabla naziv="DomainObject.Predmet.ProtustrankaIDrugiAdressOIB_1">REFIKON B društvo s ograničenom odgovornošću za knjigovodstvene usluge, OIB 41629306619, Trg Kralja Krešimira 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REFIKON B društvo s ograničenom odgovornošću za knjigovodstvene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REFIKON B društvo s ograničenom odgovornošću za knjigovodstvene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REFIKON B društvo s ograničenom odgovornošću za knjigovodstvene usluge, OIB 41629306619, Trg Kralja Krešimira 8/a,48000 Koprivnica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REFIKON B društvo s ograničenom odgovornošću za knjigovodstvene usluge, OIB 41629306619, Trg Kralja Krešimira 8/a,48000 Koprivnica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41629306619</item>
      <item>, OIB null</item>
      <item>, OIB null</item>
    </izvorni_sadrzaj>
    <derivirana_varijabla naziv="DomainObject.Predmet.SudioniciListNazivOIB_1">
      <item>, OIB null</item>
      <item>, OIB 41629306619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C527EB-8290-4431-AAB9-3BD24320F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1948</properties:Characters>
  <properties:Lines>47</properties:Lines>
  <properties:Paragraphs>14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2016-01-14T12:32:00Z</cp:lastPrinted>
  <dcterms:modified xmlns:xsi="http://www.w3.org/2001/XMLSchema-instance" xsi:type="dcterms:W3CDTF">2016-01-14T12:33:00Z</dcterms:modified>
  <cp:revision>69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