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44d33" w14:paraId="5d44d33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432F6C" w:rsidP="00432F6C" w:rsidR="00493727" w:rsidRPr="00B22BBD">
      <w:pPr>
        <w:pStyle w:val="Naslov2"/>
        <w:jc w:val="right"/>
        <w:rPr>
          <w:sz w:val="22"/>
          <w:szCs w:val="22"/>
        </w:rPr>
      </w:pPr>
      <w:proofErr w:type="spellStart"/>
      <w:r w:rsidRPr="00AE459F">
        <w:rPr>
          <w:sz w:val="22"/>
          <w:szCs w:val="22"/>
        </w:rPr>
        <w:t>Posl</w:t>
      </w:r>
      <w:proofErr w:type="spellEnd"/>
      <w:r w:rsidRPr="00AE459F">
        <w:rPr>
          <w:sz w:val="22"/>
          <w:szCs w:val="22"/>
        </w:rPr>
        <w:t>. br. 6-St.1509/2016-</w:t>
      </w:r>
      <w:r w:rsidRPr="00432F6C">
        <w:rPr>
          <w:sz w:val="22"/>
          <w:szCs w:val="22"/>
        </w:rPr>
        <w:t>59</w:t>
      </w:r>
    </w:p>
    <w:p w:rsidRDefault="00493727" w:rsidP="00493727" w:rsidR="00493727">
      <w:pPr>
        <w:rPr>
          <w:sz w:val="22"/>
          <w:szCs w:val="22"/>
        </w:rPr>
      </w:pPr>
    </w:p>
    <w:p w:rsidRDefault="00432F6C" w:rsidP="00493727" w:rsidR="00432F6C">
      <w:pPr>
        <w:rPr>
          <w:sz w:val="22"/>
          <w:szCs w:val="22"/>
        </w:rPr>
      </w:pPr>
    </w:p>
    <w:p w:rsidRDefault="00493727" w:rsidP="00493727" w:rsidR="00493727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493727" w:rsidP="00493727" w:rsidR="00493727">
      <w:pPr>
        <w:pStyle w:val="Naslov2"/>
        <w:rPr>
          <w:sz w:val="22"/>
          <w:szCs w:val="22"/>
        </w:rPr>
      </w:pPr>
    </w:p>
    <w:p w:rsidRDefault="00493727" w:rsidP="00493727" w:rsidR="00493727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493727" w:rsidP="00493727" w:rsidR="00493727" w:rsidRPr="00B22BBD">
      <w:pPr>
        <w:jc w:val="center"/>
        <w:rPr>
          <w:b/>
          <w:sz w:val="22"/>
          <w:szCs w:val="22"/>
        </w:rPr>
      </w:pPr>
    </w:p>
    <w:p w:rsidRDefault="00493727" w:rsidP="00493727" w:rsidR="00493727" w:rsidRPr="00B22BBD">
      <w:pPr>
        <w:jc w:val="center"/>
        <w:rPr>
          <w:b/>
          <w:sz w:val="22"/>
          <w:szCs w:val="22"/>
        </w:rPr>
      </w:pPr>
    </w:p>
    <w:p w:rsidRDefault="00432F6C" w:rsidP="00432F6C" w:rsidR="00493727" w:rsidRPr="00B22BBD">
      <w:pPr>
        <w:ind w:firstLine="720"/>
        <w:jc w:val="both"/>
        <w:rPr>
          <w:sz w:val="22"/>
          <w:szCs w:val="22"/>
        </w:rPr>
      </w:pPr>
      <w:r w:rsidRPr="00432F6C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Pr="00432F6C">
        <w:rPr>
          <w:bCs/>
          <w:sz w:val="22"/>
          <w:szCs w:val="22"/>
          <w:lang w:val="en-AU"/>
        </w:rPr>
        <w:t xml:space="preserve">VREMEPLOV d.o.o. </w:t>
      </w:r>
      <w:proofErr w:type="gramStart"/>
      <w:r w:rsidRPr="00432F6C">
        <w:rPr>
          <w:bCs/>
          <w:sz w:val="22"/>
          <w:szCs w:val="22"/>
          <w:lang w:val="en-AU"/>
        </w:rPr>
        <w:t>za</w:t>
      </w:r>
      <w:proofErr w:type="gramEnd"/>
      <w:r w:rsidRPr="00432F6C">
        <w:rPr>
          <w:bCs/>
          <w:sz w:val="22"/>
          <w:szCs w:val="22"/>
          <w:lang w:val="en-AU"/>
        </w:rPr>
        <w:t xml:space="preserve"> </w:t>
      </w:r>
      <w:proofErr w:type="spellStart"/>
      <w:r w:rsidRPr="00432F6C">
        <w:rPr>
          <w:bCs/>
          <w:sz w:val="22"/>
          <w:szCs w:val="22"/>
          <w:lang w:val="en-AU"/>
        </w:rPr>
        <w:t>usluge</w:t>
      </w:r>
      <w:proofErr w:type="spellEnd"/>
      <w:r w:rsidRPr="00432F6C">
        <w:rPr>
          <w:bCs/>
          <w:sz w:val="22"/>
          <w:szCs w:val="22"/>
          <w:lang w:val="en-AU"/>
        </w:rPr>
        <w:t xml:space="preserve"> </w:t>
      </w:r>
      <w:r w:rsidRPr="00432F6C">
        <w:rPr>
          <w:bCs/>
          <w:sz w:val="22"/>
          <w:szCs w:val="22"/>
        </w:rPr>
        <w:t xml:space="preserve">"u stečaju", </w:t>
      </w:r>
      <w:proofErr w:type="spellStart"/>
      <w:r w:rsidRPr="00432F6C">
        <w:rPr>
          <w:bCs/>
          <w:sz w:val="22"/>
          <w:szCs w:val="22"/>
          <w:lang w:val="en-AU"/>
        </w:rPr>
        <w:t>Koprivno</w:t>
      </w:r>
      <w:proofErr w:type="spellEnd"/>
      <w:r w:rsidRPr="00432F6C">
        <w:rPr>
          <w:bCs/>
          <w:sz w:val="22"/>
          <w:szCs w:val="22"/>
          <w:lang w:val="en-AU"/>
        </w:rPr>
        <w:t xml:space="preserve"> bb, </w:t>
      </w:r>
      <w:proofErr w:type="spellStart"/>
      <w:r w:rsidRPr="00432F6C">
        <w:rPr>
          <w:bCs/>
          <w:sz w:val="22"/>
          <w:szCs w:val="22"/>
          <w:lang w:val="en-AU"/>
        </w:rPr>
        <w:t>Koprivno</w:t>
      </w:r>
      <w:proofErr w:type="spellEnd"/>
      <w:r w:rsidRPr="00432F6C">
        <w:rPr>
          <w:bCs/>
          <w:sz w:val="22"/>
          <w:szCs w:val="22"/>
          <w:lang w:val="en-AU"/>
        </w:rPr>
        <w:t xml:space="preserve">, MBS: 060210777, OIB: 77294055192, </w:t>
      </w:r>
      <w:r w:rsidRPr="00432F6C">
        <w:rPr>
          <w:bCs/>
          <w:sz w:val="22"/>
          <w:szCs w:val="22"/>
        </w:rPr>
        <w:t>zastupano po stečajnom upravitelju Zdravku Kuzmiću iz Zagreba</w:t>
      </w:r>
      <w:r w:rsidR="00C01A9C">
        <w:rPr>
          <w:sz w:val="22"/>
          <w:szCs w:val="22"/>
        </w:rPr>
        <w:t xml:space="preserve">, izvan </w:t>
      </w:r>
      <w:r w:rsidRPr="00432F6C">
        <w:rPr>
          <w:sz w:val="22"/>
          <w:szCs w:val="22"/>
        </w:rPr>
        <w:t>ročišta, dana 9. travnja 2018. godine</w:t>
      </w:r>
    </w:p>
    <w:p w:rsidRDefault="00432F6C" w:rsidP="00493727" w:rsidR="00432F6C">
      <w:pPr>
        <w:jc w:val="center"/>
        <w:rPr>
          <w:b/>
          <w:sz w:val="22"/>
          <w:szCs w:val="22"/>
        </w:rPr>
      </w:pPr>
    </w:p>
    <w:p w:rsidRDefault="00493727" w:rsidP="00493727" w:rsidR="00493727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493727" w:rsidP="00493727" w:rsidR="00493727" w:rsidRPr="00B22BBD">
      <w:pPr>
        <w:jc w:val="center"/>
        <w:rPr>
          <w:b/>
          <w:sz w:val="22"/>
          <w:szCs w:val="22"/>
        </w:rPr>
      </w:pPr>
    </w:p>
    <w:p w:rsidRDefault="00493727" w:rsidP="00493727" w:rsidR="00493727">
      <w:pPr>
        <w:ind w:firstLine="851"/>
        <w:jc w:val="both"/>
        <w:rPr>
          <w:sz w:val="22"/>
          <w:szCs w:val="22"/>
        </w:rPr>
      </w:pPr>
      <w:r w:rsidRPr="00B22BBD">
        <w:rPr>
          <w:sz w:val="22"/>
          <w:szCs w:val="22"/>
        </w:rPr>
        <w:t xml:space="preserve">Nalaže se </w:t>
      </w:r>
      <w:r w:rsidR="00C01A9C">
        <w:rPr>
          <w:sz w:val="22"/>
          <w:szCs w:val="22"/>
        </w:rPr>
        <w:t>stečajnom upravitelju</w:t>
      </w:r>
      <w:r w:rsidR="003C0991">
        <w:rPr>
          <w:sz w:val="22"/>
          <w:szCs w:val="22"/>
        </w:rPr>
        <w:t xml:space="preserve"> u korist računa ovog suda</w:t>
      </w:r>
      <w:r w:rsidR="000755FC">
        <w:rPr>
          <w:sz w:val="22"/>
          <w:szCs w:val="22"/>
        </w:rPr>
        <w:t xml:space="preserve"> </w:t>
      </w:r>
      <w:r w:rsidR="000755FC" w:rsidRPr="000755FC">
        <w:rPr>
          <w:sz w:val="22"/>
          <w:szCs w:val="22"/>
        </w:rPr>
        <w:t>kod Hrvatske poštanske banke broj: HR1623900011300000664 poziv na broj 10-1</w:t>
      </w:r>
      <w:r w:rsidR="000755FC">
        <w:rPr>
          <w:sz w:val="22"/>
          <w:szCs w:val="22"/>
        </w:rPr>
        <w:t>509</w:t>
      </w:r>
      <w:r w:rsidR="000755FC" w:rsidRPr="000755FC">
        <w:rPr>
          <w:sz w:val="22"/>
          <w:szCs w:val="22"/>
        </w:rPr>
        <w:t>-2016</w:t>
      </w:r>
      <w:r w:rsidR="003C0991">
        <w:rPr>
          <w:sz w:val="22"/>
          <w:szCs w:val="22"/>
        </w:rPr>
        <w:t xml:space="preserve"> </w:t>
      </w:r>
      <w:r w:rsidRPr="00B22BBD">
        <w:rPr>
          <w:sz w:val="22"/>
          <w:szCs w:val="22"/>
        </w:rPr>
        <w:t xml:space="preserve"> </w:t>
      </w:r>
      <w:r w:rsidR="000755FC">
        <w:rPr>
          <w:sz w:val="22"/>
          <w:szCs w:val="22"/>
        </w:rPr>
        <w:t>uplatiti:</w:t>
      </w:r>
    </w:p>
    <w:p w:rsidRDefault="002B30C2" w:rsidP="002B30C2" w:rsidR="000755FC">
      <w:pPr>
        <w:pStyle w:val="Odlomakpopisa"/>
        <w:numPr>
          <w:ilvl w:val="0"/>
          <w:numId w:val="10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iznos </w:t>
      </w:r>
      <w:r w:rsidRPr="003019DB">
        <w:rPr>
          <w:sz w:val="22"/>
          <w:szCs w:val="22"/>
        </w:rPr>
        <w:t xml:space="preserve">od </w:t>
      </w:r>
      <w:r w:rsidR="000755FC">
        <w:rPr>
          <w:sz w:val="22"/>
          <w:szCs w:val="22"/>
        </w:rPr>
        <w:t>4</w:t>
      </w:r>
      <w:r>
        <w:rPr>
          <w:sz w:val="22"/>
          <w:szCs w:val="22"/>
        </w:rPr>
        <w:t>.</w:t>
      </w:r>
      <w:r w:rsidR="000755FC">
        <w:rPr>
          <w:sz w:val="22"/>
          <w:szCs w:val="22"/>
        </w:rPr>
        <w:t>110,00 kuna za troškove procjene po računu OBSTINATIO d.o.o., Split broj 39/1/</w:t>
      </w:r>
      <w:proofErr w:type="spellStart"/>
      <w:r w:rsidR="000755FC">
        <w:rPr>
          <w:sz w:val="22"/>
          <w:szCs w:val="22"/>
        </w:rPr>
        <w:t>1</w:t>
      </w:r>
      <w:proofErr w:type="spellEnd"/>
      <w:r w:rsidR="000755FC">
        <w:rPr>
          <w:sz w:val="22"/>
          <w:szCs w:val="22"/>
        </w:rPr>
        <w:t xml:space="preserve"> od 5. travnja 2018. godine,</w:t>
      </w:r>
    </w:p>
    <w:p w:rsidRDefault="000755FC" w:rsidP="000755FC" w:rsidR="000755FC">
      <w:pPr>
        <w:pStyle w:val="Odlomakpopisa"/>
        <w:tabs>
          <w:tab w:pos="284" w:val="left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te po uplati dokaz o uplati bez odlaganja dostaviti u spis.</w:t>
      </w:r>
    </w:p>
    <w:p w:rsidRDefault="00493727" w:rsidP="00493727" w:rsidR="00493727" w:rsidRPr="007252CF">
      <w:pPr>
        <w:jc w:val="both"/>
        <w:rPr>
          <w:sz w:val="22"/>
          <w:szCs w:val="22"/>
        </w:rPr>
      </w:pPr>
    </w:p>
    <w:p w:rsidRDefault="00493727" w:rsidP="00493727" w:rsidR="00493727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0755FC">
        <w:rPr>
          <w:sz w:val="22"/>
          <w:szCs w:val="22"/>
        </w:rPr>
        <w:t>10</w:t>
      </w:r>
      <w:r w:rsidR="005B1B64">
        <w:rPr>
          <w:sz w:val="22"/>
          <w:szCs w:val="22"/>
        </w:rPr>
        <w:t xml:space="preserve">. </w:t>
      </w:r>
      <w:r w:rsidR="00A92F6A">
        <w:rPr>
          <w:sz w:val="22"/>
          <w:szCs w:val="22"/>
        </w:rPr>
        <w:t>travnja</w:t>
      </w:r>
      <w:r w:rsidR="005B1B64">
        <w:rPr>
          <w:sz w:val="22"/>
          <w:szCs w:val="22"/>
        </w:rPr>
        <w:t xml:space="preserve"> 2018</w:t>
      </w:r>
      <w:r w:rsidRPr="00B22BBD">
        <w:rPr>
          <w:sz w:val="22"/>
          <w:szCs w:val="22"/>
        </w:rPr>
        <w:t>. godine</w:t>
      </w:r>
    </w:p>
    <w:p w:rsidRDefault="00493727" w:rsidP="00493727" w:rsidR="00493727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493727" w:rsidP="00493727" w:rsidR="00493727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493727" w:rsidP="00493727" w:rsidR="00493727" w:rsidRPr="00B22BBD">
      <w:pPr>
        <w:ind w:left="360"/>
        <w:jc w:val="both"/>
        <w:rPr>
          <w:b/>
          <w:sz w:val="22"/>
          <w:szCs w:val="22"/>
        </w:rPr>
      </w:pPr>
    </w:p>
    <w:p w:rsidRDefault="00274978" w:rsidP="00493727" w:rsidR="00493727">
      <w:pPr>
        <w:ind w:left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93727" w:rsidP="00493727" w:rsidR="00493727">
      <w:pPr>
        <w:ind w:left="360"/>
        <w:jc w:val="both"/>
        <w:rPr>
          <w:b/>
          <w:sz w:val="22"/>
          <w:szCs w:val="22"/>
        </w:rPr>
      </w:pPr>
    </w:p>
    <w:p w:rsidRDefault="00493727" w:rsidP="00493727" w:rsidR="00493727" w:rsidRPr="00B22BBD">
      <w:pPr>
        <w:jc w:val="both"/>
        <w:rPr>
          <w:b/>
          <w:sz w:val="22"/>
          <w:szCs w:val="22"/>
        </w:rPr>
      </w:pPr>
    </w:p>
    <w:p w:rsidRDefault="00493727" w:rsidP="00493727" w:rsidR="00493727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0755FC">
        <w:rPr>
          <w:sz w:val="22"/>
          <w:szCs w:val="22"/>
        </w:rPr>
        <w:t>10</w:t>
      </w:r>
      <w:r w:rsidR="003D2B53">
        <w:rPr>
          <w:sz w:val="22"/>
          <w:szCs w:val="22"/>
        </w:rPr>
        <w:t>.0</w:t>
      </w:r>
      <w:r w:rsidR="00A92F6A">
        <w:rPr>
          <w:sz w:val="22"/>
          <w:szCs w:val="22"/>
        </w:rPr>
        <w:t>4</w:t>
      </w:r>
      <w:r w:rsidR="005B1B64">
        <w:rPr>
          <w:sz w:val="22"/>
          <w:szCs w:val="22"/>
        </w:rPr>
        <w:t>.</w:t>
      </w:r>
      <w:r w:rsidR="00781301">
        <w:rPr>
          <w:sz w:val="22"/>
          <w:szCs w:val="22"/>
        </w:rPr>
        <w:t>20</w:t>
      </w:r>
      <w:r w:rsidR="005B1B64">
        <w:rPr>
          <w:sz w:val="22"/>
          <w:szCs w:val="22"/>
        </w:rPr>
        <w:t>18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493727" w:rsidP="00493727" w:rsidR="000755FC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 w:rsidR="000755FC">
        <w:rPr>
          <w:sz w:val="22"/>
          <w:szCs w:val="22"/>
        </w:rPr>
        <w:t>stečajni upravitelj,</w:t>
      </w:r>
    </w:p>
    <w:p w:rsidRDefault="000755FC" w:rsidP="00493727" w:rsidR="00493727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</w:t>
      </w:r>
      <w:r w:rsidR="00493727" w:rsidRPr="00B22BBD">
        <w:rPr>
          <w:sz w:val="22"/>
          <w:szCs w:val="22"/>
        </w:rPr>
        <w:t>.</w:t>
      </w:r>
    </w:p>
    <w:p w:rsidRDefault="00FC2EF3" w:rsidP="00493727" w:rsidR="00FC2EF3" w:rsidRPr="00493727"/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R="00140748">
    <w:pPr>
      <w:pStyle w:val="Zaglavlje"/>
    </w:pPr>
    <w:r>
      <w:tab/>
    </w:r>
    <w:r>
      <w:tab/>
    </w:r>
    <w:proofErr w:type="spellStart"/>
    <w:r>
      <w:t>Posl</w:t>
    </w:r>
    <w:proofErr w:type="spellEnd"/>
    <w:r>
      <w:t xml:space="preserve">. br. </w:t>
    </w:r>
    <w:smartTag w:element="Street" w:uri="urn:schemas-microsoft-com:office:smarttags">
      <w:smartTag w:element="address" w:uri="urn:schemas-microsoft-com:office:smarttags">
        <w:r>
          <w:t>VI St.</w:t>
        </w:r>
      </w:smartTag>
    </w:smartTag>
    <w:r>
      <w:t xml:space="preserve"> 40/03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4E93"/>
    <w:rsid w:val="000154E8"/>
    <w:rsid w:val="00021B90"/>
    <w:rsid w:val="000254DF"/>
    <w:rsid w:val="00033EB8"/>
    <w:rsid w:val="00037324"/>
    <w:rsid w:val="00050E64"/>
    <w:rsid w:val="000755FC"/>
    <w:rsid w:val="000E2E7E"/>
    <w:rsid w:val="00140748"/>
    <w:rsid w:val="00181A48"/>
    <w:rsid w:val="001821C7"/>
    <w:rsid w:val="00196474"/>
    <w:rsid w:val="001D5649"/>
    <w:rsid w:val="001E2686"/>
    <w:rsid w:val="001F0609"/>
    <w:rsid w:val="0021461D"/>
    <w:rsid w:val="00214D23"/>
    <w:rsid w:val="00226054"/>
    <w:rsid w:val="00274978"/>
    <w:rsid w:val="002A68BA"/>
    <w:rsid w:val="002B30C2"/>
    <w:rsid w:val="002D35A8"/>
    <w:rsid w:val="00300B25"/>
    <w:rsid w:val="003019DB"/>
    <w:rsid w:val="0030466A"/>
    <w:rsid w:val="00312A40"/>
    <w:rsid w:val="00375255"/>
    <w:rsid w:val="003767CE"/>
    <w:rsid w:val="003A431F"/>
    <w:rsid w:val="003A486E"/>
    <w:rsid w:val="003B1012"/>
    <w:rsid w:val="003B1E1C"/>
    <w:rsid w:val="003C0991"/>
    <w:rsid w:val="003C2522"/>
    <w:rsid w:val="003D2B53"/>
    <w:rsid w:val="003E3949"/>
    <w:rsid w:val="00407907"/>
    <w:rsid w:val="004319B3"/>
    <w:rsid w:val="00432F6C"/>
    <w:rsid w:val="00440BD9"/>
    <w:rsid w:val="00444BDC"/>
    <w:rsid w:val="00453AE7"/>
    <w:rsid w:val="004736C6"/>
    <w:rsid w:val="0048070C"/>
    <w:rsid w:val="00493727"/>
    <w:rsid w:val="004C7DBB"/>
    <w:rsid w:val="004D21E1"/>
    <w:rsid w:val="004D418E"/>
    <w:rsid w:val="004D568E"/>
    <w:rsid w:val="004F5514"/>
    <w:rsid w:val="00555D62"/>
    <w:rsid w:val="005A4EC4"/>
    <w:rsid w:val="005A564F"/>
    <w:rsid w:val="005B1B64"/>
    <w:rsid w:val="005C3F89"/>
    <w:rsid w:val="006002A4"/>
    <w:rsid w:val="00615978"/>
    <w:rsid w:val="0061786A"/>
    <w:rsid w:val="0067689C"/>
    <w:rsid w:val="006C1EAF"/>
    <w:rsid w:val="006F47D5"/>
    <w:rsid w:val="00703538"/>
    <w:rsid w:val="0071205D"/>
    <w:rsid w:val="007252CF"/>
    <w:rsid w:val="00732EEF"/>
    <w:rsid w:val="00750C79"/>
    <w:rsid w:val="007564B0"/>
    <w:rsid w:val="00781301"/>
    <w:rsid w:val="007D4604"/>
    <w:rsid w:val="007F7B7D"/>
    <w:rsid w:val="00813356"/>
    <w:rsid w:val="00821053"/>
    <w:rsid w:val="00851418"/>
    <w:rsid w:val="00860EA0"/>
    <w:rsid w:val="00863FF5"/>
    <w:rsid w:val="00883CE6"/>
    <w:rsid w:val="00887641"/>
    <w:rsid w:val="0089626D"/>
    <w:rsid w:val="008F43F1"/>
    <w:rsid w:val="009442FA"/>
    <w:rsid w:val="00992363"/>
    <w:rsid w:val="009A4C8B"/>
    <w:rsid w:val="009B3F2C"/>
    <w:rsid w:val="00A17674"/>
    <w:rsid w:val="00A92F6A"/>
    <w:rsid w:val="00AA6998"/>
    <w:rsid w:val="00AC125D"/>
    <w:rsid w:val="00AE094B"/>
    <w:rsid w:val="00B22BBD"/>
    <w:rsid w:val="00B31F2A"/>
    <w:rsid w:val="00B45C53"/>
    <w:rsid w:val="00B93575"/>
    <w:rsid w:val="00BC66C4"/>
    <w:rsid w:val="00BD3741"/>
    <w:rsid w:val="00BE2E59"/>
    <w:rsid w:val="00BF0ABB"/>
    <w:rsid w:val="00C01A9C"/>
    <w:rsid w:val="00C026FF"/>
    <w:rsid w:val="00C0646A"/>
    <w:rsid w:val="00C07ECE"/>
    <w:rsid w:val="00C33DBE"/>
    <w:rsid w:val="00C3654D"/>
    <w:rsid w:val="00C44BF4"/>
    <w:rsid w:val="00CA1578"/>
    <w:rsid w:val="00CB483C"/>
    <w:rsid w:val="00CF3D53"/>
    <w:rsid w:val="00D430BF"/>
    <w:rsid w:val="00D70790"/>
    <w:rsid w:val="00D71CE1"/>
    <w:rsid w:val="00D81C94"/>
    <w:rsid w:val="00D95D71"/>
    <w:rsid w:val="00D97371"/>
    <w:rsid w:val="00DA3F12"/>
    <w:rsid w:val="00DB0707"/>
    <w:rsid w:val="00DC064C"/>
    <w:rsid w:val="00DF107A"/>
    <w:rsid w:val="00DF23F7"/>
    <w:rsid w:val="00E0622D"/>
    <w:rsid w:val="00E11618"/>
    <w:rsid w:val="00E2262F"/>
    <w:rsid w:val="00E40B29"/>
    <w:rsid w:val="00E42D4B"/>
    <w:rsid w:val="00E5481E"/>
    <w:rsid w:val="00E6208D"/>
    <w:rsid w:val="00EA7142"/>
    <w:rsid w:val="00EB3BE9"/>
    <w:rsid w:val="00EE04C0"/>
    <w:rsid w:val="00EE5E8F"/>
    <w:rsid w:val="00EF3223"/>
    <w:rsid w:val="00EF661F"/>
    <w:rsid w:val="00F05975"/>
    <w:rsid w:val="00F341AB"/>
    <w:rsid w:val="00F358EE"/>
    <w:rsid w:val="00F449BE"/>
    <w:rsid w:val="00F77582"/>
    <w:rsid w:val="00F82E1B"/>
    <w:rsid w:val="00FB4158"/>
    <w:rsid w:val="00FC2EF3"/>
    <w:rsid w:val="00FC7515"/>
    <w:rsid w:val="00FD1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reet" w:namespaceuri="urn:schemas-microsoft-com:office:smarttags"/>
  <w:smartTagType w:name="address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B935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57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57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57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57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B935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57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57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57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57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St-1509/2016</izvorni_sadrzaj>
    <derivirana_varijabla naziv="DomainObject.Predmet.OznakaBroj_1">St-1509/2016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VREMEPLOV d.o.o. za usluge</izvorni_sadrzaj>
    <derivirana_varijabla naziv="DomainObject.Predmet.ProtustrankaFormated_1">  VREMEPLOV d.o.o. za usluge</derivirana_varijabla>
  </DomainObject.Predmet.ProtustrankaFormated>
  <DomainObject.Predmet.ProtustrankaFormatedOIB>
    <izvorni_sadrzaj>  VREMEPLOV d.o.o. za usluge, OIB 77294055192</izvorni_sadrzaj>
    <derivirana_varijabla naziv="DomainObject.Predmet.ProtustrankaFormatedOIB_1">  VREMEPLOV d.o.o. za usluge, OIB 77294055192</derivirana_varijabla>
  </DomainObject.Predmet.ProtustrankaFormatedOIB>
  <DomainObject.Predmet.ProtustrankaFormatedWithAdress>
    <izvorni_sadrzaj> VREMEPLOV d.o.o. za usluge, Koprivno/bb, 21204 Koprivno</izvorni_sadrzaj>
    <derivirana_varijabla naziv="DomainObject.Predmet.ProtustrankaFormatedWithAdress_1"> VREMEPLOV d.o.o. za usluge, Koprivno/bb, 21204 Koprivno</derivirana_varijabla>
  </DomainObject.Predmet.ProtustrankaFormatedWithAdress>
  <DomainObject.Predmet.ProtustrankaFormatedWithAdressOIB>
    <izvorni_sadrzaj> VREMEPLOV d.o.o. za usluge, OIB 77294055192, Koprivno/bb, 21204 Koprivno</izvorni_sadrzaj>
    <derivirana_varijabla naziv="DomainObject.Predmet.ProtustrankaFormatedWithAdressOIB_1"> VREMEPLOV d.o.o. za usluge, OIB 77294055192, Koprivno/bb, 21204 Koprivno</derivirana_varijabla>
  </DomainObject.Predmet.ProtustrankaFormatedWithAdressOIB>
  <DomainObject.Predmet.ProtustrankaWithAdress>
    <izvorni_sadrzaj>VREMEPLOV d.o.o. za usluge Koprivno/bb, 21204 Koprivno</izvorni_sadrzaj>
    <derivirana_varijabla naziv="DomainObject.Predmet.ProtustrankaWithAdress_1">VREMEPLOV d.o.o. za usluge Koprivno/bb, 21204 Koprivno</derivirana_varijabla>
  </DomainObject.Predmet.ProtustrankaWithAdress>
  <DomainObject.Predmet.ProtustrankaWithAdressOIB>
    <izvorni_sadrzaj>VREMEPLOV d.o.o. za usluge, OIB 77294055192, Koprivno/bb, 21204 Koprivno</izvorni_sadrzaj>
    <derivirana_varijabla naziv="DomainObject.Predmet.ProtustrankaWithAdressOIB_1">VREMEPLOV d.o.o. za usluge, OIB 77294055192, Koprivno/bb, 21204 Koprivno</derivirana_varijabla>
  </DomainObject.Predmet.ProtustrankaWithAdressOIB>
  <DomainObject.Predmet.ProtustrankaNazivFormated>
    <izvorni_sadrzaj>VREMEPLOV d.o.o. za usluge</izvorni_sadrzaj>
    <derivirana_varijabla naziv="DomainObject.Predmet.ProtustrankaNazivFormated_1">VREMEPLOV d.o.o. za usluge</derivirana_varijabla>
  </DomainObject.Predmet.ProtustrankaNazivFormated>
  <DomainObject.Predmet.ProtustrankaNazivFormatedOIB>
    <izvorni_sadrzaj>VREMEPLOV d.o.o. za usluge, OIB 77294055192</izvorni_sadrzaj>
    <derivirana_varijabla naziv="DomainObject.Predmet.ProtustrankaNazivFormatedOIB_1">VREMEPLOV d.o.o. za usluge, OIB 77294055192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INA-INDUSTRIJA NAFTE, d.d.</izvorni_sadrzaj>
    <derivirana_varijabla naziv="DomainObject.Predmet.StrankaFormated_1">  FINANCIJSKA AGENCIJA, RC SPLIT; INA-INDUSTRIJA NAFTE, d.d.</derivirana_varijabla>
  </DomainObject.Predmet.StrankaFormated>
  <DomainObject.Predmet.StrankaFormatedOIB>
    <izvorni_sadrzaj>  FINANCIJSKA AGENCIJA, RC SPLIT, OIB 85821130368; INA-INDUSTRIJA NAFTE, d.d., OIB 27759560625</izvorni_sadrzaj>
    <derivirana_varijabla naziv="DomainObject.Predmet.StrankaFormatedOIB_1">  FINANCIJSKA AGENCIJA, RC SPLIT, OIB 85821130368; INA-INDUSTRIJA NAFTE, d.d., OIB 27759560625</derivirana_varijabla>
  </DomainObject.Predmet.StrankaFormatedOIB>
  <DomainObject.Predmet.StrankaFormatedWithAdress>
    <izvorni_sadrzaj> FINANCIJSKA AGENCIJA, RC SPLIT, Mažuranićevo šetalište 24 b, 21000 Split; INA-INDUSTRIJA NAFTE, d.d., Avenija V. Holjevca 10, 10000 Zagreb</izvorni_sadrzaj>
    <derivirana_varijabla naziv="DomainObject.Predmet.StrankaFormatedWithAdress_1"> FINANCIJSKA AGENCIJA, RC SPLIT, Mažuranićevo šetalište 24 b, 21000 Split; INA-INDUSTRIJA NAFTE, d.d., Avenija V. Holjevca 10, 10000 Zagreb</derivirana_varijabla>
  </DomainObject.Predmet.StrankaFormatedWithAdress>
  <DomainObject.Predmet.StrankaFormatedWithAdressOIB>
    <izvorni_sadrzaj> FINANCIJSKA AGENCIJA, RC SPLIT, OIB 85821130368, Mažuranićevo šetalište 24 b, 21000 Split; INA-INDUSTRIJA NAFTE, d.d., OIB 27759560625, Avenija V. Holjevca 10, 10000 Zagreb</izvorni_sadrzaj>
    <derivirana_varijabla naziv="DomainObject.Predmet.StrankaFormatedWithAdressOIB_1"> FINANCIJSKA AGENCIJA, RC SPLIT, OIB 85821130368, Mažuranićevo šetalište 24 b, 21000 Split; INA-INDUSTRIJA NAFTE, d.d., OIB 27759560625, Avenija V. Holjevca 10, 10000 Zagreb</derivirana_varijabla>
  </DomainObject.Predmet.StrankaFormatedWithAdressOIB>
  <DomainObject.Predmet.StrankaWithAdress>
    <izvorni_sadrzaj>FINANCIJSKA AGENCIJA, RC SPLIT Mažuranićevo šetalište 24 b,21000 Split,INA-INDUSTRIJA NAFTE, d.d. Avenija V. Holjevca 10,10000 Zagreb</izvorni_sadrzaj>
    <derivirana_varijabla naziv="DomainObject.Predmet.StrankaWithAdress_1">FINANCIJSKA AGENCIJA, RC SPLIT Mažuranićevo šetalište 24 b,21000 Split,INA-INDUSTRIJA NAFTE, d.d. Avenija V. Holjevca 10,10000 Zagreb</derivirana_varijabla>
  </DomainObject.Predmet.StrankaWithAdress>
  <DomainObject.Predmet.StrankaWithAdressOIB>
    <izvorni_sadrzaj>FINANCIJSKA AGENCIJA, RC SPLIT, OIB 85821130368, Mažuranićevo šetalište 24 b,21000 Split,INA-INDUSTRIJA NAFTE, d.d., OIB 27759560625, Avenija V. Holjevca 10,10000 Zagreb</izvorni_sadrzaj>
    <derivirana_varijabla naziv="DomainObject.Predmet.StrankaWithAdressOIB_1">FINANCIJSKA AGENCIJA, RC SPLIT, OIB 85821130368, Mažuranićevo šetalište 24 b,21000 Split,INA-INDUSTRIJA NAFTE, d.d., OIB 27759560625, Avenija V. Holjevca 10,10000 Zagreb</derivirana_varijabla>
  </DomainObject.Predmet.StrankaWithAdressOIB>
  <DomainObject.Predmet.StrankaNazivFormated>
    <izvorni_sadrzaj>FINANCIJSKA AGENCIJA, RC SPLIT,INA-INDUSTRIJA NAFTE, d.d.</izvorni_sadrzaj>
    <derivirana_varijabla naziv="DomainObject.Predmet.StrankaNazivFormated_1">FINANCIJSKA AGENCIJA, RC SPLIT,INA-INDUSTRIJA NAFTE, d.d.</derivirana_varijabla>
  </DomainObject.Predmet.StrankaNazivFormated>
  <DomainObject.Predmet.StrankaNazivFormatedOIB>
    <izvorni_sadrzaj>FINANCIJSKA AGENCIJA, RC SPLIT, OIB 85821130368,INA-INDUSTRIJA NAFTE, d.d., OIB 27759560625</izvorni_sadrzaj>
    <derivirana_varijabla naziv="DomainObject.Predmet.StrankaNazivFormatedOIB_1">FINANCIJSKA AGENCIJA, RC SPLIT, OIB 85821130368,INA-INDUSTRIJA NAFTE, d.d., OIB 27759560625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2196820.21</izvorni_sadrzaj>
    <derivirana_varijabla naziv="DomainObject.Predmet.TrenutnaVrijednost_1">2196820.21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INA-INDUSTRIJA NAFTE, d.d.</item>
    </izvorni_sadrzaj>
    <derivirana_varijabla naziv="DomainObject.Predmet.StrankaListFormated_1">
      <item>FINANCIJSKA AGENCIJA, RC SPLIT</item>
      <item>INA-INDUSTRIJA NAFTE, d.d.</item>
    </derivirana_varijabla>
  </DomainObject.Predmet.StrankaListFormated>
  <DomainObject.Predmet.StrankaListFormatedOIB>
    <izvorni_sadrzaj>
      <item>FINANCIJSKA AGENCIJA, RC SPLIT, OIB 85821130368</item>
      <item>INA-INDUSTRIJA NAFTE, d.d., OIB 27759560625</item>
    </izvorni_sadrzaj>
    <derivirana_varijabla naziv="DomainObject.Predmet.StrankaListFormatedOIB_1">
      <item>FINANCIJSKA AGENCIJA, RC SPLIT, OIB 85821130368</item>
      <item>INA-INDUSTRIJA NAFTE, d.d., OIB 27759560625</item>
    </derivirana_varijabla>
  </DomainObject.Predmet.StrankaListFormatedOIB>
  <DomainObject.Predmet.StrankaListFormatedWithAdress>
    <izvorni_sadrzaj>
      <item>FINANCIJSKA AGENCIJA, RC SPLIT, Mažuranićevo šetalište 24 b, 21000 Split</item>
      <item>INA-INDUSTRIJA NAFTE, d.d., Avenija V. Holjevca 10, 10000 Zagreb</item>
    </izvorni_sadrzaj>
    <derivirana_varijabla naziv="DomainObject.Predmet.StrankaListFormatedWithAdress_1">
      <item>FINANCIJSKA AGENCIJA, RC SPLIT, Mažuranićevo šetalište 24 b, 21000 Split</item>
      <item>INA-INDUSTRIJA NAFTE, d.d., Avenija V. Holjevca 10,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INA-INDUSTRIJA NAFTE, d.d., OIB 27759560625, Avenija V. Holjevca 10, 10000 Zagreb</item>
    </izvorni_sadrzaj>
    <derivirana_varijabla naziv="DomainObject.Predmet.StrankaListFormatedWithAdressOIB_1">
      <item>FINANCIJSKA AGENCIJA, RC SPLIT, OIB 85821130368, Mažuranićevo šetalište 24 b, 21000 Split</item>
      <item>INA-INDUSTRIJA NAFTE, d.d., OIB 27759560625, Avenija V. Holjevca 10, 10000 Zagreb</item>
    </derivirana_varijabla>
  </DomainObject.Predmet.StrankaListFormatedWithAdressOIB>
  <DomainObject.Predmet.StrankaListNazivFormated>
    <izvorni_sadrzaj>
      <item>FINANCIJSKA AGENCIJA, RC SPLIT</item>
      <item>INA-INDUSTRIJA NAFTE, d.d.</item>
    </izvorni_sadrzaj>
    <derivirana_varijabla naziv="DomainObject.Predmet.StrankaListNazivFormated_1">
      <item>FINANCIJSKA AGENCIJA, RC SPLIT</item>
      <item>INA-INDUSTRIJA NAFTE, d.d.</item>
    </derivirana_varijabla>
  </DomainObject.Predmet.StrankaListNazivFormated>
  <DomainObject.Predmet.StrankaListNazivFormatedOIB>
    <izvorni_sadrzaj>
      <item>FINANCIJSKA AGENCIJA, RC SPLIT, OIB 85821130368</item>
      <item>INA-INDUSTRIJA NAFTE, d.d., OIB 27759560625</item>
    </izvorni_sadrzaj>
    <derivirana_varijabla naziv="DomainObject.Predmet.StrankaListNazivFormatedOIB_1">
      <item>FINANCIJSKA AGENCIJA, RC SPLIT, OIB 85821130368</item>
      <item>INA-INDUSTRIJA NAFTE, d.d., OIB 27759560625</item>
    </derivirana_varijabla>
  </DomainObject.Predmet.StrankaListNazivFormatedOIB>
  <DomainObject.Predmet.ProtuStrankaListFormated>
    <izvorni_sadrzaj>
      <item>VREMEPLOV d.o.o. za usluge</item>
    </izvorni_sadrzaj>
    <derivirana_varijabla naziv="DomainObject.Predmet.ProtuStrankaListFormated_1">
      <item>VREMEPLOV d.o.o. za usluge</item>
    </derivirana_varijabla>
  </DomainObject.Predmet.ProtuStrankaListFormated>
  <DomainObject.Predmet.ProtuStrankaListFormatedOIB>
    <izvorni_sadrzaj>
      <item>VREMEPLOV d.o.o. za usluge, OIB 77294055192</item>
    </izvorni_sadrzaj>
    <derivirana_varijabla naziv="DomainObject.Predmet.ProtuStrankaListFormatedOIB_1">
      <item>VREMEPLOV d.o.o. za usluge, OIB 77294055192</item>
    </derivirana_varijabla>
  </DomainObject.Predmet.ProtuStrankaListFormatedOIB>
  <DomainObject.Predmet.ProtuStrankaListFormatedWithAdress>
    <izvorni_sadrzaj>
      <item>VREMEPLOV d.o.o. za usluge, Koprivno/bb, 21204 Koprivno</item>
    </izvorni_sadrzaj>
    <derivirana_varijabla naziv="DomainObject.Predmet.ProtuStrankaListFormatedWithAdress_1">
      <item>VREMEPLOV d.o.o. za usluge, Koprivno/bb, 21204 Koprivno</item>
    </derivirana_varijabla>
  </DomainObject.Predmet.ProtuStrankaListFormatedWithAdress>
  <DomainObject.Predmet.ProtuStrankaListFormatedWithAdressOIB>
    <izvorni_sadrzaj>
      <item>VREMEPLOV d.o.o. za usluge, OIB 77294055192, Koprivno/bb, 21204 Koprivno</item>
    </izvorni_sadrzaj>
    <derivirana_varijabla naziv="DomainObject.Predmet.ProtuStrankaListFormatedWithAdressOIB_1">
      <item>VREMEPLOV d.o.o. za usluge, OIB 77294055192, Koprivno/bb, 21204 Koprivno</item>
    </derivirana_varijabla>
  </DomainObject.Predmet.ProtuStrankaListFormatedWithAdressOIB>
  <DomainObject.Predmet.ProtuStrankaListNazivFormated>
    <izvorni_sadrzaj>
      <item>VREMEPLOV d.o.o. za usluge</item>
    </izvorni_sadrzaj>
    <derivirana_varijabla naziv="DomainObject.Predmet.ProtuStrankaListNazivFormated_1">
      <item>VREMEPLOV d.o.o. za usluge</item>
    </derivirana_varijabla>
  </DomainObject.Predmet.ProtuStrankaListNazivFormated>
  <DomainObject.Predmet.ProtuStrankaListNazivFormatedOIB>
    <izvorni_sadrzaj>
      <item>VREMEPLOV d.o.o. za usluge, OIB 77294055192</item>
    </izvorni_sadrzaj>
    <derivirana_varijabla naziv="DomainObject.Predmet.ProtuStrankaListNazivFormatedOIB_1">
      <item>VREMEPLOV d.o.o. za usluge, OIB 77294055192</item>
    </derivirana_varijabla>
  </DomainObject.Predmet.ProtuStrankaListNazivFormatedOIB>
  <DomainObject.Predmet.OstaliListFormated>
    <izvorni_sadrzaj>
      <item>INA-INDUSTRIJA NAFTE, d.d.</item>
      <item>OBSTINATIO d.o.o. za graditeljstvo i trgovinu</item>
    </izvorni_sadrzaj>
    <derivirana_varijabla naziv="DomainObject.Predmet.OstaliListFormated_1">
      <item>INA-INDUSTRIJA NAFTE, d.d.</item>
      <item>OBSTINATIO d.o.o. za graditeljstvo i trgovinu</item>
    </derivirana_varijabla>
  </DomainObject.Predmet.OstaliListFormated>
  <DomainObject.Predmet.OstaliListFormatedOIB>
    <izvorni_sadrzaj>
      <item>INA-INDUSTRIJA NAFTE, d.d., OIB 27759560625</item>
      <item>OBSTINATIO d.o.o. za graditeljstvo i trgovinu, OIB 11375515302</item>
    </izvorni_sadrzaj>
    <derivirana_varijabla naziv="DomainObject.Predmet.OstaliListFormatedOIB_1">
      <item>INA-INDUSTRIJA NAFTE, d.d., OIB 27759560625</item>
      <item>OBSTINATIO d.o.o. za graditeljstvo i trgovinu, OIB 11375515302</item>
    </derivirana_varijabla>
  </DomainObject.Predmet.OstaliListFormatedOIB>
  <DomainObject.Predmet.OstaliListFormatedWithAdress>
    <izvorni_sadrzaj>
      <item>INA-INDUSTRIJA NAFTE, d.d., Avenija V. Holjevca 10, 10000 Zagreb</item>
      <item>OBSTINATIO d.o.o. za graditeljstvo i trgovinu, Put Firula 29, 21000 Split</item>
    </izvorni_sadrzaj>
    <derivirana_varijabla naziv="DomainObject.Predmet.OstaliListFormatedWithAdress_1">
      <item>INA-INDUSTRIJA NAFTE, d.d., Avenija V. Holjevca 10, 10000 Zagreb</item>
      <item>OBSTINATIO d.o.o. za graditeljstvo i trgovinu, Put Firula 29, 21000 Split</item>
    </derivirana_varijabla>
  </DomainObject.Predmet.OstaliListFormatedWithAdress>
  <DomainObject.Predmet.OstaliListFormatedWithAdressOIB>
    <izvorni_sadrzaj>
      <item>INA-INDUSTRIJA NAFTE, d.d., OIB 27759560625, Avenija V. Holjevca 10, 10000 Zagreb</item>
      <item>OBSTINATIO d.o.o. za graditeljstvo i trgovinu, OIB 11375515302, Put Firula 29, 21000 Split</item>
    </izvorni_sadrzaj>
    <derivirana_varijabla naziv="DomainObject.Predmet.OstaliListFormatedWithAdressOIB_1">
      <item>INA-INDUSTRIJA NAFTE, d.d., OIB 27759560625, Avenija V. Holjevca 10, 10000 Zagreb</item>
      <item>OBSTINATIO d.o.o. za graditeljstvo i trgovinu, OIB 11375515302, Put Firula 29, 21000 Split</item>
    </derivirana_varijabla>
  </DomainObject.Predmet.OstaliListFormatedWithAdressOIB>
  <DomainObject.Predmet.OstaliListNazivFormated>
    <izvorni_sadrzaj>
      <item>INA-INDUSTRIJA NAFTE, d.d.</item>
      <item>OBSTINATIO d.o.o. za graditeljstvo i trgovinu</item>
    </izvorni_sadrzaj>
    <derivirana_varijabla naziv="DomainObject.Predmet.OstaliListNazivFormated_1">
      <item>INA-INDUSTRIJA NAFTE, d.d.</item>
      <item>OBSTINATIO d.o.o. za graditeljstvo i trgovinu</item>
    </derivirana_varijabla>
  </DomainObject.Predmet.OstaliListNazivFormated>
  <DomainObject.Predmet.OstaliListNazivFormatedOIB>
    <izvorni_sadrzaj>
      <item>INA-INDUSTRIJA NAFTE, d.d., OIB 27759560625</item>
      <item>OBSTINATIO d.o.o. za graditeljstvo i trgovinu, OIB 11375515302</item>
    </izvorni_sadrzaj>
    <derivirana_varijabla naziv="DomainObject.Predmet.OstaliListNazivFormatedOIB_1">
      <item>INA-INDUSTRIJA NAFTE, d.d., OIB 27759560625</item>
      <item>OBSTINATIO d.o.o. za graditeljstvo i trgovinu, OIB 11375515302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VREMEPLOV d.o.o. za usluge</izvorni_sadrzaj>
    <derivirana_varijabla naziv="DomainObject.Predmet.ProtustrankaIDrugi_1">VREMEPLOV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VREMEPLOV d.o.o. za usluge, OIB 77294055192, Koprivno/bb, 21204 Koprivno</izvorni_sadrzaj>
    <derivirana_varijabla naziv="DomainObject.Predmet.ProtustrankaIDrugiAdressOIB_1">VREMEPLOV d.o.o. za usluge, OIB 77294055192, Koprivno/bb, 21204 Koprivno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VREMEPLOV d.o.o. za usluge</item>
      <item>FINANCIJSKA AGENCIJA, RC SPLIT</item>
      <item>INA-INDUSTRIJA NAFTE, d.d.</item>
      <item>INA-INDUSTRIJA NAFTE, d.d.</item>
      <item>OBSTINATIO d.o.o. za graditeljstvo i trgovinu</item>
    </izvorni_sadrzaj>
    <derivirana_varijabla naziv="DomainObject.Predmet.SudioniciListNaziv_1">
      <item>VREMEPLOV d.o.o. za usluge</item>
      <item>FINANCIJSKA AGENCIJA, RC SPLIT</item>
      <item>INA-INDUSTRIJA NAFTE, d.d.</item>
      <item>INA-INDUSTRIJA NAFTE, d.d.</item>
      <item>OBSTINATIO d.o.o. za graditeljstvo i trgovinu</item>
    </derivirana_varijabla>
  </DomainObject.Predmet.SudioniciListNaziv>
  <DomainObject.Predmet.SudioniciListAdressOIB>
    <izvorni_sadrzaj>
      <item>VREMEPLOV d.o.o. za usluge, OIB 77294055192, Koprivno/bb,21204 Koprivno</item>
      <item>FINANCIJSKA AGENCIJA, RC SPLIT, OIB 85821130368, Mažuranićevo šetalište 24 b,21000 Split</item>
      <item>INA-INDUSTRIJA NAFTE, d.d., OIB 27759560625, Avenija V. Holjevca 10,10000 Zagreb</item>
      <item>INA-INDUSTRIJA NAFTE, d.d., OIB 27759560625, Avenija V. Holjevca 10,10000 Zagreb</item>
      <item>OBSTINATIO d.o.o. za graditeljstvo i trgovinu, OIB 11375515302, Put Firula 29,21000 Split</item>
    </izvorni_sadrzaj>
    <derivirana_varijabla naziv="DomainObject.Predmet.SudioniciListAdressOIB_1">
      <item>VREMEPLOV d.o.o. za usluge, OIB 77294055192, Koprivno/bb,21204 Koprivno</item>
      <item>FINANCIJSKA AGENCIJA, RC SPLIT, OIB 85821130368, Mažuranićevo šetalište 24 b,21000 Split</item>
      <item>INA-INDUSTRIJA NAFTE, d.d., OIB 27759560625, Avenija V. Holjevca 10,10000 Zagreb</item>
      <item>INA-INDUSTRIJA NAFTE, d.d., OIB 27759560625, Avenija V. Holjevca 10,10000 Zagreb</item>
      <item>OBSTINATIO d.o.o. za graditeljstvo i trgovinu, OIB 11375515302, Put Firula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77294055192</item>
      <item>, OIB 85821130368</item>
      <item>, OIB 27759560625</item>
      <item>, OIB 27759560625</item>
      <item>, OIB 11375515302</item>
    </izvorni_sadrzaj>
    <derivirana_varijabla naziv="DomainObject.Predmet.SudioniciListNazivOIB_1">
      <item>, OIB 77294055192</item>
      <item>, OIB 85821130368</item>
      <item>, OIB 27759560625</item>
      <item>, OIB 27759560625</item>
      <item>, OIB 11375515302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0C7809-CFCD-4C3B-ACE4-1DBDFCD1CA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175</properties:Words>
  <properties:Characters>847</properties:Characters>
  <properties:Lines>37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1048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2018-04-10T10:20:00Z</dcterms:created>
  <dc:creator>Ante Kačić</dc:creator>
  <cp:lastModifiedBy>Srđan Gavranić</cp:lastModifiedBy>
  <cp:lastPrinted>2018-04-09T09:15:00Z</cp:lastPrinted>
  <dcterms:modified xmlns:xsi="http://www.w3.org/2001/XMLSchema-instance" xsi:type="dcterms:W3CDTF">2018-04-10T10:20:00Z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uplatu troška vještaka.docx)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