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6657" w14:paraId="053665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C24FB">
        <w:t>7971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C2DB2">
        <w:t>29.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C24FB">
        <w:t xml:space="preserve"> LODAR-90 posr</w:t>
      </w:r>
      <w:r w:rsidR="005D796D">
        <w:t>edovanje u prometu robe i usluga d.o.o. Zagreb, Žabanjska 11, OIB 62687190282</w:t>
      </w:r>
      <w:r w:rsidR="00214772">
        <w:t>.</w:t>
      </w:r>
    </w:p>
    <w:p w:rsidRDefault="00005DAB" w:rsidP="00005DAB" w:rsidR="00005DA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7B22A6">
        <w:t xml:space="preserve"> </w:t>
      </w:r>
      <w:r w:rsidR="005D796D">
        <w:t xml:space="preserve">198.275,59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B4E">
        <w:t>29.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5DAB"/>
    <w:rsid w:val="00006C68"/>
    <w:rsid w:val="0007056B"/>
    <w:rsid w:val="000D387C"/>
    <w:rsid w:val="00111057"/>
    <w:rsid w:val="00114EAD"/>
    <w:rsid w:val="00185571"/>
    <w:rsid w:val="00186AF0"/>
    <w:rsid w:val="0019431D"/>
    <w:rsid w:val="001E50FB"/>
    <w:rsid w:val="001F6933"/>
    <w:rsid w:val="00214772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414A5"/>
    <w:rsid w:val="004B337A"/>
    <w:rsid w:val="004C2DB2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D796D"/>
    <w:rsid w:val="005E4AB8"/>
    <w:rsid w:val="005F0073"/>
    <w:rsid w:val="005F4627"/>
    <w:rsid w:val="00627F6A"/>
    <w:rsid w:val="00657B8E"/>
    <w:rsid w:val="00693392"/>
    <w:rsid w:val="0073619E"/>
    <w:rsid w:val="007574B5"/>
    <w:rsid w:val="007B22A6"/>
    <w:rsid w:val="007B5AFD"/>
    <w:rsid w:val="007D5A5D"/>
    <w:rsid w:val="007F12D4"/>
    <w:rsid w:val="008155EE"/>
    <w:rsid w:val="008613BD"/>
    <w:rsid w:val="00863025"/>
    <w:rsid w:val="008668F4"/>
    <w:rsid w:val="00871F01"/>
    <w:rsid w:val="00910A89"/>
    <w:rsid w:val="00920CA0"/>
    <w:rsid w:val="009218D2"/>
    <w:rsid w:val="00935C70"/>
    <w:rsid w:val="009419D8"/>
    <w:rsid w:val="00946FC6"/>
    <w:rsid w:val="00A71431"/>
    <w:rsid w:val="00A84C69"/>
    <w:rsid w:val="00AC24FB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7971</izvorni_sadrzaj>
    <derivirana_varijabla naziv="DomainObject.Predmet.Broj_1">7971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St-7971/2015</izvorni_sadrzaj>
    <derivirana_varijabla naziv="DomainObject.Predmet.OznakaBroj_1">St-7971/2015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LODAR-90 d.o.o. zastupanog po punomoćniku LJILJANA (JURIĆ) CRNOJA</izvorni_sadrzaj>
    <derivirana_varijabla naziv="DomainObject.Predmet.ProtustrankaFormated_1">  LODAR-90 d.o.o. zastupanog po punomoćniku LJILJANA (JURIĆ) CRNOJA</derivirana_varijabla>
  </DomainObject.Predmet.ProtustrankaFormated>
  <DomainObject.Predmet.ProtustrankaFormatedOIB>
    <izvorni_sadrzaj>  LODAR-90 d.o.o., OIB 62687190282 zastupanog po punomoćniku LJILJANA (JURIĆ) CRNOJA</izvorni_sadrzaj>
    <derivirana_varijabla naziv="DomainObject.Predmet.ProtustrankaFormatedOIB_1">  LODAR-90 d.o.o., OIB 62687190282 zastupanog po punomoćniku LJILJANA (JURIĆ) CRNOJA</derivirana_varijabla>
  </DomainObject.Predmet.ProtustrankaFormatedOIB>
  <DomainObject.Predmet.ProtustrankaFormatedWithAdress>
    <izvorni_sadrzaj> LODAR-90 d.o.o., Žabanjska 11, 10000 Zagreb zastupanog po punomoćniku LJILJANA (JURIĆ) CRNOJA</izvorni_sadrzaj>
    <derivirana_varijabla naziv="DomainObject.Predmet.ProtustrankaFormatedWithAdress_1"> LODAR-90 d.o.o., Žabanjska 11, 10000 Zagreb zastupanog po punomoćniku LJILJANA (JURIĆ) CRNOJA</derivirana_varijabla>
  </DomainObject.Predmet.ProtustrankaFormatedWithAdress>
  <DomainObject.Predmet.ProtustrankaFormatedWithAdressOIB>
    <izvorni_sadrzaj> LODAR-90 d.o.o., OIB 62687190282, Žabanjska 11, 10000 Zagreb zastupanog po punomoćniku LJILJANA (JURIĆ) CRNOJA</izvorni_sadrzaj>
    <derivirana_varijabla naziv="DomainObject.Predmet.ProtustrankaFormatedWithAdressOIB_1"> LODAR-90 d.o.o., OIB 62687190282, Žabanjska 11, 10000 Zagreb zastupanog po punomoćniku LJILJANA (JURIĆ) CRNOJA</derivirana_varijabla>
  </DomainObject.Predmet.ProtustrankaFormatedWithAdressOIB>
  <DomainObject.Predmet.ProtustrankaWithAdress>
    <izvorni_sadrzaj>LODAR-90 d.o.o. Žabanjska 11, 10000 Zagreb</izvorni_sadrzaj>
    <derivirana_varijabla naziv="DomainObject.Predmet.ProtustrankaWithAdress_1">LODAR-90 d.o.o. Žabanjska 11, 10000 Zagreb</derivirana_varijabla>
  </DomainObject.Predmet.ProtustrankaWithAdress>
  <DomainObject.Predmet.ProtustrankaWithAdressOIB>
    <izvorni_sadrzaj>LODAR-90 d.o.o., OIB 62687190282, Žabanjska 11, 10000 Zagreb</izvorni_sadrzaj>
    <derivirana_varijabla naziv="DomainObject.Predmet.ProtustrankaWithAdressOIB_1">LODAR-90 d.o.o., OIB 62687190282, Žabanjska 11, 10000 Zagreb</derivirana_varijabla>
  </DomainObject.Predmet.ProtustrankaWithAdressOIB>
  <DomainObject.Predmet.ProtustrankaNazivFormated>
    <izvorni_sadrzaj>LODAR-90 d.o.o.</izvorni_sadrzaj>
    <derivirana_varijabla naziv="DomainObject.Predmet.ProtustrankaNazivFormated_1">LODAR-90 d.o.o.</derivirana_varijabla>
  </DomainObject.Predmet.ProtustrankaNazivFormated>
  <DomainObject.Predmet.ProtustrankaNazivFormatedOIB>
    <izvorni_sadrzaj>LODAR-90 d.o.o., OIB 62687190282</izvorni_sadrzaj>
    <derivirana_varijabla naziv="DomainObject.Predmet.ProtustrankaNazivFormatedOIB_1">LODAR-90 d.o.o., OIB 62687190282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LODAR-90 d.o.o. zastupanog po punomoćniku LJILJANA (JURIĆ) CRNOJA</item>
    </izvorni_sadrzaj>
    <derivirana_varijabla naziv="DomainObject.Predmet.ProtuStrankaListFormated_1">
      <item>LODAR-90 d.o.o. zastupanog po punomoćniku LJILJANA (JURIĆ) CRNOJA</item>
    </derivirana_varijabla>
  </DomainObject.Predmet.ProtuStrankaListFormated>
  <DomainObject.Predmet.ProtuStrankaListFormatedOIB>
    <izvorni_sadrzaj>
      <item>LODAR-90 d.o.o., OIB 62687190282 zastupanog po punomoćniku LJILJANA (JURIĆ) CRNOJA</item>
    </izvorni_sadrzaj>
    <derivirana_varijabla naziv="DomainObject.Predmet.ProtuStrankaListFormatedOIB_1">
      <item>LODAR-90 d.o.o., OIB 62687190282 zastupanog po punomoćniku LJILJANA (JURIĆ) CRNOJA</item>
    </derivirana_varijabla>
  </DomainObject.Predmet.ProtuStrankaListFormatedOIB>
  <DomainObject.Predmet.ProtuStrankaListFormatedWithAdress>
    <izvorni_sadrzaj>
      <item>LODAR-90 d.o.o., Žabanjska 11, 10000 Zagreb zastupanog po punomoćniku LJILJANA (JURIĆ) CRNOJA</item>
    </izvorni_sadrzaj>
    <derivirana_varijabla naziv="DomainObject.Predmet.ProtuStrankaListFormatedWithAdress_1">
      <item>LODAR-90 d.o.o., Žabanjska 11, 10000 Zagreb zastupanog po punomoćniku LJILJANA (JURIĆ) CRNOJA</item>
    </derivirana_varijabla>
  </DomainObject.Predmet.ProtuStrankaListFormatedWithAdress>
  <DomainObject.Predmet.ProtuStrankaListFormatedWithAdressOIB>
    <izvorni_sadrzaj>
      <item>LODAR-90 d.o.o., OIB 62687190282, Žabanjska 11, 10000 Zagreb zastupanog po punomoćniku LJILJANA (JURIĆ) CRNOJA</item>
    </izvorni_sadrzaj>
    <derivirana_varijabla naziv="DomainObject.Predmet.ProtuStrankaListFormatedWithAdressOIB_1">
      <item>LODAR-90 d.o.o., OIB 62687190282, Žabanjska 11, 10000 Zagreb zastupanog po punomoćniku LJILJANA (JURIĆ) CRNOJA</item>
    </derivirana_varijabla>
  </DomainObject.Predmet.ProtuStrankaListFormatedWithAdressOIB>
  <DomainObject.Predmet.ProtuStrankaListNazivFormated>
    <izvorni_sadrzaj>
      <item>LODAR-90 d.o.o.</item>
    </izvorni_sadrzaj>
    <derivirana_varijabla naziv="DomainObject.Predmet.ProtuStrankaListNazivFormated_1">
      <item>LODAR-90 d.o.o.</item>
    </derivirana_varijabla>
  </DomainObject.Predmet.ProtuStrankaListNazivFormated>
  <DomainObject.Predmet.ProtuStrankaListNazivFormatedOIB>
    <izvorni_sadrzaj>
      <item>LODAR-90 d.o.o., OIB 62687190282</item>
    </izvorni_sadrzaj>
    <derivirana_varijabla naziv="DomainObject.Predmet.ProtuStrankaListNazivFormatedOIB_1">
      <item>LODAR-90 d.o.o., OIB 62687190282</item>
    </derivirana_varijabla>
  </DomainObject.Predmet.ProtuStrankaListNazivFormatedOIB>
  <DomainObject.Predmet.OstaliListFormated>
    <izvorni_sadrzaj>
      <item>LJILJANA (JURIĆ) CRNOJA punomoćnik sudionika u postupku LODAR-90 d.o.o.</item>
    </izvorni_sadrzaj>
    <derivirana_varijabla naziv="DomainObject.Predmet.OstaliListFormated_1">
      <item>LJILJANA (JURIĆ) CRNOJA punomoćnik sudionika u postupku LODAR-90 d.o.o.</item>
    </derivirana_varijabla>
  </DomainObject.Predmet.OstaliListFormated>
  <DomainObject.Predmet.OstaliListFormatedOIB>
    <izvorni_sadrzaj>
      <item>LJILJANA (JURIĆ) CRNOJA, OIB 26606881368 punomoćnik sudionika u postupku LODAR-90 d.o.o.</item>
    </izvorni_sadrzaj>
    <derivirana_varijabla naziv="DomainObject.Predmet.OstaliListFormatedOIB_1">
      <item>LJILJANA (JURIĆ) CRNOJA, OIB 26606881368 punomoćnik sudionika u postupku LODAR-90 d.o.o.</item>
    </derivirana_varijabla>
  </DomainObject.Predmet.OstaliListFormatedOIB>
  <DomainObject.Predmet.OstaliListFormatedWithAdress>
    <izvorni_sadrzaj>
      <item>LJILJANA (JURIĆ) CRNOJA, ŽABANJSKA ULICA 11, 10000 Zagreb punomoćnik sudionika u postupku LODAR-90 d.o.o.</item>
    </izvorni_sadrzaj>
    <derivirana_varijabla naziv="DomainObject.Predmet.OstaliListFormatedWithAdress_1">
      <item>LJILJANA (JURIĆ) CRNOJA, ŽABANJSKA ULICA 11, 10000 Zagreb punomoćnik sudionika u postupku LODAR-90 d.o.o.</item>
    </derivirana_varijabla>
  </DomainObject.Predmet.OstaliListFormatedWithAdress>
  <DomainObject.Predmet.OstaliListFormatedWithAdressOIB>
    <izvorni_sadrzaj>
      <item>LJILJANA (JURIĆ) CRNOJA, OIB 26606881368, ŽABANJSKA ULICA 11, 10000 Zagreb punomoćnik sudionika u postupku LODAR-90 d.o.o.</item>
    </izvorni_sadrzaj>
    <derivirana_varijabla naziv="DomainObject.Predmet.OstaliListFormatedWithAdressOIB_1">
      <item>LJILJANA (JURIĆ) CRNOJA, OIB 26606881368, ŽABANJSKA ULICA 11, 10000 Zagreb punomoćnik sudionika u postupku LODAR-90 d.o.o.</item>
    </derivirana_varijabla>
  </DomainObject.Predmet.OstaliListFormatedWithAdressOIB>
  <DomainObject.Predmet.OstaliListNazivFormated>
    <izvorni_sadrzaj>
      <item>LJILJANA (JURIĆ) CRNOJA</item>
    </izvorni_sadrzaj>
    <derivirana_varijabla naziv="DomainObject.Predmet.OstaliListNazivFormated_1">
      <item>LJILJANA (JURIĆ) CRNOJA</item>
    </derivirana_varijabla>
  </DomainObject.Predmet.OstaliListNazivFormated>
  <DomainObject.Predmet.OstaliListNazivFormatedOIB>
    <izvorni_sadrzaj>
      <item>LJILJANA (JURIĆ) CRNOJA, OIB 26606881368</item>
    </izvorni_sadrzaj>
    <derivirana_varijabla naziv="DomainObject.Predmet.OstaliListNazivFormatedOIB_1">
      <item>LJILJANA (JURIĆ) CRNOJA, OIB 26606881368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LODAR-90 d.o.o.</izvorni_sadrzaj>
    <derivirana_varijabla naziv="DomainObject.Predmet.ProtustrankaIDrugi_1">LODAR-90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LODAR-90 d.o.o., OIB 62687190282, Žabanjska 11, 10000 Zagreb</izvorni_sadrzaj>
    <derivirana_varijabla naziv="DomainObject.Predmet.ProtustrankaIDrugiAdressOIB_1">LODAR-90 d.o.o., OIB 62687190282, Žabanjska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LODAR-90 d.o.o.</item>
      <item>LJILJANA (JURIĆ) CRNOJA</item>
    </izvorni_sadrzaj>
    <derivirana_varijabla naziv="DomainObject.Predmet.SudioniciListNaziv_1">
      <item>FINA Regionalni centar Zagreb</item>
      <item>LODAR-90 d.o.o.</item>
      <item>LJILJANA (JURIĆ) CRNOJA</item>
    </derivirana_varijabla>
  </DomainObject.Predmet.SudioniciListNaziv>
  <DomainObject.Predmet.SudioniciListAdressOIB>
    <izvorni_sadrzaj>
      <item>LODAR-90 d.o.o., OIB 62687190282, Žabanjska 11,10000 Zagreb</item>
      <item>FINA Regionalni centar Zagreb, OIB 85821130368, Trg svibanjskih žrtava 1995. br. 1,10000 Zagreb</item>
      <item>LJILJANA (JURIĆ) CRNOJA, OIB 26606881368, ŽABANJSKA ULICA 11,10000 Zagreb</item>
    </izvorni_sadrzaj>
    <derivirana_varijabla naziv="DomainObject.Predmet.SudioniciListAdressOIB_1">
      <item>LODAR-90 d.o.o., OIB 62687190282, Žabanjska 11,10000 Zagreb</item>
      <item>FINA Regionalni centar Zagreb, OIB 85821130368, Trg svibanjskih žrtava 1995. br. 1,10000 Zagreb</item>
      <item>LJILJANA (JURIĆ) CRNOJA, OIB 26606881368, ŽABANJSKA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62687190282</item>
      <item>, OIB 26606881368</item>
    </izvorni_sadrzaj>
    <derivirana_varijabla naziv="DomainObject.Predmet.SudioniciListNazivOIB_1">
      <item>, OIB 85821130368</item>
      <item>, OIB 62687190282</item>
      <item>, OIB 26606881368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A909D-CD1E-40D6-9333-80819AF92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2016-01-29T09:31:00Z</dcterms:created>
  <dc:creator>ilukac</dc:creator>
  <cp:lastModifiedBy>Višnja Svečak</cp:lastModifiedBy>
  <cp:lastPrinted>2016-01-29T09:31:00Z</cp:lastPrinted>
  <dcterms:modified xmlns:xsi="http://www.w3.org/2001/XMLSchema-instance" xsi:type="dcterms:W3CDTF">2016-01-29T09:34:00Z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