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243e" w14:paraId="8ba243e" w:rsidRDefault="00BC2FAB" w:rsidR="00BC2FAB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CC71E9">
        <w:t xml:space="preserve">                       </w:t>
      </w:r>
      <w:r w:rsidR="00827DD0" w:rsidRPr="00491880">
        <w:t xml:space="preserve">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0B6D06">
        <w:t>-555</w:t>
      </w:r>
      <w:r w:rsidR="00F53DB7">
        <w:t>/16</w:t>
      </w:r>
      <w:r w:rsidR="00CC71E9">
        <w:t>-10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 xml:space="preserve">, za otvaranje stečajnog postupka nad dužnikom </w:t>
      </w:r>
      <w:r w:rsidR="000B6D06" w:rsidRPr="000B6D06">
        <w:rPr>
          <w:lang w:val="pt-BR"/>
        </w:rPr>
        <w:t>LET LOGISTIKA d.o.o., Zagreb, Podbrežje XIV. 21, OIB: 33127370661</w:t>
      </w:r>
      <w:r w:rsidR="000B6D06">
        <w:rPr>
          <w:lang w:val="pt-BR"/>
        </w:rPr>
        <w:t>, kojeg zastupa punomoćnica Dunja Kutle, odvjetnica u Zagrebu, Gundulićeva 45ª/I kat</w:t>
      </w:r>
      <w:r w:rsidR="00491880" w:rsidRPr="00A11B02">
        <w:t xml:space="preserve">, </w:t>
      </w:r>
      <w:r w:rsidR="00BC2FAB">
        <w:t>4</w:t>
      </w:r>
      <w:r w:rsidR="000B6D06">
        <w:rPr>
          <w:lang w:val="pt-BR"/>
        </w:rPr>
        <w:t>. travnja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0B6D06" w:rsidP="00F53DB7" w:rsidR="00827DD0">
      <w:pPr>
        <w:ind w:firstLine="720"/>
        <w:jc w:val="both"/>
      </w:pPr>
      <w:r>
        <w:t xml:space="preserve">I. </w:t>
      </w:r>
      <w:r w:rsidR="00827DD0"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6B7521" w:rsidRPr="00F53DB7">
        <w:rPr>
          <w:lang w:val="pt-BR"/>
        </w:rPr>
        <w:t xml:space="preserve">dužnikom </w:t>
      </w:r>
      <w:r w:rsidRPr="000B6D06">
        <w:rPr>
          <w:lang w:val="pt-BR"/>
        </w:rPr>
        <w:t>LET LOGISTIKA d.o.o., Zagreb, Podbrežje XIV. 21, OIB: 33127370661</w:t>
      </w:r>
      <w:r w:rsidR="00491880" w:rsidRPr="00491880">
        <w:t>.</w:t>
      </w:r>
    </w:p>
    <w:p w:rsidRDefault="000B6D06" w:rsidP="00F53DB7" w:rsidR="00A11B02" w:rsidRPr="00491880">
      <w:pPr>
        <w:ind w:left="768"/>
        <w:jc w:val="both"/>
      </w:pPr>
      <w:r>
        <w:t>II. Ročište određeno za dan 7. travnja 2016. u 9.30 sati neće se održati.</w:t>
      </w: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A11B02">
        <w:t>8.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0B6D06" w:rsidRPr="000B6D06">
        <w:rPr>
          <w:lang w:val="pt-BR"/>
        </w:rPr>
        <w:t>dužnikom LET LOGISTIKA d.o.o., Zagreb</w:t>
      </w:r>
      <w:r w:rsidR="000B6D06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0B6D06">
        <w:t>podneskom od 29</w:t>
      </w:r>
      <w:r w:rsidR="00F53DB7">
        <w:t>. ožujka</w:t>
      </w:r>
      <w:r w:rsidR="00A11B02">
        <w:t xml:space="preserve"> 2016. dostavio po</w:t>
      </w:r>
      <w:r w:rsidR="006B7521">
        <w:t xml:space="preserve">tvrdu Financijske agencije od </w:t>
      </w:r>
      <w:r w:rsidR="000B6D06">
        <w:t>29</w:t>
      </w:r>
      <w:r w:rsidR="00F53DB7">
        <w:t>. ožujka</w:t>
      </w:r>
      <w:r w:rsidR="00A11B02">
        <w:t xml:space="preserve"> 2016</w:t>
      </w:r>
      <w:r w:rsidR="006B7521">
        <w:t>. (</w:t>
      </w:r>
      <w:r w:rsidR="000B6D06">
        <w:t>list 38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lastRenderedPageBreak/>
        <w:t xml:space="preserve">U Zagrebu </w:t>
      </w:r>
      <w:r w:rsidR="00BC2FAB">
        <w:t>4</w:t>
      </w:r>
      <w:r w:rsidR="000B6D06">
        <w:t>. 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BC2FAB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BC2FAB" w:rsidP="00BC2FAB" w:rsidR="00900561">
      <w:pPr>
        <w:pStyle w:val="Tijeloteksta"/>
        <w:ind w:left="5760"/>
        <w:jc w:val="right"/>
      </w:pPr>
      <w:r>
        <w:t xml:space="preserve">      Gordan Zubak</w:t>
      </w:r>
      <w:r w:rsidR="00CC71E9">
        <w:t>, v.r.</w:t>
      </w:r>
      <w:r>
        <w:t xml:space="preserve"> </w:t>
      </w:r>
    </w:p>
    <w:p w:rsidRDefault="00BC2FAB" w:rsidP="00BC2FAB" w:rsidR="00BC2FAB">
      <w:pPr>
        <w:pStyle w:val="Tijeloteksta"/>
        <w:ind w:left="5760"/>
        <w:jc w:val="right"/>
      </w:pPr>
    </w:p>
    <w:p w:rsidRDefault="00BC2FAB" w:rsidP="00BC2FAB" w:rsidR="00BC2FAB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CC71E9" w:rsidP="001745C1" w:rsidR="00CC71E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CC71E9" w:rsidP="00161E4E" w:rsidR="00CC71E9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BC2FAB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FAB" w:rsidP="00BC2FAB" w:rsidR="00BC2FAB">
      <w:r>
        <w:separator/>
      </w:r>
    </w:p>
  </w:endnote>
  <w:endnote w:id="0" w:type="continuationSeparator">
    <w:p w:rsidRDefault="00BC2FAB" w:rsidP="00BC2FAB" w:rsidR="00BC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FAB" w:rsidP="00BC2FAB" w:rsidR="00BC2FAB">
      <w:r>
        <w:separator/>
      </w:r>
    </w:p>
  </w:footnote>
  <w:footnote w:id="0" w:type="continuationSeparator">
    <w:p w:rsidRDefault="00BC2FAB" w:rsidP="00BC2FAB" w:rsidR="00BC2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471132"/>
      <w:docPartObj>
        <w:docPartGallery w:val="Page Numbers (Top of Page)"/>
        <w:docPartUnique/>
      </w:docPartObj>
    </w:sdtPr>
    <w:sdtEndPr/>
    <w:sdtContent>
      <w:p w:rsidRDefault="00BC2FAB" w:rsidP="00BC2FAB" w:rsidR="00BC2FAB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1E9">
          <w:rPr>
            <w:noProof/>
          </w:rPr>
          <w:t>2</w:t>
        </w:r>
        <w:r>
          <w:fldChar w:fldCharType="end"/>
        </w:r>
        <w:r>
          <w:tab/>
          <w:t>67. St-555/16</w:t>
        </w:r>
        <w:r w:rsidR="00CC71E9">
          <w:t>-10</w:t>
        </w:r>
      </w:p>
    </w:sdtContent>
  </w:sdt>
  <w:p w:rsidRDefault="00BC2FAB" w:rsidR="00BC2F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6D06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2FAB"/>
    <w:rsid w:val="00BC5EF0"/>
    <w:rsid w:val="00BE3959"/>
    <w:rsid w:val="00BE39EF"/>
    <w:rsid w:val="00BF1284"/>
    <w:rsid w:val="00BF630B"/>
    <w:rsid w:val="00BF6E62"/>
    <w:rsid w:val="00C067B5"/>
    <w:rsid w:val="00C70E09"/>
    <w:rsid w:val="00CC71E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2F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2FAB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BC2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2FA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C2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C2FA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2F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2FAB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BC2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2FA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C2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C2FA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 LOGISTIKA d.o.o. zastupanog po punomoćniku Anita Letica; Dunja Kutle</izvorni_sadrzaj>
    <derivirana_varijabla naziv="DomainObject.Predmet.ProtustrankaFormated_1">  LET LOGISTIKA d.o.o. zastupanog po punomoćniku Anita Letica; Dunja Kutle</derivirana_varijabla>
  </DomainObject.Predmet.ProtustrankaFormated>
  <DomainObject.Predmet.ProtustrankaFormatedOIB>
    <izvorni_sadrzaj>  LET LOGISTIKA d.o.o., OIB 33127370661 zastupanog po punomoćniku Anita Letica; Dunja Kutle</izvorni_sadrzaj>
    <derivirana_varijabla naziv="DomainObject.Predmet.ProtustrankaFormatedOIB_1">  LET LOGISTIKA d.o.o., OIB 33127370661 zastupanog po punomoćniku Anita Letica; Dunja Kutle</derivirana_varijabla>
  </DomainObject.Predmet.ProtustrankaFormatedOIB>
  <DomainObject.Predmet.ProtustrankaFormatedWithAdress>
    <izvorni_sadrzaj> LET LOGISTIKA d.o.o., Podbrežje XIV. 21, 10000 Zagreb zastupanog po punomoćniku Anita Letica; Dunja Kutle</izvorni_sadrzaj>
    <derivirana_varijabla naziv="DomainObject.Predmet.ProtustrankaFormatedWithAdress_1"> LET LOGISTIKA d.o.o., Podbrežje XIV. 21, 10000 Zagreb zastupanog po punomoćniku Anita Letica; Dunja Kutle</derivirana_varijabla>
  </DomainObject.Predmet.ProtustrankaFormatedWithAdress>
  <DomainObject.Predmet.ProtustrankaFormatedWithAdressOIB>
    <izvorni_sadrzaj> LET LOGISTIKA d.o.o., OIB 33127370661, Podbrežje XIV. 21, 10000 Zagreb zastupanog po punomoćniku Anita Letica; Dunja Kutle</izvorni_sadrzaj>
    <derivirana_varijabla naziv="DomainObject.Predmet.ProtustrankaFormatedWithAdressOIB_1"> LET LOGISTIKA d.o.o., OIB 33127370661, Podbrežje XIV. 21, 10000 Zagreb zastupanog po punomoćniku Anita Letica; Dunja Kutle</derivirana_varijabla>
  </DomainObject.Predmet.ProtustrankaFormatedWithAdressOIB>
  <DomainObject.Predmet.ProtustrankaWithAdress>
    <izvorni_sadrzaj>LET LOGISTIKA d.o.o. Podbrežje XIV. 21, 10000 Zagreb</izvorni_sadrzaj>
    <derivirana_varijabla naziv="DomainObject.Predmet.ProtustrankaWithAdress_1">LET LOGISTIKA d.o.o. Podbrežje XIV. 21, 10000 Zagreb</derivirana_varijabla>
  </DomainObject.Predmet.ProtustrankaWithAdress>
  <DomainObject.Predmet.ProtustrankaWithAdressOIB>
    <izvorni_sadrzaj>LET LOGISTIKA d.o.o., OIB 33127370661, Podbrežje XIV. 21, 10000 Zagreb</izvorni_sadrzaj>
    <derivirana_varijabla naziv="DomainObject.Predmet.ProtustrankaWithAdressOIB_1">LET LOGISTIKA d.o.o., OIB 33127370661, Podbrežje XIV. 21, 10000 Zagreb</derivirana_varijabla>
  </DomainObject.Predmet.ProtustrankaWithAdressOIB>
  <DomainObject.Predmet.ProtustrankaNazivFormated>
    <izvorni_sadrzaj>LET LOGISTIKA d.o.o.</izvorni_sadrzaj>
    <derivirana_varijabla naziv="DomainObject.Predmet.ProtustrankaNazivFormated_1">LET LOGISTIKA d.o.o.</derivirana_varijabla>
  </DomainObject.Predmet.ProtustrankaNazivFormated>
  <DomainObject.Predmet.ProtustrankaNazivFormatedOIB>
    <izvorni_sadrzaj>LET LOGISTIKA d.o.o., OIB 33127370661</izvorni_sadrzaj>
    <derivirana_varijabla naziv="DomainObject.Predmet.ProtustrankaNazivFormatedOIB_1">LET LOGISTIKA d.o.o., OIB 33127370661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 LOGISTIKA d.o.o. zastupanog po punomoćniku Anita Letica; Dunja Kutle</item>
    </izvorni_sadrzaj>
    <derivirana_varijabla naziv="DomainObject.Predmet.ProtuStrankaListFormated_1">
      <item>LET LOGISTIKA d.o.o. zastupanog po punomoćniku Anita Letica; Dunja Kutle</item>
    </derivirana_varijabla>
  </DomainObject.Predmet.ProtuStrankaListFormated>
  <DomainObject.Predmet.ProtuStrankaListFormatedOIB>
    <izvorni_sadrzaj>
      <item>LET LOGISTIKA d.o.o., OIB 33127370661 zastupanog po punomoćniku Anita Letica; Dunja Kutle</item>
    </izvorni_sadrzaj>
    <derivirana_varijabla naziv="DomainObject.Predmet.ProtuStrankaListFormatedOIB_1">
      <item>LET LOGISTIKA d.o.o., OIB 33127370661 zastupanog po punomoćniku Anita Letica; Dunja Kutle</item>
    </derivirana_varijabla>
  </DomainObject.Predmet.ProtuStrankaListFormatedOIB>
  <DomainObject.Predmet.ProtuStrankaListFormatedWithAdress>
    <izvorni_sadrzaj>
      <item>LET LOGISTIKA d.o.o., Podbrežje XIV. 21, 10000 Zagreb zastupanog po punomoćniku Anita Letica; Dunja Kutle</item>
    </izvorni_sadrzaj>
    <derivirana_varijabla naziv="DomainObject.Predmet.ProtuStrankaListFormatedWithAdress_1">
      <item>LET LOGISTIKA d.o.o., Podbrežje XIV. 21, 10000 Zagreb zastupanog po punomoćniku Anita Letica; Dunja Kutle</item>
    </derivirana_varijabla>
  </DomainObject.Predmet.ProtuStrankaListFormatedWithAdress>
  <DomainObject.Predmet.ProtuStrankaListFormatedWithAdressOIB>
    <izvorni_sadrzaj>
      <item>LET LOGISTIKA d.o.o., OIB 33127370661, Podbrežje XIV. 21, 10000 Zagreb zastupanog po punomoćniku Anita Letica; Dunja Kutle</item>
    </izvorni_sadrzaj>
    <derivirana_varijabla naziv="DomainObject.Predmet.ProtuStrankaListFormatedWithAdressOIB_1">
      <item>LET LOGISTIKA d.o.o., OIB 33127370661, Podbrežje XIV. 21, 10000 Zagreb zastupanog po punomoćniku Anita Letica; Dunja Kutle</item>
    </derivirana_varijabla>
  </DomainObject.Predmet.ProtuStrankaListFormatedWithAdressOIB>
  <DomainObject.Predmet.ProtuStrankaListNazivFormated>
    <izvorni_sadrzaj>
      <item>LET LOGISTIKA d.o.o.</item>
    </izvorni_sadrzaj>
    <derivirana_varijabla naziv="DomainObject.Predmet.ProtuStrankaListNazivFormated_1">
      <item>LET LOGISTIKA d.o.o.</item>
    </derivirana_varijabla>
  </DomainObject.Predmet.ProtuStrankaListNazivFormated>
  <DomainObject.Predmet.ProtuStrankaListNazivFormatedOIB>
    <izvorni_sadrzaj>
      <item>LET LOGISTIKA d.o.o., OIB 33127370661</item>
    </izvorni_sadrzaj>
    <derivirana_varijabla naziv="DomainObject.Predmet.ProtuStrankaListNazivFormatedOIB_1">
      <item>LET LOGISTIKA d.o.o., OIB 33127370661</item>
    </derivirana_varijabla>
  </DomainObject.Predmet.ProtuStrankaListNazivFormatedOIB>
  <DomainObject.Predmet.OstaliListFormated>
    <izvorni_sadrzaj>
      <item>Anita Letica punomoćnik sudionika u postupku LET LOGISTIKA d.o.o.</item>
      <item>Dunja Kutle punomoćnik sudionika u postupku LET LOGISTIKA d.o.o.</item>
    </izvorni_sadrzaj>
    <derivirana_varijabla naziv="DomainObject.Predmet.OstaliListFormated_1">
      <item>Anita Letica punomoćnik sudionika u postupku LET LOGISTIKA d.o.o.</item>
      <item>Dunja Kutle punomoćnik sudionika u postupku LET LOGISTIKA d.o.o.</item>
    </derivirana_varijabla>
  </DomainObject.Predmet.OstaliListFormated>
  <DomainObject.Predmet.OstaliListFormatedOIB>
    <izvorni_sadrzaj>
      <item>Anita Letica, OIB 86063621935 punomoćnik sudionika u postupku LET LOGISTIKA d.o.o.</item>
      <item>Dunja Kutle, OIB 65932468851 punomoćnik sudionika u postupku LET LOGISTIKA d.o.o.</item>
    </izvorni_sadrzaj>
    <derivirana_varijabla naziv="DomainObject.Predmet.OstaliListFormatedOIB_1">
      <item>Anita Letica, OIB 86063621935 punomoćnik sudionika u postupku LET LOGISTIKA d.o.o.</item>
      <item>Dunja Kutle, OIB 65932468851 punomoćnik sudionika u postupku LET LOGISTIKA d.o.o.</item>
    </derivirana_varijabla>
  </DomainObject.Predmet.OstaliListFormatedOIB>
  <DomainObject.Predmet.OstaliListFormatedWithAdress>
    <izvorni_sadrzaj>
      <item>Anita Letica, Podbrežje Xiv. 21, 10000 Zagreb punomoćnik sudionika u postupku LET LOGISTIKA d.o.o.</item>
      <item>Dunja Kutle, A. Hebranga 9/I, 10000 Zagreb punomoćnik sudionika u postupku LET LOGISTIKA d.o.o.</item>
    </izvorni_sadrzaj>
    <derivirana_varijabla naziv="DomainObject.Predmet.OstaliListFormatedWithAdress_1">
      <item>Anita Letica, Podbrežje Xiv. 21, 10000 Zagreb punomoćnik sudionika u postupku LET LOGISTIKA d.o.o.</item>
      <item>Dunja Kutle, A. Hebranga 9/I, 10000 Zagreb punomoćnik sudionika u postupku LET LOGISTIKA d.o.o.</item>
    </derivirana_varijabla>
  </DomainObject.Predmet.OstaliListFormatedWithAdress>
  <DomainObject.Predmet.OstaliListFormatedWithAdressOIB>
    <izvorni_sadrzaj>
      <item>Anita Letica, OIB 86063621935, Podbrežje Xiv. 21, 10000 Zagreb punomoćnik sudionika u postupku LET LOGISTIKA d.o.o.</item>
      <item>Dunja Kutle, OIB 65932468851, A. Hebranga 9/I, 10000 Zagreb punomoćnik sudionika u postupku LET LOGISTIKA d.o.o.</item>
    </izvorni_sadrzaj>
    <derivirana_varijabla naziv="DomainObject.Predmet.OstaliListFormatedWithAdressOIB_1">
      <item>Anita Letica, OIB 86063621935, Podbrežje Xiv. 21, 10000 Zagreb punomoćnik sudionika u postupku LET LOGISTIKA d.o.o.</item>
      <item>Dunja Kutle, OIB 65932468851, A. Hebranga 9/I, 10000 Zagreb punomoćnik sudionika u postupku LET LOGISTIKA d.o.o.</item>
    </derivirana_varijabla>
  </DomainObject.Predmet.OstaliListFormatedWithAdressOIB>
  <DomainObject.Predmet.OstaliListNazivFormated>
    <izvorni_sadrzaj>
      <item>Anita Letica</item>
      <item>Dunja Kutle</item>
    </izvorni_sadrzaj>
    <derivirana_varijabla naziv="DomainObject.Predmet.OstaliListNazivFormated_1">
      <item>Anita Letica</item>
      <item>Dunja Kutle</item>
    </derivirana_varijabla>
  </DomainObject.Predmet.OstaliListNazivFormated>
  <DomainObject.Predmet.OstaliListNazivFormatedOIB>
    <izvorni_sadrzaj>
      <item>Anita Letica, OIB 86063621935</item>
      <item>Dunja Kutle, OIB 65932468851</item>
    </izvorni_sadrzaj>
    <derivirana_varijabla naziv="DomainObject.Predmet.OstaliListNazivFormatedOIB_1">
      <item>Anita Letica, OIB 86063621935</item>
      <item>Dunja Kutle, OIB 65932468851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 LOGISTIKA d.o.o.</izvorni_sadrzaj>
    <derivirana_varijabla naziv="DomainObject.Predmet.ProtustrankaIDrugi_1">LET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 LOGISTIKA d.o.o., OIB 33127370661, Podbrežje XIV. 21, 10000 Zagreb</izvorni_sadrzaj>
    <derivirana_varijabla naziv="DomainObject.Predmet.ProtustrankaIDrugiAdressOIB_1">LET LOGISTIKA d.o.o., OIB 33127370661, Podbrežje XIV.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 LOGISTIKA d.o.o.</item>
      <item>Anita Letica</item>
      <item>Dunja Kutle</item>
    </izvorni_sadrzaj>
    <derivirana_varijabla naziv="DomainObject.Predmet.SudioniciListNaziv_1">
      <item>FINA Regionalni centar Zagreb</item>
      <item>LET LOGISTIKA d.o.o.</item>
      <item>Anita Letica</item>
      <item>Dunja Kutle</item>
    </derivirana_varijabla>
  </DomainObject.Predmet.SudioniciListNaziv>
  <DomainObject.Predmet.SudioniciListAdressOIB>
    <izvorni_sadrzaj>
      <item>FINA Regionalni centar Zagreb, OIB 85821130368, Trg svibanjskih žrtava 1995. 1,10000 Zagreb</item>
      <item>LET LOGISTIKA d.o.o., OIB 33127370661, Podbrežje XIV. 21,10000 Zagreb</item>
      <item>Anita Letica, OIB 86063621935, Podbrežje Xiv. 21,10000 Zagreb</item>
      <item>Dunja Kutle, OIB 65932468851, A. Hebranga 9/I,10000 Zagreb</item>
    </izvorni_sadrzaj>
    <derivirana_varijabla naziv="DomainObject.Predmet.SudioniciListAdressOIB_1">
      <item>FINA Regionalni centar Zagreb, OIB 85821130368, Trg svibanjskih žrtava 1995. 1,10000 Zagreb</item>
      <item>LET LOGISTIKA d.o.o., OIB 33127370661, Podbrežje XIV. 21,10000 Zagreb</item>
      <item>Anita Letica, OIB 86063621935, Podbrežje Xiv. 21,10000 Zagreb</item>
      <item>Dunja Kutle, OIB 65932468851, A. Hebranga 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33127370661</item>
      <item>, OIB 86063621935</item>
      <item>, OIB 65932468851</item>
    </izvorni_sadrzaj>
    <derivirana_varijabla naziv="DomainObject.Predmet.SudioniciListNazivOIB_1">
      <item>, OIB 85821130368</item>
      <item>, OIB 33127370661</item>
      <item>, OIB 86063621935</item>
      <item>, OIB 65932468851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1716</properties:Characters>
  <properties:Lines>60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2016-04-01T09:53:00Z</dcterms:created>
  <dc:creator>nmarkovic</dc:creator>
  <cp:lastModifiedBy>Ivana Rogić</cp:lastModifiedBy>
  <cp:lastPrinted>2016-04-04T09:38:00Z</cp:lastPrinted>
  <dcterms:modified xmlns:xsi="http://www.w3.org/2001/XMLSchema-instance" xsi:type="dcterms:W3CDTF">2016-04-04T09:39:00Z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