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b78e" w14:paraId="2c8b78e" w:rsidRDefault="00903677" w:rsidP="00ED5574" w:rsidR="00903677" w:rsidRPr="00FE2679">
      <w:pPr>
        <w:spacing w:lineRule="auto" w:line="240" w:after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ED5574" w:rsidR="00903677" w:rsidRPr="00FE267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05B66" w:rsidP="00ED5574" w:rsidR="00B05B66" w:rsidRPr="00FE2679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ED5574" w:rsidR="00903677" w:rsidRPr="00FE26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E2679">
        <w:rPr>
          <w:rFonts w:hAnsi="Times New Roman" w:ascii="Times New Roman"/>
          <w:sz w:val="24"/>
          <w:szCs w:val="24"/>
        </w:rPr>
        <w:t>REPUBLIKA HRVATSKA</w:t>
      </w:r>
    </w:p>
    <w:p w:rsidRDefault="00903677" w:rsidP="00ED5574" w:rsidR="00A06DC9" w:rsidRPr="00FE26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E2679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ED5574" w:rsidR="00DC739B" w:rsidRPr="00FE26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E2679">
        <w:rPr>
          <w:rFonts w:hAnsi="Times New Roman" w:ascii="Times New Roman"/>
          <w:sz w:val="24"/>
          <w:szCs w:val="24"/>
        </w:rPr>
        <w:t>Dr. Franje Tuđmana 35</w:t>
      </w:r>
    </w:p>
    <w:p w:rsidRDefault="00DC739B" w:rsidP="00ED5574" w:rsidR="00A06DC9" w:rsidRPr="00FE26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E2679">
        <w:rPr>
          <w:rFonts w:hAnsi="Times New Roman" w:ascii="Times New Roman"/>
          <w:sz w:val="24"/>
          <w:szCs w:val="24"/>
        </w:rPr>
        <w:t>Zadar</w:t>
      </w:r>
      <w:r w:rsidR="00903677" w:rsidRPr="00FE2679">
        <w:rPr>
          <w:rFonts w:hAnsi="Times New Roman" w:ascii="Times New Roman"/>
          <w:sz w:val="24"/>
          <w:szCs w:val="24"/>
        </w:rPr>
        <w:tab/>
      </w:r>
    </w:p>
    <w:p w:rsidRDefault="00A06DC9" w:rsidP="00ED5574" w:rsidR="00A06DC9" w:rsidRPr="00FE267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6DC9" w:rsidP="00ED5574" w:rsidR="00903677" w:rsidRPr="00FE267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E2679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ED5574" w:rsidR="00903677" w:rsidRPr="00FE267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03677" w:rsidP="00ED5574" w:rsidR="00903677" w:rsidRPr="00FE267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E2679">
        <w:rPr>
          <w:rFonts w:hAnsi="Times New Roman" w:ascii="Times New Roman"/>
          <w:sz w:val="24"/>
          <w:szCs w:val="24"/>
        </w:rPr>
        <w:t>R J E Š E N J E</w:t>
      </w:r>
    </w:p>
    <w:p w:rsidRDefault="00903677" w:rsidP="00D72635" w:rsidR="00903677" w:rsidRPr="00FE267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F46DB" w:rsidP="00820042" w:rsidR="00D72635" w:rsidRPr="00FE267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E2679">
        <w:rPr>
          <w:rFonts w:hAnsi="Times New Roman" w:ascii="Times New Roman"/>
          <w:sz w:val="24"/>
          <w:szCs w:val="24"/>
        </w:rPr>
        <w:t>Trgovački sud u Zadru, po sutkinji Ani Markač, u stečajnom postupku nad stečajnim dužnikom</w:t>
      </w:r>
      <w:r w:rsidR="00322D8B" w:rsidRPr="00FE2679">
        <w:rPr>
          <w:rFonts w:hAnsi="Times New Roman" w:ascii="Times New Roman"/>
          <w:sz w:val="24"/>
          <w:szCs w:val="24"/>
        </w:rPr>
        <w:t xml:space="preserve"> </w:t>
      </w:r>
      <w:r w:rsidR="00FE2679" w:rsidRPr="00FE2679">
        <w:rPr>
          <w:rFonts w:hAnsi="Times New Roman" w:ascii="Times New Roman"/>
          <w:sz w:val="24"/>
          <w:szCs w:val="24"/>
        </w:rPr>
        <w:t xml:space="preserve">INOSOLAR d.o.o. u stečaju, Zadar, Matije Gupca 29, OIB:61619320679, kojeg zastupa stečajna upraviteljica Ivanka Bosotina, iz Zadra, 29. studenog </w:t>
      </w:r>
      <w:r w:rsidR="00ED5574" w:rsidRPr="00FE2679">
        <w:rPr>
          <w:rFonts w:hAnsi="Times New Roman" w:ascii="Times New Roman"/>
          <w:sz w:val="24"/>
          <w:szCs w:val="24"/>
        </w:rPr>
        <w:t>2017.</w:t>
      </w:r>
      <w:r w:rsidRPr="00FE2679">
        <w:rPr>
          <w:rFonts w:hAnsi="Times New Roman" w:ascii="Times New Roman"/>
          <w:sz w:val="24"/>
          <w:szCs w:val="24"/>
        </w:rPr>
        <w:t>,</w:t>
      </w:r>
      <w:r w:rsidR="00AF3E4D" w:rsidRPr="00FE2679">
        <w:rPr>
          <w:rFonts w:hAnsi="Times New Roman" w:ascii="Times New Roman"/>
          <w:sz w:val="24"/>
          <w:szCs w:val="24"/>
        </w:rPr>
        <w:t xml:space="preserve"> </w:t>
      </w:r>
      <w:r w:rsidR="003B5BBB" w:rsidRPr="00FE2679">
        <w:rPr>
          <w:rFonts w:hAnsi="Times New Roman" w:ascii="Times New Roman"/>
          <w:sz w:val="24"/>
          <w:szCs w:val="24"/>
        </w:rPr>
        <w:t>postupajući po čl. 265. Stečajnog zakona (Narodne novine br. 71/15</w:t>
      </w:r>
      <w:r w:rsidR="00FE2679" w:rsidRPr="00FE2679">
        <w:rPr>
          <w:rFonts w:hAnsi="Times New Roman" w:ascii="Times New Roman"/>
          <w:sz w:val="24"/>
          <w:szCs w:val="24"/>
        </w:rPr>
        <w:t xml:space="preserve"> i 104/17</w:t>
      </w:r>
      <w:r w:rsidR="003B5BBB" w:rsidRPr="00FE2679">
        <w:rPr>
          <w:rFonts w:hAnsi="Times New Roman" w:ascii="Times New Roman"/>
          <w:sz w:val="24"/>
          <w:szCs w:val="24"/>
        </w:rPr>
        <w:t>),</w:t>
      </w:r>
    </w:p>
    <w:p w:rsidRDefault="00DC739B" w:rsidP="00DC739B" w:rsidR="00DC739B" w:rsidRPr="00FE267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03677" w:rsidP="00ED5574" w:rsidR="00903677" w:rsidRPr="00FE267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E2679">
        <w:rPr>
          <w:rFonts w:hAnsi="Times New Roman" w:ascii="Times New Roman"/>
          <w:sz w:val="24"/>
          <w:szCs w:val="24"/>
        </w:rPr>
        <w:t>r i j e š i o   j e</w:t>
      </w:r>
    </w:p>
    <w:p w:rsidRDefault="0006128E" w:rsidP="00ED5574" w:rsidR="0006128E" w:rsidRPr="00FE267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0055D" w:rsidP="00C0055D" w:rsidR="00C0055D" w:rsidRPr="00FE267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E2679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DC739B" w:rsidRPr="00FE2679">
        <w:rPr>
          <w:rFonts w:hAnsi="Times New Roman" w:ascii="Times New Roman"/>
          <w:sz w:val="24"/>
          <w:szCs w:val="24"/>
        </w:rPr>
        <w:t>I</w:t>
      </w:r>
      <w:r w:rsidRPr="00FE2679">
        <w:rPr>
          <w:rFonts w:hAnsi="Times New Roman" w:ascii="Times New Roman"/>
          <w:sz w:val="24"/>
          <w:szCs w:val="24"/>
        </w:rPr>
        <w:t>. (prvog) višeg isplatnog reda:</w:t>
      </w:r>
    </w:p>
    <w:p w:rsidRDefault="00FE2679" w:rsidP="00FE2679" w:rsidR="00FE2679" w:rsidRPr="00FE2679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513"/>
        <w:tblInd w:type="dxa" w:w="93"/>
        <w:tblLook w:val="04A0" w:noVBand="1" w:noHBand="0" w:lastColumn="0" w:firstColumn="1" w:lastRow="0" w:firstRow="1"/>
      </w:tblPr>
      <w:tblGrid>
        <w:gridCol w:w="663"/>
        <w:gridCol w:w="2005"/>
        <w:gridCol w:w="1896"/>
        <w:gridCol w:w="1701"/>
        <w:gridCol w:w="1832"/>
        <w:gridCol w:w="1429"/>
      </w:tblGrid>
      <w:tr w:rsidTr="000F3F92" w:rsidR="00FE2679" w:rsidRPr="00FE2679">
        <w:trPr>
          <w:trHeight w:val="795"/>
        </w:trPr>
        <w:tc>
          <w:tcPr>
            <w:tcW w:type="dxa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E2679" w:rsidP="000F3F92" w:rsidR="00FE2679" w:rsidRPr="00FE2679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Red. br.</w:t>
            </w:r>
          </w:p>
        </w:tc>
        <w:tc>
          <w:tcPr>
            <w:tcW w:type="dxa" w:w="20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E2679" w:rsidP="000F3F92" w:rsidR="00FE2679" w:rsidRPr="00FE2679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 xml:space="preserve">Ime i prezime/tvrtka ili naziv </w:t>
            </w:r>
          </w:p>
        </w:tc>
        <w:tc>
          <w:tcPr>
            <w:tcW w:type="dxa" w:w="18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E2679" w:rsidP="000F3F92" w:rsidR="00FE2679" w:rsidRPr="00FE2679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OIB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E2679" w:rsidP="000F3F92" w:rsidR="00FE2679" w:rsidRPr="00FE2679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Adresa/sjedište vjerovnika</w:t>
            </w:r>
          </w:p>
        </w:tc>
        <w:tc>
          <w:tcPr>
            <w:tcW w:type="dxa" w:w="18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FE2679" w:rsidP="000F3F92" w:rsidR="00FE2679" w:rsidRPr="00FE2679">
            <w:pPr>
              <w:rPr>
                <w:rFonts w:hAnsi="Times New Roman" w:ascii="Times New Roman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42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FE2679" w:rsidP="000F3F92" w:rsidR="00FE2679" w:rsidRPr="00FE2679">
            <w:pPr>
              <w:rPr>
                <w:rFonts w:hAnsi="Times New Roman" w:ascii="Times New Roman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sz w:val="24"/>
                <w:szCs w:val="24"/>
              </w:rPr>
              <w:t>Iznos utvrđene tražbine (kn)</w:t>
            </w:r>
          </w:p>
        </w:tc>
      </w:tr>
      <w:tr w:rsidTr="000F3F92" w:rsidR="00FE2679" w:rsidRPr="00FE2679">
        <w:trPr>
          <w:trHeight w:val="300"/>
        </w:trPr>
        <w:tc>
          <w:tcPr>
            <w:tcW w:type="dxa" w:w="6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679" w:rsidP="000F3F92" w:rsidR="00FE2679" w:rsidRPr="00FE267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type="dxa" w:w="2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679" w:rsidP="000F3F92" w:rsidR="00FE2679" w:rsidRPr="00FE267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color w:val="000000"/>
                <w:sz w:val="24"/>
                <w:szCs w:val="24"/>
              </w:rPr>
              <w:t>SUZANA KOVAČEVIĆ</w:t>
            </w:r>
          </w:p>
        </w:tc>
        <w:tc>
          <w:tcPr>
            <w:tcW w:type="dxa" w:w="1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679" w:rsidP="000F3F92" w:rsidR="00FE2679" w:rsidRPr="00FE267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color w:val="000000"/>
                <w:sz w:val="24"/>
                <w:szCs w:val="24"/>
              </w:rPr>
              <w:t>67698250189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679" w:rsidP="000F3F92" w:rsidR="00FE2679" w:rsidRPr="00FE267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color w:val="000000"/>
                <w:sz w:val="24"/>
                <w:szCs w:val="24"/>
              </w:rPr>
              <w:t>Zadar, Matije Gupca 29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679" w:rsidP="000F3F92" w:rsidR="00FE2679" w:rsidRPr="00FE267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color w:val="000000"/>
                <w:sz w:val="24"/>
                <w:szCs w:val="24"/>
              </w:rPr>
              <w:t>8.861,09</w:t>
            </w:r>
          </w:p>
        </w:tc>
        <w:tc>
          <w:tcPr>
            <w:tcW w:type="dxa" w:w="1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679" w:rsidP="000F3F92" w:rsidR="00FE2679" w:rsidRPr="00FE267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color w:val="000000"/>
                <w:sz w:val="24"/>
                <w:szCs w:val="24"/>
              </w:rPr>
              <w:t>8.861,09</w:t>
            </w:r>
          </w:p>
        </w:tc>
      </w:tr>
      <w:tr w:rsidTr="000F3F92" w:rsidR="00FE2679" w:rsidRPr="00FE2679">
        <w:trPr>
          <w:trHeight w:val="300"/>
        </w:trPr>
        <w:tc>
          <w:tcPr>
            <w:tcW w:type="dxa" w:w="6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679" w:rsidP="000F3F92" w:rsidR="00FE2679" w:rsidRPr="00FE267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type="dxa" w:w="2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679" w:rsidP="000F3F92" w:rsidR="00FE2679" w:rsidRPr="00FE267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color w:val="000000"/>
                <w:sz w:val="24"/>
                <w:szCs w:val="24"/>
              </w:rPr>
              <w:t>JOZO KOVAČEVIĆ</w:t>
            </w:r>
          </w:p>
        </w:tc>
        <w:tc>
          <w:tcPr>
            <w:tcW w:type="dxa" w:w="1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679" w:rsidP="000F3F92" w:rsidR="00FE2679" w:rsidRPr="00FE267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color w:val="000000"/>
                <w:sz w:val="24"/>
                <w:szCs w:val="24"/>
              </w:rPr>
              <w:t>3599320520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679" w:rsidP="000F3F92" w:rsidR="00FE2679" w:rsidRPr="00FE267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color w:val="000000"/>
                <w:sz w:val="24"/>
                <w:szCs w:val="24"/>
              </w:rPr>
              <w:t>Zadar, Matije Gupca 29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679" w:rsidP="000F3F92" w:rsidR="00FE2679" w:rsidRPr="00FE267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color w:val="000000"/>
                <w:sz w:val="24"/>
                <w:szCs w:val="24"/>
              </w:rPr>
              <w:t>7.773,98</w:t>
            </w:r>
          </w:p>
        </w:tc>
        <w:tc>
          <w:tcPr>
            <w:tcW w:type="dxa" w:w="1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679" w:rsidP="000F3F92" w:rsidR="00FE2679" w:rsidRPr="00FE267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color w:val="000000"/>
                <w:sz w:val="24"/>
                <w:szCs w:val="24"/>
              </w:rPr>
              <w:t>7.773,98</w:t>
            </w:r>
          </w:p>
        </w:tc>
      </w:tr>
      <w:tr w:rsidTr="000F3F92" w:rsidR="00FE2679" w:rsidRPr="00FE2679">
        <w:trPr>
          <w:trHeight w:val="300"/>
        </w:trPr>
        <w:tc>
          <w:tcPr>
            <w:tcW w:type="dxa" w:w="6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679" w:rsidP="000F3F92" w:rsidR="00FE2679" w:rsidRPr="00FE267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679" w:rsidP="000F3F92" w:rsidR="00FE2679" w:rsidRPr="00FE267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color w:val="000000"/>
                <w:sz w:val="24"/>
                <w:szCs w:val="24"/>
              </w:rPr>
              <w:t> UKUPNO</w:t>
            </w:r>
          </w:p>
        </w:tc>
        <w:tc>
          <w:tcPr>
            <w:tcW w:type="dxa" w:w="1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679" w:rsidP="000F3F92" w:rsidR="00FE2679" w:rsidRPr="00FE267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679" w:rsidP="000F3F92" w:rsidR="00FE2679" w:rsidRPr="00FE267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679" w:rsidP="000F3F92" w:rsidR="00FE2679" w:rsidRPr="00FE267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color w:val="000000"/>
                <w:sz w:val="24"/>
                <w:szCs w:val="24"/>
              </w:rPr>
              <w:t>16.635,07</w:t>
            </w:r>
          </w:p>
        </w:tc>
        <w:tc>
          <w:tcPr>
            <w:tcW w:type="dxa" w:w="1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679" w:rsidP="000F3F92" w:rsidR="00FE2679" w:rsidRPr="00FE267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679">
              <w:rPr>
                <w:rFonts w:hAnsi="Times New Roman" w:ascii="Times New Roman"/>
                <w:color w:val="000000"/>
                <w:sz w:val="24"/>
                <w:szCs w:val="24"/>
              </w:rPr>
              <w:t>16.635,07</w:t>
            </w:r>
          </w:p>
        </w:tc>
      </w:tr>
    </w:tbl>
    <w:p w:rsidRDefault="00C0055D" w:rsidP="00ED5574" w:rsidR="00C0055D" w:rsidRPr="00FE267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5574" w:rsidP="00ED5574" w:rsidR="00E3197C" w:rsidRPr="00FE26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E2679">
        <w:rPr>
          <w:rFonts w:hAnsi="Times New Roman" w:ascii="Times New Roman"/>
          <w:sz w:val="24"/>
          <w:szCs w:val="24"/>
        </w:rPr>
        <w:t>I</w:t>
      </w:r>
      <w:r w:rsidR="00C0055D" w:rsidRPr="00FE2679">
        <w:rPr>
          <w:rFonts w:hAnsi="Times New Roman" w:ascii="Times New Roman"/>
          <w:sz w:val="24"/>
          <w:szCs w:val="24"/>
        </w:rPr>
        <w:t>I</w:t>
      </w:r>
      <w:r w:rsidRPr="00FE2679">
        <w:rPr>
          <w:rFonts w:hAnsi="Times New Roman" w:ascii="Times New Roman"/>
          <w:sz w:val="24"/>
          <w:szCs w:val="24"/>
        </w:rPr>
        <w:t>.</w:t>
      </w:r>
      <w:r w:rsidRPr="00FE2679">
        <w:rPr>
          <w:rFonts w:hAnsi="Times New Roman" w:ascii="Times New Roman"/>
          <w:sz w:val="24"/>
          <w:szCs w:val="24"/>
        </w:rPr>
        <w:tab/>
      </w:r>
      <w:r w:rsidR="00E3197C" w:rsidRPr="00FE2679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6A7F2C" w:rsidRPr="00FE2679">
        <w:rPr>
          <w:rFonts w:hAnsi="Times New Roman" w:ascii="Times New Roman"/>
          <w:sz w:val="24"/>
          <w:szCs w:val="24"/>
        </w:rPr>
        <w:t>II. (</w:t>
      </w:r>
      <w:r w:rsidR="00E3197C" w:rsidRPr="00FE2679">
        <w:rPr>
          <w:rFonts w:hAnsi="Times New Roman" w:ascii="Times New Roman"/>
          <w:sz w:val="24"/>
          <w:szCs w:val="24"/>
        </w:rPr>
        <w:t>drugog</w:t>
      </w:r>
      <w:r w:rsidR="006A7F2C" w:rsidRPr="00FE2679">
        <w:rPr>
          <w:rFonts w:hAnsi="Times New Roman" w:ascii="Times New Roman"/>
          <w:sz w:val="24"/>
          <w:szCs w:val="24"/>
        </w:rPr>
        <w:t xml:space="preserve">) </w:t>
      </w:r>
      <w:r w:rsidR="00E3197C" w:rsidRPr="00FE2679">
        <w:rPr>
          <w:rFonts w:hAnsi="Times New Roman" w:ascii="Times New Roman"/>
          <w:sz w:val="24"/>
          <w:szCs w:val="24"/>
        </w:rPr>
        <w:t>višeg isplatnog reda:</w:t>
      </w:r>
    </w:p>
    <w:p w:rsidRDefault="00FE2679" w:rsidP="00FE2679" w:rsidR="00FE2679" w:rsidRPr="00FE2E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pct" w:w="5171"/>
        <w:tblLayout w:type="fixed"/>
        <w:tblLook w:val="04A0" w:noVBand="1" w:noHBand="0" w:lastColumn="0" w:firstColumn="1" w:lastRow="0" w:firstRow="1"/>
      </w:tblPr>
      <w:tblGrid>
        <w:gridCol w:w="667"/>
        <w:gridCol w:w="2296"/>
        <w:gridCol w:w="1631"/>
        <w:gridCol w:w="1906"/>
        <w:gridCol w:w="1629"/>
        <w:gridCol w:w="1477"/>
      </w:tblGrid>
      <w:tr w:rsidTr="000F3F92" w:rsidR="00FE2679" w:rsidRPr="00FE2E3F">
        <w:trPr>
          <w:trHeight w:val="1002"/>
        </w:trPr>
        <w:tc>
          <w:tcPr>
            <w:tcW w:type="pct" w:w="347"/>
            <w:tcBorders>
              <w:top w:space="0" w:sz="4" w:color="auto" w:val="single"/>
              <w:left w:space="0" w:sz="4" w:color="auto" w:val="single"/>
              <w:bottom w:val="nil"/>
              <w:right w:space="0" w:sz="4" w:color="FF00FF" w:val="single"/>
            </w:tcBorders>
            <w:shd w:fill="auto" w:color="auto" w:val="clear"/>
            <w:vAlign w:val="center"/>
            <w:hideMark/>
          </w:tcPr>
          <w:p w:rsidRDefault="00FE2679" w:rsidP="000F3F92" w:rsidR="00FE2679" w:rsidRPr="00FE2E3F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Red.</w:t>
            </w:r>
          </w:p>
          <w:p w:rsidRDefault="00FE2679" w:rsidP="000F3F92" w:rsidR="00FE2679" w:rsidRPr="00FE2E3F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broj </w:t>
            </w:r>
            <w:r w:rsidRPr="00FE2E3F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br/>
            </w:r>
          </w:p>
        </w:tc>
        <w:tc>
          <w:tcPr>
            <w:tcW w:type="pct" w:w="11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FE2679" w:rsidP="000F3F92" w:rsidR="00FE2679" w:rsidRPr="00FE2E3F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Ime i prezime / tvrtka </w:t>
            </w:r>
          </w:p>
          <w:p w:rsidRDefault="00FE2679" w:rsidP="000F3F92" w:rsidR="00FE2679" w:rsidRPr="00FE2E3F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ili naziv vjerovnika</w:t>
            </w:r>
          </w:p>
        </w:tc>
        <w:tc>
          <w:tcPr>
            <w:tcW w:type="pct" w:w="8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679" w:rsidP="000F3F92" w:rsidR="00FE2679" w:rsidRPr="00FE2E3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OIB </w:t>
            </w:r>
          </w:p>
          <w:p w:rsidRDefault="00FE2679" w:rsidP="000F3F92" w:rsidR="00FE2679" w:rsidRPr="00FE2E3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vjerovnika</w:t>
            </w:r>
          </w:p>
        </w:tc>
        <w:tc>
          <w:tcPr>
            <w:tcW w:type="pct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679" w:rsidP="000F3F92" w:rsidR="00FE2679" w:rsidRPr="00FE2E3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Adresa/sjedište vjerovnika</w:t>
            </w: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679" w:rsidP="000F3F92" w:rsidR="00FE2679" w:rsidRPr="00FE2E3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pct" w:w="77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2679" w:rsidP="000F3F92" w:rsidR="00FE2679" w:rsidRPr="00FE2E3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2E3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Iznos </w:t>
            </w:r>
            <w:r w:rsidRPr="00FE267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utvrđene </w:t>
            </w:r>
            <w:r w:rsidRPr="00FE2E3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tražbine(kn)</w:t>
            </w:r>
          </w:p>
        </w:tc>
      </w:tr>
      <w:tr w:rsidTr="000F3F92" w:rsidR="00FE2679" w:rsidRPr="00FE2E3F">
        <w:trPr>
          <w:trHeight w:val="315"/>
        </w:trPr>
        <w:tc>
          <w:tcPr>
            <w:tcW w:type="pct" w:w="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FE2679" w:rsidP="000F3F92" w:rsidR="00FE2679" w:rsidRPr="00FE2E3F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FE2679" w:rsidP="000F3F92" w:rsidR="00FE2679" w:rsidRPr="00FE2E3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GRAD ZADAR</w:t>
            </w:r>
          </w:p>
        </w:tc>
        <w:tc>
          <w:tcPr>
            <w:tcW w:type="pct" w:w="84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</w:tcPr>
          <w:p w:rsidRDefault="00FE2679" w:rsidP="000F3F92" w:rsidR="00FE2679" w:rsidRPr="00FE2E3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09933651854</w:t>
            </w:r>
          </w:p>
        </w:tc>
        <w:tc>
          <w:tcPr>
            <w:tcW w:type="pct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FE2679" w:rsidP="000F3F92" w:rsidR="00FE2679" w:rsidRPr="00FE2E3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Zadar, Narodni trg 1</w:t>
            </w: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E2679" w:rsidP="000F3F92" w:rsidR="00FE2679" w:rsidRPr="00FE2E3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1.655,32</w:t>
            </w:r>
          </w:p>
        </w:tc>
        <w:tc>
          <w:tcPr>
            <w:tcW w:type="pct" w:w="77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FE2679" w:rsidP="000F3F92" w:rsidR="00FE2679" w:rsidRPr="00FE2E3F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1.655,32</w:t>
            </w:r>
          </w:p>
        </w:tc>
      </w:tr>
      <w:tr w:rsidTr="000F3F92" w:rsidR="00FE2679" w:rsidRPr="00FE2E3F">
        <w:trPr>
          <w:trHeight w:val="315"/>
        </w:trPr>
        <w:tc>
          <w:tcPr>
            <w:tcW w:type="pct" w:w="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E2679" w:rsidP="000F3F92" w:rsidR="00FE2679" w:rsidRPr="00FE2E3F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FE2679" w:rsidP="000F3F92" w:rsidR="00FE2679" w:rsidRPr="00FE2E3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</w:tc>
        <w:tc>
          <w:tcPr>
            <w:tcW w:type="pct" w:w="84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</w:tcPr>
          <w:p w:rsidRDefault="00FE2679" w:rsidP="000F3F92" w:rsidR="00FE2679" w:rsidRPr="00FE2E3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526342389587</w:t>
            </w:r>
          </w:p>
        </w:tc>
        <w:tc>
          <w:tcPr>
            <w:tcW w:type="pct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FE2679" w:rsidP="000F3F92" w:rsidR="00FE2679" w:rsidRPr="00FE2E3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Zadar, Pl. Borelli 9/2</w:t>
            </w: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E2679" w:rsidP="000F3F92" w:rsidR="00FE2679" w:rsidRPr="00FE2E3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38.524,68</w:t>
            </w:r>
          </w:p>
        </w:tc>
        <w:tc>
          <w:tcPr>
            <w:tcW w:type="pct" w:w="77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FE2679" w:rsidP="000F3F92" w:rsidR="00FE2679" w:rsidRPr="00FE2E3F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32.418,18</w:t>
            </w:r>
          </w:p>
        </w:tc>
      </w:tr>
      <w:tr w:rsidTr="000F3F92" w:rsidR="00FE2679" w:rsidRPr="00FE2E3F">
        <w:trPr>
          <w:trHeight w:val="315"/>
        </w:trPr>
        <w:tc>
          <w:tcPr>
            <w:tcW w:type="pct" w:w="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FE2679" w:rsidP="000F3F92" w:rsidR="00FE2679" w:rsidRPr="00FE2E3F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FE2679" w:rsidP="000F3F92" w:rsidR="00FE2679" w:rsidRPr="00FE2E3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ROHEL d.o.o.</w:t>
            </w:r>
          </w:p>
        </w:tc>
        <w:tc>
          <w:tcPr>
            <w:tcW w:type="pct" w:w="84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</w:tcPr>
          <w:p w:rsidRDefault="00FE2679" w:rsidP="000F3F92" w:rsidR="00FE2679" w:rsidRPr="00FE2E3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34129835037</w:t>
            </w:r>
          </w:p>
        </w:tc>
        <w:tc>
          <w:tcPr>
            <w:tcW w:type="pct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FE2679" w:rsidP="000F3F92" w:rsidR="00FE2679" w:rsidRPr="00FE2E3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Kutina, S. Radića 30a</w:t>
            </w: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E2679" w:rsidP="000F3F92" w:rsidR="00FE2679" w:rsidRPr="00FE2E3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18.000,00</w:t>
            </w:r>
          </w:p>
        </w:tc>
        <w:tc>
          <w:tcPr>
            <w:tcW w:type="pct" w:w="77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FE2679" w:rsidP="000F3F92" w:rsidR="00FE2679" w:rsidRPr="00FE2E3F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18.000,00</w:t>
            </w:r>
          </w:p>
        </w:tc>
      </w:tr>
      <w:tr w:rsidTr="000F3F92" w:rsidR="00FE2679" w:rsidRPr="00FE2E3F">
        <w:trPr>
          <w:trHeight w:val="315"/>
        </w:trPr>
        <w:tc>
          <w:tcPr>
            <w:tcW w:type="pct" w:w="347"/>
            <w:tcBorders>
              <w:top w:space="0" w:sz="4" w:color="auto" w:val="single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</w:tcPr>
          <w:p w:rsidRDefault="00FE2679" w:rsidP="000F3F92" w:rsidR="00FE2679" w:rsidRPr="00FE2E3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</w:tcPr>
          <w:p w:rsidRDefault="00FE2679" w:rsidP="000F3F92" w:rsidR="00FE2679" w:rsidRPr="00FE2679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E2679" w:rsidP="000F3F92" w:rsidR="00FE2679" w:rsidRPr="00FE2E3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UKUPNO </w:t>
            </w:r>
          </w:p>
        </w:tc>
        <w:tc>
          <w:tcPr>
            <w:tcW w:type="pct" w:w="849"/>
            <w:tcBorders>
              <w:top w:space="0" w:sz="4" w:color="auto" w:val="single"/>
              <w:left w:val="nil"/>
              <w:bottom w:space="0" w:sz="4" w:color="808080" w:val="single"/>
              <w:right w:val="nil"/>
            </w:tcBorders>
            <w:shd w:fill="FFFFFF" w:color="000000" w:val="clear"/>
            <w:noWrap/>
          </w:tcPr>
          <w:p w:rsidRDefault="00FE2679" w:rsidP="000F3F92" w:rsidR="00FE2679" w:rsidRPr="00FE2E3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992"/>
            <w:tcBorders>
              <w:top w:space="0" w:sz="4" w:color="auto" w:val="single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</w:tcPr>
          <w:p w:rsidRDefault="00FE2679" w:rsidP="000F3F92" w:rsidR="00FE2679" w:rsidRPr="00FE2E3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auto" w:color="auto" w:val="clear"/>
            <w:noWrap/>
          </w:tcPr>
          <w:p w:rsidRDefault="00FE2679" w:rsidP="000F3F92" w:rsidR="00FE2679" w:rsidRPr="00FE2679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E2679" w:rsidP="000F3F92" w:rsidR="00FE2679" w:rsidRPr="00FE2E3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58.180,00</w:t>
            </w:r>
          </w:p>
        </w:tc>
        <w:tc>
          <w:tcPr>
            <w:tcW w:type="pct" w:w="77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2679" w:rsidP="000F3F92" w:rsidR="00FE2679" w:rsidRPr="00FE2E3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E2E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   </w:t>
            </w:r>
            <w:r w:rsidRPr="00FE267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           </w:t>
            </w:r>
            <w:r w:rsidRPr="00FE2E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52.073,50</w:t>
            </w:r>
          </w:p>
        </w:tc>
      </w:tr>
    </w:tbl>
    <w:p w:rsidRDefault="00FE2679" w:rsidP="00ED5574" w:rsidR="00FE2679" w:rsidRPr="00FE2679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903677" w:rsidP="00ED5574" w:rsidR="00903677" w:rsidRPr="00FE267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E2679">
        <w:rPr>
          <w:rFonts w:hAnsi="Times New Roman" w:ascii="Times New Roman"/>
          <w:sz w:val="24"/>
          <w:szCs w:val="24"/>
        </w:rPr>
        <w:lastRenderedPageBreak/>
        <w:t>Obrazloženje</w:t>
      </w:r>
    </w:p>
    <w:p w:rsidRDefault="00903677" w:rsidP="00ED5574" w:rsidR="00903677" w:rsidRPr="00FE267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03677" w:rsidP="00ED5574" w:rsidR="001B40D5" w:rsidRPr="00FE267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E2679">
        <w:rPr>
          <w:rFonts w:hAnsi="Times New Roman" w:ascii="Times New Roman"/>
          <w:sz w:val="24"/>
          <w:szCs w:val="24"/>
        </w:rPr>
        <w:t xml:space="preserve">          U stečajnom </w:t>
      </w:r>
      <w:r w:rsidR="00BB52BA" w:rsidRPr="00FE2679">
        <w:rPr>
          <w:rFonts w:hAnsi="Times New Roman" w:ascii="Times New Roman"/>
          <w:sz w:val="24"/>
          <w:szCs w:val="24"/>
        </w:rPr>
        <w:t>postupku koji se vodi kod ovog S</w:t>
      </w:r>
      <w:r w:rsidRPr="00FE2679">
        <w:rPr>
          <w:rFonts w:hAnsi="Times New Roman" w:ascii="Times New Roman"/>
          <w:sz w:val="24"/>
          <w:szCs w:val="24"/>
        </w:rPr>
        <w:t xml:space="preserve">uda pod gornjim poslovnim brojem nad </w:t>
      </w:r>
      <w:r w:rsidR="000731C5" w:rsidRPr="00FE2679">
        <w:rPr>
          <w:rFonts w:hAnsi="Times New Roman" w:ascii="Times New Roman"/>
          <w:sz w:val="24"/>
          <w:szCs w:val="24"/>
        </w:rPr>
        <w:t>uvodno označenim</w:t>
      </w:r>
      <w:r w:rsidR="00F21BFF" w:rsidRPr="00FE2679">
        <w:rPr>
          <w:rFonts w:hAnsi="Times New Roman" w:ascii="Times New Roman"/>
          <w:sz w:val="24"/>
          <w:szCs w:val="24"/>
        </w:rPr>
        <w:t xml:space="preserve"> </w:t>
      </w:r>
      <w:r w:rsidRPr="00FE2679">
        <w:rPr>
          <w:rFonts w:hAnsi="Times New Roman" w:ascii="Times New Roman"/>
          <w:sz w:val="24"/>
          <w:szCs w:val="24"/>
        </w:rPr>
        <w:t>dužnik</w:t>
      </w:r>
      <w:r w:rsidR="000731C5" w:rsidRPr="00FE2679">
        <w:rPr>
          <w:rFonts w:hAnsi="Times New Roman" w:ascii="Times New Roman"/>
          <w:sz w:val="24"/>
          <w:szCs w:val="24"/>
        </w:rPr>
        <w:t>om</w:t>
      </w:r>
      <w:r w:rsidR="00BB52BA" w:rsidRPr="00FE2679">
        <w:rPr>
          <w:rFonts w:hAnsi="Times New Roman" w:ascii="Times New Roman"/>
          <w:sz w:val="24"/>
          <w:szCs w:val="24"/>
        </w:rPr>
        <w:t xml:space="preserve"> </w:t>
      </w:r>
      <w:r w:rsidRPr="00FE2679">
        <w:rPr>
          <w:rFonts w:hAnsi="Times New Roman" w:ascii="Times New Roman"/>
          <w:sz w:val="24"/>
          <w:szCs w:val="24"/>
        </w:rPr>
        <w:t xml:space="preserve">na ispitnom ročištu održanom dana </w:t>
      </w:r>
      <w:r w:rsidR="00C26FE5" w:rsidRPr="00FE2679">
        <w:rPr>
          <w:rFonts w:hAnsi="Times New Roman" w:ascii="Times New Roman"/>
          <w:sz w:val="24"/>
          <w:szCs w:val="24"/>
        </w:rPr>
        <w:t>2</w:t>
      </w:r>
      <w:r w:rsidR="00FE2679">
        <w:rPr>
          <w:rFonts w:hAnsi="Times New Roman" w:ascii="Times New Roman"/>
          <w:sz w:val="24"/>
          <w:szCs w:val="24"/>
        </w:rPr>
        <w:t xml:space="preserve">9. studenog 2017. </w:t>
      </w:r>
      <w:r w:rsidR="0066178F" w:rsidRPr="00FE2679">
        <w:rPr>
          <w:rFonts w:hAnsi="Times New Roman" w:ascii="Times New Roman"/>
          <w:sz w:val="24"/>
          <w:szCs w:val="24"/>
        </w:rPr>
        <w:t>ispitan</w:t>
      </w:r>
      <w:r w:rsidR="00E3197C" w:rsidRPr="00FE2679">
        <w:rPr>
          <w:rFonts w:hAnsi="Times New Roman" w:ascii="Times New Roman"/>
          <w:sz w:val="24"/>
          <w:szCs w:val="24"/>
        </w:rPr>
        <w:t>e su</w:t>
      </w:r>
      <w:r w:rsidR="0066178F" w:rsidRPr="00FE2679">
        <w:rPr>
          <w:rFonts w:hAnsi="Times New Roman" w:ascii="Times New Roman"/>
          <w:sz w:val="24"/>
          <w:szCs w:val="24"/>
        </w:rPr>
        <w:t xml:space="preserve"> tražbin</w:t>
      </w:r>
      <w:r w:rsidR="00E3197C" w:rsidRPr="00FE2679">
        <w:rPr>
          <w:rFonts w:hAnsi="Times New Roman" w:ascii="Times New Roman"/>
          <w:sz w:val="24"/>
          <w:szCs w:val="24"/>
        </w:rPr>
        <w:t>e</w:t>
      </w:r>
      <w:r w:rsidR="0066178F" w:rsidRPr="00FE2679">
        <w:rPr>
          <w:rFonts w:hAnsi="Times New Roman" w:ascii="Times New Roman"/>
          <w:sz w:val="24"/>
          <w:szCs w:val="24"/>
        </w:rPr>
        <w:t xml:space="preserve"> vjerovnika</w:t>
      </w:r>
      <w:r w:rsidR="007162A0" w:rsidRPr="00FE2679">
        <w:rPr>
          <w:rFonts w:hAnsi="Times New Roman" w:ascii="Times New Roman"/>
          <w:sz w:val="24"/>
          <w:szCs w:val="24"/>
        </w:rPr>
        <w:t xml:space="preserve"> iz toč</w:t>
      </w:r>
      <w:r w:rsidR="006A7F2C" w:rsidRPr="00FE2679">
        <w:rPr>
          <w:rFonts w:hAnsi="Times New Roman" w:ascii="Times New Roman"/>
          <w:sz w:val="24"/>
          <w:szCs w:val="24"/>
        </w:rPr>
        <w:t xml:space="preserve">ke </w:t>
      </w:r>
      <w:r w:rsidR="007162A0" w:rsidRPr="00FE2679">
        <w:rPr>
          <w:rFonts w:hAnsi="Times New Roman" w:ascii="Times New Roman"/>
          <w:sz w:val="24"/>
          <w:szCs w:val="24"/>
        </w:rPr>
        <w:t>I.</w:t>
      </w:r>
      <w:r w:rsidR="00BB52BA" w:rsidRPr="00FE2679">
        <w:rPr>
          <w:rFonts w:hAnsi="Times New Roman" w:ascii="Times New Roman"/>
          <w:sz w:val="24"/>
          <w:szCs w:val="24"/>
        </w:rPr>
        <w:t xml:space="preserve"> </w:t>
      </w:r>
      <w:r w:rsidR="00FE2679">
        <w:rPr>
          <w:rFonts w:hAnsi="Times New Roman" w:ascii="Times New Roman"/>
          <w:sz w:val="24"/>
          <w:szCs w:val="24"/>
        </w:rPr>
        <w:t xml:space="preserve">i II. izreke </w:t>
      </w:r>
      <w:r w:rsidR="007162A0" w:rsidRPr="00FE2679">
        <w:rPr>
          <w:rFonts w:hAnsi="Times New Roman" w:ascii="Times New Roman"/>
          <w:sz w:val="24"/>
          <w:szCs w:val="24"/>
        </w:rPr>
        <w:t>ovog rješenja.</w:t>
      </w:r>
    </w:p>
    <w:p w:rsidRDefault="00E36CD0" w:rsidP="00ED5574" w:rsidR="00BB52BA" w:rsidRPr="00FE267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E2679">
        <w:rPr>
          <w:rFonts w:hAnsi="Times New Roman" w:ascii="Times New Roman"/>
          <w:sz w:val="24"/>
          <w:szCs w:val="24"/>
        </w:rPr>
        <w:t>Stečajn</w:t>
      </w:r>
      <w:r w:rsidR="00AA4C2C" w:rsidRPr="00FE2679">
        <w:rPr>
          <w:rFonts w:hAnsi="Times New Roman" w:ascii="Times New Roman"/>
          <w:sz w:val="24"/>
          <w:szCs w:val="24"/>
        </w:rPr>
        <w:t>a</w:t>
      </w:r>
      <w:r w:rsidR="00187CAB" w:rsidRPr="00FE2679">
        <w:rPr>
          <w:rFonts w:hAnsi="Times New Roman" w:ascii="Times New Roman"/>
          <w:sz w:val="24"/>
          <w:szCs w:val="24"/>
        </w:rPr>
        <w:t xml:space="preserve"> upravitelj</w:t>
      </w:r>
      <w:r w:rsidR="00AA4C2C" w:rsidRPr="00FE2679">
        <w:rPr>
          <w:rFonts w:hAnsi="Times New Roman" w:ascii="Times New Roman"/>
          <w:sz w:val="24"/>
          <w:szCs w:val="24"/>
        </w:rPr>
        <w:t>ica</w:t>
      </w:r>
      <w:r w:rsidR="00BB52BA" w:rsidRPr="00FE2679">
        <w:rPr>
          <w:rFonts w:hAnsi="Times New Roman" w:ascii="Times New Roman"/>
          <w:sz w:val="24"/>
          <w:szCs w:val="24"/>
        </w:rPr>
        <w:t xml:space="preserve"> prizna</w:t>
      </w:r>
      <w:r w:rsidR="00AA4C2C" w:rsidRPr="00FE2679">
        <w:rPr>
          <w:rFonts w:hAnsi="Times New Roman" w:ascii="Times New Roman"/>
          <w:sz w:val="24"/>
          <w:szCs w:val="24"/>
        </w:rPr>
        <w:t>la</w:t>
      </w:r>
      <w:r w:rsidR="00ED5574" w:rsidRPr="00FE2679">
        <w:rPr>
          <w:rFonts w:hAnsi="Times New Roman" w:ascii="Times New Roman"/>
          <w:sz w:val="24"/>
          <w:szCs w:val="24"/>
        </w:rPr>
        <w:t xml:space="preserve"> je</w:t>
      </w:r>
      <w:r w:rsidR="00BB52BA" w:rsidRPr="00FE2679">
        <w:rPr>
          <w:rFonts w:hAnsi="Times New Roman" w:ascii="Times New Roman"/>
          <w:sz w:val="24"/>
          <w:szCs w:val="24"/>
        </w:rPr>
        <w:t xml:space="preserve"> tražbine iz točke I. </w:t>
      </w:r>
      <w:r w:rsidR="00AA4C2C" w:rsidRPr="00FE2679">
        <w:rPr>
          <w:rFonts w:hAnsi="Times New Roman" w:ascii="Times New Roman"/>
          <w:sz w:val="24"/>
          <w:szCs w:val="24"/>
        </w:rPr>
        <w:t xml:space="preserve">i II. </w:t>
      </w:r>
      <w:r w:rsidR="00BB52BA" w:rsidRPr="00FE2679">
        <w:rPr>
          <w:rFonts w:hAnsi="Times New Roman" w:ascii="Times New Roman"/>
          <w:sz w:val="24"/>
          <w:szCs w:val="24"/>
        </w:rPr>
        <w:t xml:space="preserve">ovog rješenja, </w:t>
      </w:r>
      <w:r w:rsidR="0006128E" w:rsidRPr="00FE2679">
        <w:rPr>
          <w:rFonts w:hAnsi="Times New Roman" w:ascii="Times New Roman"/>
          <w:sz w:val="24"/>
          <w:szCs w:val="24"/>
        </w:rPr>
        <w:t xml:space="preserve">a kako ih niti jedan vjerovnik nije osporio, </w:t>
      </w:r>
      <w:r w:rsidR="00BB52BA" w:rsidRPr="00FE2679">
        <w:rPr>
          <w:rFonts w:hAnsi="Times New Roman" w:ascii="Times New Roman"/>
          <w:sz w:val="24"/>
          <w:szCs w:val="24"/>
        </w:rPr>
        <w:t xml:space="preserve">to se iste u smislu čl. 263. Stečajnog zakona smatraju utvrđenim. </w:t>
      </w:r>
    </w:p>
    <w:p w:rsidRDefault="00AA4C2C" w:rsidP="00AA4C2C" w:rsidR="00AA4C2C" w:rsidRPr="00FE2679">
      <w:pPr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FE2679">
        <w:rPr>
          <w:rFonts w:eastAsia="Times New Roman" w:hAnsi="Times New Roman" w:ascii="Times New Roman"/>
          <w:sz w:val="24"/>
          <w:szCs w:val="24"/>
          <w:lang w:eastAsia="hr-HR"/>
        </w:rPr>
        <w:t xml:space="preserve">Za napomenuti je, da u odnosu na vjerovnika </w:t>
      </w:r>
      <w:r w:rsidRPr="00FE2679">
        <w:rPr>
          <w:rFonts w:hAnsi="Times New Roman" w:ascii="Times New Roman"/>
          <w:sz w:val="24"/>
          <w:szCs w:val="24"/>
        </w:rPr>
        <w:t xml:space="preserve">Republiku Hrvatsku, iako je stečajna upraviteljica objavila tablice prijavljenih tražbina, razlučni i izlučnih prava iz kojih proizlazi da je navedenom vjerovniku osporila dio prijavljene tražbine i to za iznos od </w:t>
      </w:r>
      <w:r w:rsidR="00FE2679">
        <w:rPr>
          <w:rFonts w:hAnsi="Times New Roman" w:ascii="Times New Roman"/>
          <w:sz w:val="24"/>
          <w:szCs w:val="24"/>
        </w:rPr>
        <w:t>6.106,50 kn</w:t>
      </w:r>
      <w:r w:rsidRPr="00FE2679">
        <w:rPr>
          <w:rFonts w:hAnsi="Times New Roman" w:ascii="Times New Roman"/>
          <w:color w:val="000000"/>
          <w:sz w:val="24"/>
          <w:szCs w:val="24"/>
        </w:rPr>
        <w:t xml:space="preserve">, ista je pojasnila da </w:t>
      </w:r>
      <w:r w:rsidR="006B327D" w:rsidRPr="00FE2679">
        <w:rPr>
          <w:rFonts w:hAnsi="Times New Roman" w:ascii="Times New Roman"/>
          <w:color w:val="000000"/>
          <w:sz w:val="24"/>
          <w:szCs w:val="24"/>
        </w:rPr>
        <w:t xml:space="preserve">je </w:t>
      </w:r>
      <w:r w:rsidRPr="00FE2679">
        <w:rPr>
          <w:rFonts w:hAnsi="Times New Roman" w:ascii="Times New Roman"/>
          <w:color w:val="000000"/>
          <w:sz w:val="24"/>
          <w:szCs w:val="24"/>
        </w:rPr>
        <w:t xml:space="preserve">osporeni dio tražbine priznat tom vjerovniku </w:t>
      </w:r>
      <w:r w:rsidR="00820042">
        <w:rPr>
          <w:rFonts w:hAnsi="Times New Roman" w:ascii="Times New Roman"/>
          <w:color w:val="000000"/>
          <w:sz w:val="24"/>
          <w:szCs w:val="24"/>
        </w:rPr>
        <w:t>kao tražbina prvog (prvog)</w:t>
      </w:r>
      <w:r w:rsidRPr="00FE2679">
        <w:rPr>
          <w:rFonts w:hAnsi="Times New Roman" w:ascii="Times New Roman"/>
          <w:color w:val="000000"/>
          <w:sz w:val="24"/>
          <w:szCs w:val="24"/>
        </w:rPr>
        <w:t xml:space="preserve"> višeg isplatnog reda </w:t>
      </w:r>
      <w:r w:rsidR="00FE2679">
        <w:rPr>
          <w:rFonts w:hAnsi="Times New Roman" w:ascii="Times New Roman"/>
          <w:color w:val="000000"/>
          <w:sz w:val="24"/>
          <w:szCs w:val="24"/>
        </w:rPr>
        <w:t xml:space="preserve">jer da se radi o doprinosima iz i na plaću, </w:t>
      </w:r>
      <w:r w:rsidRPr="00FE2679">
        <w:rPr>
          <w:rFonts w:hAnsi="Times New Roman" w:ascii="Times New Roman"/>
          <w:color w:val="000000"/>
          <w:sz w:val="24"/>
          <w:szCs w:val="24"/>
        </w:rPr>
        <w:t>zbog čega onda i nije bilo razloga navedeno</w:t>
      </w:r>
      <w:r w:rsidR="006B327D" w:rsidRPr="00FE2679">
        <w:rPr>
          <w:rFonts w:hAnsi="Times New Roman" w:ascii="Times New Roman"/>
          <w:color w:val="000000"/>
          <w:sz w:val="24"/>
          <w:szCs w:val="24"/>
        </w:rPr>
        <w:t>g</w:t>
      </w:r>
      <w:r w:rsidRPr="00FE2679">
        <w:rPr>
          <w:rFonts w:hAnsi="Times New Roman" w:ascii="Times New Roman"/>
          <w:color w:val="000000"/>
          <w:sz w:val="24"/>
          <w:szCs w:val="24"/>
        </w:rPr>
        <w:t xml:space="preserve"> vjerovnika upućivati na pokretanje parnice radi utvrđivanja osnovanosti </w:t>
      </w:r>
      <w:r w:rsidR="006B327D" w:rsidRPr="00FE2679">
        <w:rPr>
          <w:rFonts w:hAnsi="Times New Roman" w:ascii="Times New Roman"/>
          <w:color w:val="000000"/>
          <w:sz w:val="24"/>
          <w:szCs w:val="24"/>
        </w:rPr>
        <w:t xml:space="preserve">njegove </w:t>
      </w:r>
      <w:r w:rsidRPr="00FE2679">
        <w:rPr>
          <w:rFonts w:hAnsi="Times New Roman" w:ascii="Times New Roman"/>
          <w:color w:val="000000"/>
          <w:sz w:val="24"/>
          <w:szCs w:val="24"/>
        </w:rPr>
        <w:t xml:space="preserve">osporene tražbine.  </w:t>
      </w:r>
    </w:p>
    <w:p w:rsidRDefault="00E36CD0" w:rsidP="00AA4C2C" w:rsidR="00E36CD0" w:rsidRPr="00FE2679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FE2679">
        <w:rPr>
          <w:rFonts w:hAnsi="Times New Roman" w:ascii="Times New Roman"/>
          <w:sz w:val="24"/>
          <w:szCs w:val="24"/>
        </w:rPr>
        <w:t>S</w:t>
      </w:r>
      <w:r w:rsidR="00654C55" w:rsidRPr="00FE2679">
        <w:rPr>
          <w:rFonts w:hAnsi="Times New Roman" w:ascii="Times New Roman"/>
          <w:sz w:val="24"/>
          <w:szCs w:val="24"/>
        </w:rPr>
        <w:t xml:space="preserve">lijedom navedenog </w:t>
      </w:r>
      <w:r w:rsidRPr="00FE2679">
        <w:rPr>
          <w:rFonts w:hAnsi="Times New Roman" w:ascii="Times New Roman"/>
          <w:sz w:val="24"/>
          <w:szCs w:val="24"/>
        </w:rPr>
        <w:t>odlučeno</w:t>
      </w:r>
      <w:r w:rsidR="00654C55" w:rsidRPr="00FE2679">
        <w:rPr>
          <w:rFonts w:hAnsi="Times New Roman" w:ascii="Times New Roman"/>
          <w:sz w:val="24"/>
          <w:szCs w:val="24"/>
        </w:rPr>
        <w:t xml:space="preserve"> je</w:t>
      </w:r>
      <w:r w:rsidRPr="00FE2679">
        <w:rPr>
          <w:rFonts w:hAnsi="Times New Roman" w:ascii="Times New Roman"/>
          <w:sz w:val="24"/>
          <w:szCs w:val="24"/>
        </w:rPr>
        <w:t xml:space="preserve"> kao u izreci.</w:t>
      </w:r>
    </w:p>
    <w:p w:rsidRDefault="00187CAB" w:rsidP="00ED5574" w:rsidR="00187CAB" w:rsidRPr="00FE267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ED5574" w:rsidR="00307414" w:rsidRPr="00FE267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E2679">
        <w:rPr>
          <w:rFonts w:hAnsi="Times New Roman" w:ascii="Times New Roman"/>
          <w:sz w:val="24"/>
          <w:szCs w:val="24"/>
        </w:rPr>
        <w:t>U Zadru</w:t>
      </w:r>
      <w:r w:rsidR="00BB52BA" w:rsidRPr="00FE2679">
        <w:rPr>
          <w:rFonts w:hAnsi="Times New Roman" w:ascii="Times New Roman"/>
          <w:sz w:val="24"/>
          <w:szCs w:val="24"/>
        </w:rPr>
        <w:t xml:space="preserve"> </w:t>
      </w:r>
      <w:r w:rsidR="00FE2679">
        <w:rPr>
          <w:rFonts w:hAnsi="Times New Roman" w:ascii="Times New Roman"/>
          <w:sz w:val="24"/>
          <w:szCs w:val="24"/>
        </w:rPr>
        <w:t xml:space="preserve">29. studenog </w:t>
      </w:r>
      <w:r w:rsidR="00ED5574" w:rsidRPr="00FE2679">
        <w:rPr>
          <w:rFonts w:hAnsi="Times New Roman" w:ascii="Times New Roman"/>
          <w:sz w:val="24"/>
          <w:szCs w:val="24"/>
        </w:rPr>
        <w:t xml:space="preserve">2017. </w:t>
      </w:r>
      <w:r w:rsidR="00187CAB" w:rsidRPr="00FE2679">
        <w:rPr>
          <w:rFonts w:hAnsi="Times New Roman" w:ascii="Times New Roman"/>
          <w:sz w:val="24"/>
          <w:szCs w:val="24"/>
        </w:rPr>
        <w:t xml:space="preserve"> </w:t>
      </w:r>
    </w:p>
    <w:p w:rsidRDefault="00727D63" w:rsidP="00ED5574" w:rsidR="00727D63" w:rsidRPr="00FE2679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FE2679">
        <w:rPr>
          <w:rFonts w:hAnsi="Times New Roman" w:ascii="Times New Roman"/>
          <w:sz w:val="24"/>
          <w:szCs w:val="24"/>
        </w:rPr>
        <w:tab/>
      </w:r>
      <w:r w:rsidRPr="00FE2679">
        <w:rPr>
          <w:rFonts w:hAnsi="Times New Roman" w:ascii="Times New Roman"/>
          <w:sz w:val="24"/>
          <w:szCs w:val="24"/>
        </w:rPr>
        <w:tab/>
      </w:r>
    </w:p>
    <w:p w:rsidRDefault="00820042" w:rsidP="00820042" w:rsidR="007E3967" w:rsidRPr="00FE2679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 – ovlaštena službenica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           </w:t>
      </w:r>
      <w:r w:rsidR="00057C9A" w:rsidRPr="00FE2679">
        <w:rPr>
          <w:rFonts w:hAnsi="Times New Roman" w:ascii="Times New Roman"/>
          <w:sz w:val="24"/>
          <w:szCs w:val="24"/>
        </w:rPr>
        <w:t>S</w:t>
      </w:r>
      <w:r w:rsidR="00187CAB" w:rsidRPr="00FE2679">
        <w:rPr>
          <w:rFonts w:hAnsi="Times New Roman" w:ascii="Times New Roman"/>
          <w:sz w:val="24"/>
          <w:szCs w:val="24"/>
        </w:rPr>
        <w:t xml:space="preserve">utkinja </w:t>
      </w:r>
      <w:r>
        <w:rPr>
          <w:rFonts w:hAnsi="Times New Roman" w:ascii="Times New Roman"/>
          <w:sz w:val="24"/>
          <w:szCs w:val="24"/>
        </w:rPr>
        <w:t xml:space="preserve">Martina Kalmeta </w:t>
      </w:r>
      <w:r w:rsidR="007B1DE8" w:rsidRPr="00FE2679">
        <w:rPr>
          <w:rFonts w:hAnsi="Times New Roman" w:ascii="Times New Roman"/>
          <w:sz w:val="24"/>
          <w:szCs w:val="24"/>
        </w:rPr>
        <w:tab/>
      </w:r>
      <w:r w:rsidR="007B1DE8" w:rsidRPr="00FE2679">
        <w:rPr>
          <w:rFonts w:hAnsi="Times New Roman" w:ascii="Times New Roman"/>
          <w:sz w:val="24"/>
          <w:szCs w:val="24"/>
        </w:rPr>
        <w:tab/>
        <w:t xml:space="preserve">     </w:t>
      </w:r>
      <w:r w:rsidR="00727D63" w:rsidRPr="00FE2679">
        <w:rPr>
          <w:rFonts w:hAnsi="Times New Roman" w:ascii="Times New Roman"/>
          <w:sz w:val="24"/>
          <w:szCs w:val="24"/>
        </w:rPr>
        <w:t xml:space="preserve">                                                           </w:t>
      </w:r>
      <w:r w:rsidR="00815F6C" w:rsidRPr="00FE2679">
        <w:rPr>
          <w:rFonts w:hAnsi="Times New Roman" w:ascii="Times New Roman"/>
          <w:sz w:val="24"/>
          <w:szCs w:val="24"/>
        </w:rPr>
        <w:t xml:space="preserve">            </w:t>
      </w:r>
      <w:r w:rsidR="003D44AF" w:rsidRPr="00FE2679">
        <w:rPr>
          <w:rFonts w:hAnsi="Times New Roman" w:ascii="Times New Roman"/>
          <w:sz w:val="24"/>
          <w:szCs w:val="24"/>
        </w:rPr>
        <w:t>A</w:t>
      </w:r>
      <w:r w:rsidR="00187CAB" w:rsidRPr="00FE2679">
        <w:rPr>
          <w:rFonts w:hAnsi="Times New Roman" w:ascii="Times New Roman"/>
          <w:sz w:val="24"/>
          <w:szCs w:val="24"/>
        </w:rPr>
        <w:t>na Markač</w:t>
      </w:r>
      <w:r>
        <w:rPr>
          <w:rFonts w:hAnsi="Times New Roman" w:ascii="Times New Roman"/>
          <w:sz w:val="24"/>
          <w:szCs w:val="24"/>
        </w:rPr>
        <w:t>, v.r.</w:t>
      </w:r>
    </w:p>
    <w:p w:rsidRDefault="00B05B66" w:rsidP="000731C5" w:rsidR="00B05B66" w:rsidRPr="00FE2679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727D63" w:rsidP="00ED5574" w:rsidR="00727D63" w:rsidRPr="00FE267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20042" w:rsidP="00ED5574" w:rsidR="0082004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20042" w:rsidP="00ED5574" w:rsidR="0082004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05B66" w:rsidP="00ED5574" w:rsidR="00E36CD0" w:rsidRPr="00FE2679">
      <w:pPr>
        <w:spacing w:lineRule="auto" w:line="240" w:after="0"/>
        <w:rPr>
          <w:rFonts w:hAnsi="Times New Roman" w:ascii="Times New Roman"/>
          <w:b/>
          <w:bCs/>
          <w:sz w:val="24"/>
          <w:szCs w:val="24"/>
        </w:rPr>
      </w:pPr>
      <w:r w:rsidRPr="00FE2679">
        <w:rPr>
          <w:rFonts w:hAnsi="Times New Roman" w:ascii="Times New Roman"/>
          <w:sz w:val="24"/>
          <w:szCs w:val="24"/>
        </w:rPr>
        <w:t>POUKA O PRAVNOM LIJEKU</w:t>
      </w:r>
      <w:r w:rsidRPr="00FE2679">
        <w:rPr>
          <w:rFonts w:hAnsi="Times New Roman" w:ascii="Times New Roman"/>
          <w:b/>
          <w:bCs/>
          <w:sz w:val="24"/>
          <w:szCs w:val="24"/>
        </w:rPr>
        <w:t xml:space="preserve">: </w:t>
      </w:r>
    </w:p>
    <w:p w:rsidRDefault="000731C5" w:rsidP="000731C5" w:rsidR="000731C5" w:rsidRPr="00FE2679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FE2679">
        <w:rPr>
          <w:rFonts w:hAnsi="Times New Roman" w:ascii="Times New Roman"/>
          <w:sz w:val="24"/>
          <w:szCs w:val="24"/>
        </w:rPr>
        <w:tab/>
      </w:r>
      <w:r w:rsidR="00E36CD0" w:rsidRPr="00FE2679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</w:t>
      </w:r>
      <w:r w:rsidR="00187CAB" w:rsidRPr="00FE2679">
        <w:rPr>
          <w:rFonts w:hAnsi="Times New Roman" w:ascii="Times New Roman"/>
          <w:sz w:val="24"/>
          <w:szCs w:val="24"/>
        </w:rPr>
        <w:t xml:space="preserve">(osam) </w:t>
      </w:r>
      <w:r w:rsidR="00E36CD0" w:rsidRPr="00FE2679">
        <w:rPr>
          <w:rFonts w:hAnsi="Times New Roman" w:ascii="Times New Roman"/>
          <w:sz w:val="24"/>
          <w:szCs w:val="24"/>
        </w:rPr>
        <w:t>dana računajući od dana dostave pi</w:t>
      </w:r>
      <w:r w:rsidRPr="00FE2679">
        <w:rPr>
          <w:rFonts w:hAnsi="Times New Roman" w:ascii="Times New Roman"/>
          <w:sz w:val="24"/>
          <w:szCs w:val="24"/>
        </w:rPr>
        <w:t>sanog otpravka ovog rješenja, a</w:t>
      </w:r>
      <w:r w:rsidRPr="00FE2679">
        <w:rPr>
          <w:rFonts w:hAnsi="Times New Roman" w:ascii="Times New Roman"/>
          <w:bCs/>
          <w:sz w:val="24"/>
          <w:szCs w:val="24"/>
        </w:rPr>
        <w:t xml:space="preserve">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FE2679">
          <w:rPr>
            <w:rFonts w:hAnsi="Times New Roman" w:ascii="Times New Roman"/>
            <w:bCs/>
            <w:sz w:val="24"/>
            <w:szCs w:val="24"/>
          </w:rPr>
          <w:t>12. st</w:t>
        </w:r>
      </w:smartTag>
      <w:r w:rsidRPr="00FE2679">
        <w:rPr>
          <w:rFonts w:hAnsi="Times New Roman" w:ascii="Times New Roman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FE2679">
          <w:rPr>
            <w:rFonts w:hAnsi="Times New Roman" w:ascii="Times New Roman"/>
            <w:bCs/>
            <w:sz w:val="24"/>
            <w:szCs w:val="24"/>
          </w:rPr>
          <w:t>19. st</w:t>
        </w:r>
      </w:smartTag>
      <w:r w:rsidRPr="00FE2679">
        <w:rPr>
          <w:rFonts w:hAnsi="Times New Roman" w:ascii="Times New Roman"/>
          <w:bCs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CA19FA" w:rsidP="00ED5574" w:rsidR="00CA19FA" w:rsidRPr="00FE267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ED5574" w:rsidR="00875C2A" w:rsidRPr="00FE26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E2679">
        <w:rPr>
          <w:rFonts w:hAnsi="Times New Roman" w:ascii="Times New Roman"/>
          <w:sz w:val="24"/>
          <w:szCs w:val="24"/>
        </w:rPr>
        <w:t>Dostaviti:</w:t>
      </w:r>
    </w:p>
    <w:p w:rsidRDefault="00ED5574" w:rsidP="00C26FE5" w:rsidR="00B83443" w:rsidRPr="00FE2679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FE2679">
        <w:rPr>
          <w:rFonts w:hAnsi="Times New Roman" w:ascii="Times New Roman"/>
          <w:sz w:val="24"/>
          <w:szCs w:val="24"/>
        </w:rPr>
        <w:t>stečajno</w:t>
      </w:r>
      <w:r w:rsidR="00B83443" w:rsidRPr="00FE2679">
        <w:rPr>
          <w:rFonts w:hAnsi="Times New Roman" w:ascii="Times New Roman"/>
          <w:sz w:val="24"/>
          <w:szCs w:val="24"/>
        </w:rPr>
        <w:t xml:space="preserve">j upraviteljici </w:t>
      </w:r>
      <w:r w:rsidR="00FE2679">
        <w:rPr>
          <w:rFonts w:hAnsi="Times New Roman" w:ascii="Times New Roman"/>
          <w:sz w:val="24"/>
          <w:szCs w:val="24"/>
        </w:rPr>
        <w:t xml:space="preserve">Ivanki Bosotina </w:t>
      </w:r>
      <w:r w:rsidR="00B83443" w:rsidRPr="00FE2679">
        <w:rPr>
          <w:rFonts w:hAnsi="Times New Roman" w:ascii="Times New Roman"/>
          <w:sz w:val="24"/>
          <w:szCs w:val="24"/>
        </w:rPr>
        <w:t xml:space="preserve">iz Zadra, </w:t>
      </w:r>
    </w:p>
    <w:p w:rsidRDefault="00DE0A15" w:rsidP="00ED5574" w:rsidR="00875C2A" w:rsidRPr="00FE2679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FE2679">
        <w:rPr>
          <w:rFonts w:hAnsi="Times New Roman" w:ascii="Times New Roman"/>
          <w:sz w:val="24"/>
          <w:szCs w:val="24"/>
        </w:rPr>
        <w:t>e-</w:t>
      </w:r>
      <w:r w:rsidR="001D2177" w:rsidRPr="00FE2679">
        <w:rPr>
          <w:rFonts w:hAnsi="Times New Roman" w:ascii="Times New Roman"/>
          <w:sz w:val="24"/>
          <w:szCs w:val="24"/>
        </w:rPr>
        <w:t>O</w:t>
      </w:r>
      <w:r w:rsidR="00875C2A" w:rsidRPr="00FE2679">
        <w:rPr>
          <w:rFonts w:hAnsi="Times New Roman" w:ascii="Times New Roman"/>
          <w:sz w:val="24"/>
          <w:szCs w:val="24"/>
        </w:rPr>
        <w:t>glasna ploča</w:t>
      </w:r>
      <w:r w:rsidR="00914CA7" w:rsidRPr="00FE2679">
        <w:rPr>
          <w:rFonts w:hAnsi="Times New Roman" w:ascii="Times New Roman"/>
          <w:sz w:val="24"/>
          <w:szCs w:val="24"/>
        </w:rPr>
        <w:t xml:space="preserve"> sudova</w:t>
      </w:r>
      <w:r w:rsidR="00B83443" w:rsidRPr="00FE2679">
        <w:rPr>
          <w:rFonts w:hAnsi="Times New Roman" w:ascii="Times New Roman"/>
          <w:sz w:val="24"/>
          <w:szCs w:val="24"/>
        </w:rPr>
        <w:t>,</w:t>
      </w:r>
    </w:p>
    <w:p w:rsidRDefault="00875C2A" w:rsidP="00ED5574" w:rsidR="00935079" w:rsidRPr="00FE2679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FE2679">
        <w:rPr>
          <w:rFonts w:hAnsi="Times New Roman" w:ascii="Times New Roman"/>
          <w:sz w:val="24"/>
          <w:szCs w:val="24"/>
        </w:rPr>
        <w:t>u spis.</w:t>
      </w:r>
    </w:p>
    <w:p w:rsidRDefault="00903677" w:rsidP="00ED5574" w:rsidR="00903677" w:rsidRPr="00FE267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6B327D" w:rsidR="00903677" w:rsidRPr="00FE26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993" w:right="1417" w:top="1243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E4D" w:rsidR="00AF3E4D">
      <w:pPr>
        <w:spacing w:lineRule="auto" w:line="240" w:after="0"/>
      </w:pPr>
      <w:r>
        <w:separator/>
      </w:r>
    </w:p>
  </w:endnote>
  <w:endnote w:id="0" w:type="continuationSeparator">
    <w:p w:rsidRDefault="00AF3E4D" w:rsidR="00AF3E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E4D" w:rsidP="004452BC" w:rsidR="00AF3E4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E4D" w:rsidR="00AF3E4D">
      <w:pPr>
        <w:spacing w:lineRule="auto" w:line="240" w:after="0"/>
      </w:pPr>
      <w:r>
        <w:separator/>
      </w:r>
    </w:p>
  </w:footnote>
  <w:footnote w:id="0" w:type="continuationSeparator">
    <w:p w:rsidRDefault="00AF3E4D" w:rsidR="00AF3E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E4D" w:rsidR="00AF3E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3B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3E4D" w:rsidP="00AA4C2C" w:rsidR="00AA4C2C" w:rsidRPr="00AF3E4D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 </w:t>
    </w:r>
    <w:r w:rsidRPr="00AF3E4D">
      <w:rPr>
        <w:rFonts w:hAnsi="Times New Roman" w:ascii="Times New Roman"/>
      </w:rPr>
      <w:t>Poslovni broj: 2 St</w:t>
    </w:r>
    <w:r w:rsidR="00BB52BA">
      <w:rPr>
        <w:rFonts w:hAnsi="Times New Roman" w:ascii="Times New Roman"/>
      </w:rPr>
      <w:t>-</w:t>
    </w:r>
    <w:r w:rsidR="00AA4C2C">
      <w:rPr>
        <w:rFonts w:hAnsi="Times New Roman" w:ascii="Times New Roman"/>
      </w:rPr>
      <w:t>1</w:t>
    </w:r>
    <w:r w:rsidR="00FE2679">
      <w:rPr>
        <w:rFonts w:hAnsi="Times New Roman" w:ascii="Times New Roman"/>
      </w:rPr>
      <w:t>05/17-36</w:t>
    </w:r>
  </w:p>
  <w:p w:rsidRDefault="00B05B66" w:rsidP="008603A0" w:rsidR="00B05B66" w:rsidRPr="00BB52BA">
    <w:pPr>
      <w:spacing w:lineRule="atLeast" w:line="240" w:after="0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815F6C" w:rsidR="00815F6C" w:rsidRPr="00AF3E4D">
    <w:pPr>
      <w:spacing w:lineRule="atLeast" w:line="240" w:after="0"/>
      <w:jc w:val="right"/>
      <w:rPr>
        <w:rFonts w:hAnsi="Times New Roman" w:ascii="Times New Roman"/>
      </w:rPr>
    </w:pPr>
    <w:r w:rsidRPr="00AF3E4D">
      <w:rPr>
        <w:rFonts w:hAnsi="Times New Roman" w:ascii="Times New Roman"/>
      </w:rPr>
      <w:t>Poslovni broj: 2 St-</w:t>
    </w:r>
    <w:r w:rsidR="00587FD6">
      <w:rPr>
        <w:rFonts w:hAnsi="Times New Roman" w:ascii="Times New Roman"/>
      </w:rPr>
      <w:t>105/17-36</w:t>
    </w:r>
  </w:p>
  <w:p w:rsidRDefault="00AF3E4D" w:rsidP="00AF3E4D" w:rsidR="00AF3E4D" w:rsidRPr="00AF3E4D">
    <w:pPr>
      <w:spacing w:lineRule="atLeast" w:line="240" w:after="0"/>
      <w:jc w:val="right"/>
      <w:rPr>
        <w:rFonts w:hAnsi="Times New Roman" w:ascii="Times New Roman"/>
      </w:rPr>
    </w:pPr>
  </w:p>
  <w:p w:rsidRDefault="00AF3E4D" w:rsidP="00AB4650" w:rsidR="00AF3E4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736F2B"/>
    <w:multiLevelType w:val="hybridMultilevel"/>
    <w:tmpl w:val="C6D0A0C8"/>
    <w:lvl w:tplc="F7A4F29A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776B78"/>
    <w:multiLevelType w:val="hybridMultilevel"/>
    <w:tmpl w:val="19762E40"/>
    <w:lvl w:tplc="49A6C856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B3E348C"/>
    <w:multiLevelType w:val="hybridMultilevel"/>
    <w:tmpl w:val="0810C9F8"/>
    <w:lvl w:tplc="B8BC8F70" w:ilvl="0">
      <w:start w:val="1"/>
      <w:numFmt w:val="decimal"/>
      <w:lvlText w:val="%1."/>
      <w:lvlJc w:val="left"/>
      <w:pPr>
        <w:ind w:hanging="360" w:left="644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1FC2819"/>
    <w:multiLevelType w:val="hybridMultilevel"/>
    <w:tmpl w:val="A8DA2998"/>
    <w:lvl w:tplc="61E037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DB6D52"/>
    <w:multiLevelType w:val="hybridMultilevel"/>
    <w:tmpl w:val="597E9434"/>
    <w:lvl w:tplc="97F654B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5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6"/>
  </w:num>
  <w:num w:numId="5">
    <w:abstractNumId w:val="10"/>
  </w:num>
  <w:num w:numId="6">
    <w:abstractNumId w:val="16"/>
  </w:num>
  <w:num w:numId="7">
    <w:abstractNumId w:val="17"/>
  </w:num>
  <w:num w:numId="8">
    <w:abstractNumId w:val="13"/>
  </w:num>
  <w:num w:numId="9">
    <w:abstractNumId w:val="5"/>
  </w:num>
  <w:num w:numId="10">
    <w:abstractNumId w:val="1"/>
  </w:num>
  <w:num w:numId="11">
    <w:abstractNumId w:val="15"/>
  </w:num>
  <w:num w:numId="12">
    <w:abstractNumId w:val="0"/>
  </w:num>
  <w:num w:numId="13">
    <w:abstractNumId w:val="4"/>
  </w:num>
  <w:num w:numId="14">
    <w:abstractNumId w:val="9"/>
  </w:num>
  <w:num w:numId="15">
    <w:abstractNumId w:val="2"/>
  </w:num>
  <w:num w:numId="16">
    <w:abstractNumId w:val="7"/>
  </w:num>
  <w:num w:numId="17">
    <w:abstractNumId w:val="14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06128E"/>
    <w:rsid w:val="000731C5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D2177"/>
    <w:rsid w:val="001E22EE"/>
    <w:rsid w:val="001F46DB"/>
    <w:rsid w:val="00207D73"/>
    <w:rsid w:val="00242184"/>
    <w:rsid w:val="00245E89"/>
    <w:rsid w:val="00247422"/>
    <w:rsid w:val="00264B8F"/>
    <w:rsid w:val="002C2297"/>
    <w:rsid w:val="002F45C8"/>
    <w:rsid w:val="00307414"/>
    <w:rsid w:val="0032094B"/>
    <w:rsid w:val="00322D8B"/>
    <w:rsid w:val="003512A9"/>
    <w:rsid w:val="0039232D"/>
    <w:rsid w:val="003A4EBB"/>
    <w:rsid w:val="003B5BBB"/>
    <w:rsid w:val="003D44AF"/>
    <w:rsid w:val="003D725D"/>
    <w:rsid w:val="0040284E"/>
    <w:rsid w:val="004452BC"/>
    <w:rsid w:val="00481593"/>
    <w:rsid w:val="004B0088"/>
    <w:rsid w:val="004B44A2"/>
    <w:rsid w:val="004D3C1B"/>
    <w:rsid w:val="0052773F"/>
    <w:rsid w:val="00560B2E"/>
    <w:rsid w:val="00562227"/>
    <w:rsid w:val="005723F0"/>
    <w:rsid w:val="00572EB9"/>
    <w:rsid w:val="00587FD6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A7F2C"/>
    <w:rsid w:val="006B1B0C"/>
    <w:rsid w:val="006B327D"/>
    <w:rsid w:val="006B6181"/>
    <w:rsid w:val="006D4942"/>
    <w:rsid w:val="0070306D"/>
    <w:rsid w:val="007162A0"/>
    <w:rsid w:val="00720005"/>
    <w:rsid w:val="007260B9"/>
    <w:rsid w:val="00727D63"/>
    <w:rsid w:val="007A3D96"/>
    <w:rsid w:val="007B1DE8"/>
    <w:rsid w:val="007D011D"/>
    <w:rsid w:val="007E3967"/>
    <w:rsid w:val="007F00EA"/>
    <w:rsid w:val="00815F6C"/>
    <w:rsid w:val="00820042"/>
    <w:rsid w:val="008603A0"/>
    <w:rsid w:val="00861528"/>
    <w:rsid w:val="008621AE"/>
    <w:rsid w:val="00875C2A"/>
    <w:rsid w:val="008C353B"/>
    <w:rsid w:val="00903677"/>
    <w:rsid w:val="00914CA7"/>
    <w:rsid w:val="00935079"/>
    <w:rsid w:val="00937E72"/>
    <w:rsid w:val="009703E0"/>
    <w:rsid w:val="0098354F"/>
    <w:rsid w:val="009C4DE0"/>
    <w:rsid w:val="009E34C6"/>
    <w:rsid w:val="009E3A82"/>
    <w:rsid w:val="00A02BD0"/>
    <w:rsid w:val="00A03B13"/>
    <w:rsid w:val="00A06DC9"/>
    <w:rsid w:val="00A9201E"/>
    <w:rsid w:val="00A9701A"/>
    <w:rsid w:val="00AA4C2C"/>
    <w:rsid w:val="00AB4650"/>
    <w:rsid w:val="00AC016C"/>
    <w:rsid w:val="00AC1F73"/>
    <w:rsid w:val="00AC63F2"/>
    <w:rsid w:val="00AF3E4D"/>
    <w:rsid w:val="00B02E11"/>
    <w:rsid w:val="00B05B66"/>
    <w:rsid w:val="00B15D60"/>
    <w:rsid w:val="00B2047D"/>
    <w:rsid w:val="00B20F51"/>
    <w:rsid w:val="00B741FE"/>
    <w:rsid w:val="00B83443"/>
    <w:rsid w:val="00BB2284"/>
    <w:rsid w:val="00BB52BA"/>
    <w:rsid w:val="00BF1C02"/>
    <w:rsid w:val="00C0055D"/>
    <w:rsid w:val="00C26FE5"/>
    <w:rsid w:val="00C50052"/>
    <w:rsid w:val="00C74C10"/>
    <w:rsid w:val="00C77B1B"/>
    <w:rsid w:val="00CA19FA"/>
    <w:rsid w:val="00CB7A36"/>
    <w:rsid w:val="00CE2510"/>
    <w:rsid w:val="00CF1C71"/>
    <w:rsid w:val="00D057EA"/>
    <w:rsid w:val="00D37659"/>
    <w:rsid w:val="00D72635"/>
    <w:rsid w:val="00D94B73"/>
    <w:rsid w:val="00DA4B3F"/>
    <w:rsid w:val="00DA6DE3"/>
    <w:rsid w:val="00DB052E"/>
    <w:rsid w:val="00DB1A14"/>
    <w:rsid w:val="00DB38A9"/>
    <w:rsid w:val="00DC739B"/>
    <w:rsid w:val="00DE0A15"/>
    <w:rsid w:val="00E309A7"/>
    <w:rsid w:val="00E3197C"/>
    <w:rsid w:val="00E36CD0"/>
    <w:rsid w:val="00E63138"/>
    <w:rsid w:val="00E751B3"/>
    <w:rsid w:val="00E976B2"/>
    <w:rsid w:val="00EB787B"/>
    <w:rsid w:val="00EC1828"/>
    <w:rsid w:val="00ED5574"/>
    <w:rsid w:val="00F21BFF"/>
    <w:rsid w:val="00F84E4B"/>
    <w:rsid w:val="00FC48E0"/>
    <w:rsid w:val="00FE2679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Reetkatablice" w:type="table">
    <w:name w:val="Table Grid"/>
    <w:basedOn w:val="Obinatablica"/>
    <w:uiPriority w:val="59"/>
    <w:rsid w:val="00F21B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ED5574"/>
    <w:pPr>
      <w:autoSpaceDE w:val="false"/>
      <w:autoSpaceDN w:val="false"/>
      <w:adjustRightInd w:val="false"/>
    </w:pPr>
    <w:rPr>
      <w:rFonts w:eastAsia="Times New Roman" w:hAnsi="Times New Roman" w:ascii="Times New Roman"/>
      <w:color w:val="000000"/>
      <w:sz w:val="24"/>
      <w:szCs w:val="24"/>
    </w:rPr>
  </w:style>
  <w:style w:styleId="Bezproreda" w:type="paragraph">
    <w:name w:val="No Spacing"/>
    <w:uiPriority w:val="99"/>
    <w:qFormat/>
    <w:rsid w:val="00C26FE5"/>
    <w:pPr>
      <w:spacing w:after="80"/>
    </w:pPr>
    <w:rPr>
      <w:rFonts w:eastAsia="Times New Roman"/>
      <w:sz w:val="22"/>
      <w:szCs w:val="22"/>
      <w:lang w:eastAsia="en-US"/>
    </w:rPr>
  </w:style>
  <w:style w:styleId="Obinitekst" w:type="paragraph">
    <w:name w:val="Plain Text"/>
    <w:basedOn w:val="Normal"/>
    <w:link w:val="ObinitekstChar"/>
    <w:uiPriority w:val="99"/>
    <w:unhideWhenUsed/>
    <w:rsid w:val="00C26FE5"/>
    <w:pPr>
      <w:spacing w:lineRule="auto" w:line="240" w:after="0"/>
    </w:pPr>
    <w:rPr>
      <w:rFonts w:cstheme="minorBidi" w:eastAsiaTheme="minorHAnsi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rsid w:val="00C26FE5"/>
    <w:rPr>
      <w:rFonts w:cstheme="minorBidi" w:eastAsiaTheme="minorHAns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3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B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B1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B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B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Reetkatablice" w:type="table">
    <w:name w:val="Table Grid"/>
    <w:basedOn w:val="Obinatablica"/>
    <w:uiPriority w:val="59"/>
    <w:rsid w:val="00F21B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ED557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styleId="Bezproreda" w:type="paragraph">
    <w:name w:val="No Spacing"/>
    <w:uiPriority w:val="99"/>
    <w:qFormat/>
    <w:rsid w:val="00C26FE5"/>
    <w:pPr>
      <w:spacing w:after="80"/>
    </w:pPr>
    <w:rPr>
      <w:rFonts w:eastAsia="Times New Roman"/>
      <w:sz w:val="22"/>
      <w:szCs w:val="22"/>
      <w:lang w:eastAsia="en-US"/>
    </w:rPr>
  </w:style>
  <w:style w:styleId="Obinitekst" w:type="paragraph">
    <w:name w:val="Plain Text"/>
    <w:basedOn w:val="Normal"/>
    <w:link w:val="ObinitekstChar"/>
    <w:uiPriority w:val="99"/>
    <w:unhideWhenUsed/>
    <w:rsid w:val="00C26FE5"/>
    <w:pPr>
      <w:spacing w:after="0" w:line="240" w:lineRule="auto"/>
    </w:pPr>
    <w:rPr>
      <w:rFonts w:cstheme="minorBidi" w:eastAsiaTheme="minorHAnsi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C26FE5"/>
    <w:rPr>
      <w:rFonts w:cstheme="minorBidi" w:eastAsiaTheme="minorHAns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3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B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B1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B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B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ormaru u sobi br. 42.</izvorni_sadrzaj>
    <derivirana_varijabla naziv="DomainObject.Predmet.PrimjedbaSuca_1">Prijave tražbina vjerovnika čuvaju se u ormaru u sobi br. 42.</derivirana_varijabla>
  </DomainObject.Predmet.PrimjedbaSuca>
  <DomainObject.Predmet.ProtustrankaFormated>
    <izvorni_sadrzaj>  INOSOLAR društvo s ograničenom odgovornošću za proizvodnju, trgovinu i usluge</izvorni_sadrzaj>
    <derivirana_varijabla naziv="DomainObject.Predmet.ProtustrankaFormated_1">  INOSOLAR društvo s ograničenom odgovornošću za proizvodnju, trgovinu i usluge</derivirana_varijabla>
  </DomainObject.Predmet.ProtustrankaFormated>
  <DomainObject.Predmet.ProtustrankaFormatedOIB>
    <izvorni_sadrzaj>  INOSOLAR društvo s ograničenom odgovornošću za proizvodnju, trgovinu i usluge, OIB 61619320679</izvorni_sadrzaj>
    <derivirana_varijabla naziv="DomainObject.Predmet.ProtustrankaFormatedOIB_1">  INOSOLAR društvo s ograničenom odgovornošću za proizvodnju, trgovinu i usluge, OIB 61619320679</derivirana_varijabla>
  </DomainObject.Predmet.ProtustrankaFormatedOIB>
  <DomainObject.Predmet.ProtustrankaFormatedWithAdress>
    <izvorni_sadrzaj> INOSOLAR društvo s ograničenom odgovornošću za proizvodnju, trgovinu i usluge, Matije Gupca 29, 23000 Zadar</izvorni_sadrzaj>
    <derivirana_varijabla naziv="DomainObject.Predmet.ProtustrankaFormatedWithAdress_1"> INOSOLAR društvo s ograničenom odgovornošću za proizvodnju, trgovinu i usluge, Matije Gupca 29, 23000 Zadar</derivirana_varijabla>
  </DomainObject.Predmet.ProtustrankaFormatedWithAdress>
  <DomainObject.Predmet.ProtustrankaFormatedWithAdressOIB>
    <izvorni_sadrzaj> INOSOLAR društvo s ograničenom odgovornošću za proizvodnju, trgovinu i usluge, OIB 61619320679, Matije Gupca 29, 23000 Zadar</izvorni_sadrzaj>
    <derivirana_varijabla naziv="DomainObject.Predmet.ProtustrankaFormatedWithAdressOIB_1"> INOSOLAR društvo s ograničenom odgovornošću za proizvodnju, trgovinu i usluge, OIB 61619320679, Matije Gupca 29, 23000 Zadar</derivirana_varijabla>
  </DomainObject.Predmet.ProtustrankaFormatedWithAdressOIB>
  <DomainObject.Predmet.ProtustrankaWithAdress>
    <izvorni_sadrzaj>INOSOLAR društvo s ograničenom odgovornošću za proizvodnju, trgovinu i usluge Matije Gupca 29, 23000 Zadar</izvorni_sadrzaj>
    <derivirana_varijabla naziv="DomainObject.Predmet.ProtustrankaWithAdress_1">INOSOLAR društvo s ograničenom odgovornošću za proizvodnju, trgovinu i usluge Matije Gupca 29, 23000 Zadar</derivirana_varijabla>
  </DomainObject.Predmet.ProtustrankaWithAdress>
  <DomainObject.Predmet.ProtustrankaWithAdressOIB>
    <izvorni_sadrzaj>INOSOLAR društvo s ograničenom odgovornošću za proizvodnju, trgovinu i usluge, OIB 61619320679, Matije Gupca 29, 23000 Zadar</izvorni_sadrzaj>
    <derivirana_varijabla naziv="DomainObject.Predmet.ProtustrankaWithAdressOIB_1">INOSOLAR društvo s ograničenom odgovornošću za proizvodnju, trgovinu i usluge, OIB 61619320679, Matije Gupca 29, 23000 Zadar</derivirana_varijabla>
  </DomainObject.Predmet.ProtustrankaWithAdressOIB>
  <DomainObject.Predmet.ProtustrankaNazivFormated>
    <izvorni_sadrzaj>INOSOLAR društvo s ograničenom odgovornošću za proizvodnju, trgovinu i usluge</izvorni_sadrzaj>
    <derivirana_varijabla naziv="DomainObject.Predmet.ProtustrankaNazivFormated_1">INOSOLAR društvo s ograničenom odgovornošću za proizvodnju, trgovinu i usluge</derivirana_varijabla>
  </DomainObject.Predmet.ProtustrankaNazivFormated>
  <DomainObject.Predmet.ProtustrankaNazivFormatedOIB>
    <izvorni_sadrzaj>INOSOLAR društvo s ograničenom odgovornošću za proizvodnju, trgovinu i usluge, OIB 61619320679</izvorni_sadrzaj>
    <derivirana_varijabla naziv="DomainObject.Predmet.ProtustrankaNazivFormatedOIB_1">INOSOLAR društvo s ograničenom odgovornošću za proizvodnju, trgovinu i usluge, OIB 61619320679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INOSOLAR društvo s ograničenom odgovornošću za proizvodnju, trgovinu i usluge</item>
    </izvorni_sadrzaj>
    <derivirana_varijabla naziv="DomainObject.Predmet.ProtuStrankaListFormated_1">
      <item>INOSOLAR društvo s ograničenom odgovornošću za proizvodnju, trgovinu i usluge</item>
    </derivirana_varijabla>
  </DomainObject.Predmet.ProtuStrankaListFormated>
  <DomainObject.Predmet.ProtuStrankaListFormatedOIB>
    <izvorni_sadrzaj>
      <item>INOSOLAR društvo s ograničenom odgovornošću za proizvodnju, trgovinu i usluge, OIB 61619320679</item>
    </izvorni_sadrzaj>
    <derivirana_varijabla naziv="DomainObject.Predmet.ProtuStrankaListFormatedOIB_1">
      <item>INOSOLAR društvo s ograničenom odgovornošću za proizvodnju, trgovinu i usluge, OIB 61619320679</item>
    </derivirana_varijabla>
  </DomainObject.Predmet.ProtuStrankaListFormatedOIB>
  <DomainObject.Predmet.ProtuStrankaListFormatedWithAdress>
    <izvorni_sadrzaj>
      <item>INOSOLAR društvo s ograničenom odgovornošću za proizvodnju, trgovinu i usluge, Matije Gupca 29, 23000 Zadar</item>
    </izvorni_sadrzaj>
    <derivirana_varijabla naziv="DomainObject.Predmet.ProtuStrankaListFormatedWithAdress_1">
      <item>INOSOLAR društvo s ograničenom odgovornošću za proizvodnju, trgovinu i usluge, Matije Gupca 29, 23000 Zadar</item>
    </derivirana_varijabla>
  </DomainObject.Predmet.ProtuStrankaListFormatedWithAdress>
  <DomainObject.Predmet.ProtuStrankaListFormatedWithAdressOIB>
    <izvorni_sadrzaj>
      <item>INOSOLAR društvo s ograničenom odgovornošću za proizvodnju, trgovinu i usluge, OIB 61619320679, Matije Gupca 29, 23000 Zadar</item>
    </izvorni_sadrzaj>
    <derivirana_varijabla naziv="DomainObject.Predmet.ProtuStrankaListFormatedWithAdressOIB_1">
      <item>INOSOLAR društvo s ograničenom odgovornošću za proizvodnju, trgovinu i usluge, OIB 61619320679, Matije Gupca 29, 23000 Zadar</item>
    </derivirana_varijabla>
  </DomainObject.Predmet.ProtuStrankaListFormatedWithAdressOIB>
  <DomainObject.Predmet.ProtuStrankaListNazivFormated>
    <izvorni_sadrzaj>
      <item>INOSOLAR društvo s ograničenom odgovornošću za proizvodnju, trgovinu i usluge</item>
    </izvorni_sadrzaj>
    <derivirana_varijabla naziv="DomainObject.Predmet.ProtuStrankaListNazivFormated_1">
      <item>INOSOLAR društvo s ograničenom odgovornošću za proizvodnju, trgovinu i usluge</item>
    </derivirana_varijabla>
  </DomainObject.Predmet.ProtuStrankaListNazivFormated>
  <DomainObject.Predmet.ProtuStrankaListNazivFormatedOIB>
    <izvorni_sadrzaj>
      <item>INOSOLAR društvo s ograničenom odgovornošću za proizvodnju, trgovinu i usluge, OIB 61619320679</item>
    </izvorni_sadrzaj>
    <derivirana_varijabla naziv="DomainObject.Predmet.ProtuStrankaListNazivFormatedOIB_1">
      <item>INOSOLAR društvo s ograničenom odgovornošću za proizvodnju, trgovinu i usluge, OIB 61619320679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INOSOLAR društvo s ograničenom odgovornošću za proizvodnju, trgovinu i usluge</izvorni_sadrzaj>
    <derivirana_varijabla naziv="DomainObject.Predmet.ProtustrankaIDrugi_1">INOSOLAR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INOSOLAR društvo s ograničenom odgovornošću za proizvodnju, trgovinu i usluge, OIB 61619320679, Matije Gupca 29, 23000 Zadar</izvorni_sadrzaj>
    <derivirana_varijabla naziv="DomainObject.Predmet.ProtustrankaIDrugiAdressOIB_1">INOSOLAR društvo s ograničenom odgovornošću za proizvodnju, trgovinu i usluge, OIB 61619320679, Matije Gupca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INOSOLAR društvo s ograničenom odgovornošću za proizvodnju, trgovinu i usluge</item>
    </izvorni_sadrzaj>
    <derivirana_varijabla naziv="DomainObject.Predmet.SudioniciListNaziv_1">
      <item>FINA</item>
      <item>INOSOLAR društvo s ograničenom odgovornošću za proizvodnju, trgovinu i usluge</item>
    </derivirana_varijabla>
  </DomainObject.Predmet.SudioniciListNaziv>
  <DomainObject.Predmet.SudioniciListAdressOIB>
    <izvorni_sadrzaj>
      <item>FINA, OIB 85821130368</item>
      <item>INOSOLAR društvo s ograničenom odgovornošću za proizvodnju, trgovinu i usluge, OIB 61619320679, Matije Gupca 29,23000 Zadar</item>
    </izvorni_sadrzaj>
    <derivirana_varijabla naziv="DomainObject.Predmet.SudioniciListAdressOIB_1">
      <item>FINA, OIB 85821130368</item>
      <item>INOSOLAR društvo s ograničenom odgovornošću za proizvodnju, trgovinu i usluge, OIB 61619320679, Matije Gupca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61619320679</item>
    </izvorni_sadrzaj>
    <derivirana_varijabla naziv="DomainObject.Predmet.SudioniciListNazivOIB_1">
      <item>, OIB 85821130368</item>
      <item>, OIB 61619320679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C94228-3D85-4E07-A857-D3503CE105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2661</properties:Characters>
  <properties:Lines>144</properties:Lines>
  <properties:Paragraphs>74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2017-11-29T11:15:00Z</dcterms:created>
  <dc:creator>wsadmin</dc:creator>
  <cp:lastModifiedBy>Martina Kalmeta</cp:lastModifiedBy>
  <cp:lastPrinted>2017-11-29T11:25:00Z</cp:lastPrinted>
  <dcterms:modified xmlns:xsi="http://www.w3.org/2001/XMLSchema-instance" xsi:type="dcterms:W3CDTF">2017-11-29T13:40:00Z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