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1c58" w14:paraId="a801c58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0294F">
        <w:t>543</w:t>
      </w:r>
      <w:r w:rsidR="000455F4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9F5D6C">
        <w:t>, OIB 85821130368</w:t>
      </w:r>
      <w:r w:rsidR="00745C8F">
        <w:t xml:space="preserve"> od </w:t>
      </w:r>
      <w:r w:rsidR="00D0294F">
        <w:t>4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0294F">
        <w:t>MEA CULPA d.o.o., Zadar, Stomorica 4., OIB 03172595637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9F5D6C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9F5D6C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D0294F">
        <w:t>MEA CULPA d.o.o., Zadar, Stomorica 4., OIB 03172595637</w:t>
      </w:r>
      <w:r w:rsidR="008F77CD">
        <w:t xml:space="preserve"> </w:t>
      </w:r>
      <w:r w:rsidR="00AB42D5">
        <w:t>s danom 1</w:t>
      </w:r>
      <w:r w:rsidR="009F5D6C">
        <w:t>7</w:t>
      </w:r>
      <w:r w:rsidR="00AB42D5">
        <w:t xml:space="preserve">. ožujka 2016. u </w:t>
      </w:r>
      <w:r w:rsidR="009F5D6C">
        <w:t>9,</w:t>
      </w:r>
      <w:r w:rsidR="007644F1">
        <w:t>30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F5D6C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9F5D6C">
        <w:rPr>
          <w:b/>
        </w:rPr>
        <w:tab/>
      </w:r>
      <w:r w:rsidRPr="002B5AAE">
        <w:t xml:space="preserve">Stečajnim upraviteljem imenuje se </w:t>
      </w:r>
      <w:r w:rsidR="009F5D6C" w:rsidRPr="00C911AF">
        <w:t>JELENKO LEHKI iz Zagreba, Pavla Hatza 10,</w:t>
      </w:r>
      <w:r w:rsidR="009F5D6C">
        <w:t xml:space="preserve"> </w:t>
      </w:r>
      <w:r w:rsidR="009F5D6C" w:rsidRPr="00C911AF">
        <w:t>OIB: 96068307857</w:t>
      </w:r>
      <w:r w:rsidR="009F5D6C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D0294F">
        <w:t>MEA CULPA d.o.o., Zadar, Stomorica 4., OIB 03172595637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F5D6C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9F5D6C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D0294F">
        <w:t>4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D0294F">
        <w:t>933</w:t>
      </w:r>
      <w:r w:rsidR="00C45A25">
        <w:t xml:space="preserve"> </w:t>
      </w:r>
      <w:r w:rsidRPr="00B604B0">
        <w:t xml:space="preserve">dana u ukupnom iznosu od </w:t>
      </w:r>
      <w:r w:rsidR="00D0294F">
        <w:t>70.720,56</w:t>
      </w:r>
      <w:r w:rsidR="00C45A25">
        <w:t xml:space="preserve"> </w:t>
      </w:r>
      <w:r w:rsidRPr="00B604B0">
        <w:t xml:space="preserve">kuna, da nema zaposlenih, </w:t>
      </w:r>
      <w:r w:rsidR="009F5D6C">
        <w:t xml:space="preserve">ima otvoren račun kod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9F5D6C" w:rsidR="000E3B4A" w:rsidRPr="00240F6B">
      <w:pPr>
        <w:jc w:val="center"/>
      </w:pPr>
      <w:r w:rsidRPr="00240F6B">
        <w:t xml:space="preserve">U Zadru, </w:t>
      </w:r>
      <w:r w:rsidR="009F5D6C">
        <w:t>dana 17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9F5D6C">
        <w:tab/>
      </w:r>
      <w:r w:rsidR="009F5D6C">
        <w:tab/>
      </w:r>
      <w:r w:rsidR="009F5D6C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9F5D6C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0455F4">
      <w:t>5</w:t>
    </w:r>
    <w:r w:rsidR="00D0294F">
      <w:t>43</w:t>
    </w:r>
    <w:r w:rsidR="000455F4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4F1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9F5D6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CULPA d.o.o. za trgovinu i ugostiteljstvo</izvorni_sadrzaj>
    <derivirana_varijabla naziv="DomainObject.Predmet.ProtustrankaFormated_1">  MEA CULPA d.o.o. za trgovinu i ugostiteljstvo</derivirana_varijabla>
  </DomainObject.Predmet.ProtustrankaFormated>
  <DomainObject.Predmet.ProtustrankaFormatedOIB>
    <izvorni_sadrzaj>  MEA CULPA d.o.o. za trgovinu i ugostiteljstvo, OIB 03172595637</izvorni_sadrzaj>
    <derivirana_varijabla naziv="DomainObject.Predmet.ProtustrankaFormatedOIB_1">  MEA CULPA d.o.o. za trgovinu i ugostiteljstvo, OIB 03172595637</derivirana_varijabla>
  </DomainObject.Predmet.ProtustrankaFormatedOIB>
  <DomainObject.Predmet.ProtustrankaFormatedWithAdress>
    <izvorni_sadrzaj> MEA CULPA d.o.o. za trgovinu i ugostiteljstvo, Stomorica 4, 23000 Zadar</izvorni_sadrzaj>
    <derivirana_varijabla naziv="DomainObject.Predmet.ProtustrankaFormatedWithAdress_1"> MEA CULPA d.o.o. za trgovinu i ugostiteljstvo, Stomorica 4, 23000 Zadar</derivirana_varijabla>
  </DomainObject.Predmet.ProtustrankaFormatedWithAdress>
  <DomainObject.Predmet.ProtustrankaFormatedWithAdressOIB>
    <izvorni_sadrzaj> MEA CULPA d.o.o. za trgovinu i ugostiteljstvo, OIB 03172595637, Stomorica 4, 23000 Zadar</izvorni_sadrzaj>
    <derivirana_varijabla naziv="DomainObject.Predmet.ProtustrankaFormatedWithAdressOIB_1"> MEA CULPA d.o.o. za trgovinu i ugostiteljstvo, OIB 03172595637, Stomorica 4, 23000 Zadar</derivirana_varijabla>
  </DomainObject.Predmet.ProtustrankaFormatedWithAdressOIB>
  <DomainObject.Predmet.ProtustrankaWithAdress>
    <izvorni_sadrzaj>MEA CULPA d.o.o. za trgovinu i ugostiteljstvo Stomorica 4, 23000 Zadar</izvorni_sadrzaj>
    <derivirana_varijabla naziv="DomainObject.Predmet.ProtustrankaWithAdress_1">MEA CULPA d.o.o. za trgovinu i ugostiteljstvo Stomorica 4, 23000 Zadar</derivirana_varijabla>
  </DomainObject.Predmet.ProtustrankaWithAdress>
  <DomainObject.Predmet.ProtustrankaWithAdressOIB>
    <izvorni_sadrzaj>MEA CULPA d.o.o. za trgovinu i ugostiteljstvo, OIB 03172595637, Stomorica 4, 23000 Zadar</izvorni_sadrzaj>
    <derivirana_varijabla naziv="DomainObject.Predmet.ProtustrankaWithAdressOIB_1">MEA CULPA d.o.o. za trgovinu i ugostiteljstvo, OIB 03172595637, Stomorica 4, 23000 Zadar</derivirana_varijabla>
  </DomainObject.Predmet.ProtustrankaWithAdressOIB>
  <DomainObject.Predmet.ProtustrankaNazivFormated>
    <izvorni_sadrzaj>MEA CULPA d.o.o. za trgovinu i ugostiteljstvo</izvorni_sadrzaj>
    <derivirana_varijabla naziv="DomainObject.Predmet.ProtustrankaNazivFormated_1">MEA CULPA d.o.o. za trgovinu i ugostiteljstvo</derivirana_varijabla>
  </DomainObject.Predmet.ProtustrankaNazivFormated>
  <DomainObject.Predmet.ProtustrankaNazivFormatedOIB>
    <izvorni_sadrzaj>MEA CULPA d.o.o. za trgovinu i ugostiteljstvo, OIB 03172595637</izvorni_sadrzaj>
    <derivirana_varijabla naziv="DomainObject.Predmet.ProtustrankaNazivFormatedOIB_1">MEA CULPA d.o.o. za trgovinu i ugostiteljstvo, OIB 03172595637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70720.56</izvorni_sadrzaj>
    <derivirana_varijabla naziv="DomainObject.Predmet.TrenutnaVrijednost_1">70720.56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MEA CULPA d.o.o. za trgovinu i ugostiteljstvo</item>
    </izvorni_sadrzaj>
    <derivirana_varijabla naziv="DomainObject.Predmet.ProtuStrankaListFormated_1">
      <item>MEA CULPA d.o.o. za trgovinu i ugostiteljstvo</item>
    </derivirana_varijabla>
  </DomainObject.Predmet.ProtuStrankaListFormated>
  <DomainObject.Predmet.ProtuStrankaListFormatedOIB>
    <izvorni_sadrzaj>
      <item>MEA CULPA d.o.o. za trgovinu i ugostiteljstvo, OIB 03172595637</item>
    </izvorni_sadrzaj>
    <derivirana_varijabla naziv="DomainObject.Predmet.ProtuStrankaListFormatedOIB_1">
      <item>MEA CULPA d.o.o. za trgovinu i ugostiteljstvo, OIB 03172595637</item>
    </derivirana_varijabla>
  </DomainObject.Predmet.ProtuStrankaListFormatedOIB>
  <DomainObject.Predmet.ProtuStrankaListFormatedWithAdress>
    <izvorni_sadrzaj>
      <item>MEA CULPA d.o.o. za trgovinu i ugostiteljstvo, Stomorica 4, 23000 Zadar</item>
    </izvorni_sadrzaj>
    <derivirana_varijabla naziv="DomainObject.Predmet.ProtuStrankaListFormatedWithAdress_1">
      <item>MEA CULPA d.o.o. za trgovinu i ugostiteljstvo, Stomorica 4, 23000 Zadar</item>
    </derivirana_varijabla>
  </DomainObject.Predmet.ProtuStrankaListFormatedWithAdress>
  <DomainObject.Predmet.ProtuStrankaListFormatedWithAdressOIB>
    <izvorni_sadrzaj>
      <item>MEA CULPA d.o.o. za trgovinu i ugostiteljstvo, OIB 03172595637, Stomorica 4, 23000 Zadar</item>
    </izvorni_sadrzaj>
    <derivirana_varijabla naziv="DomainObject.Predmet.ProtuStrankaListFormatedWithAdressOIB_1">
      <item>MEA CULPA d.o.o. za trgovinu i ugostiteljstvo, OIB 03172595637, Stomorica 4, 23000 Zadar</item>
    </derivirana_varijabla>
  </DomainObject.Predmet.ProtuStrankaListFormatedWithAdressOIB>
  <DomainObject.Predmet.ProtuStrankaListNazivFormated>
    <izvorni_sadrzaj>
      <item>MEA CULPA d.o.o. za trgovinu i ugostiteljstvo</item>
    </izvorni_sadrzaj>
    <derivirana_varijabla naziv="DomainObject.Predmet.ProtuStrankaListNazivFormated_1">
      <item>MEA CULPA d.o.o. za trgovinu i ugostiteljstvo</item>
    </derivirana_varijabla>
  </DomainObject.Predmet.ProtuStrankaListNazivFormated>
  <DomainObject.Predmet.ProtuStrankaListNazivFormatedOIB>
    <izvorni_sadrzaj>
      <item>MEA CULPA d.o.o. za trgovinu i ugostiteljstvo, OIB 03172595637</item>
    </izvorni_sadrzaj>
    <derivirana_varijabla naziv="DomainObject.Predmet.ProtuStrankaListNazivFormatedOIB_1">
      <item>MEA CULPA d.o.o. za trgovinu i ugostiteljstvo, OIB 03172595637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MEA CULPA d.o.o. za trgovinu i ugostiteljstvo</izvorni_sadrzaj>
    <derivirana_varijabla naziv="DomainObject.Predmet.ProtustrankaIDrugi_1">MEA CULPA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MEA CULPA d.o.o. za trgovinu i ugostiteljstvo, OIB 03172595637, Stomorica 4, 23000 Zadar</izvorni_sadrzaj>
    <derivirana_varijabla naziv="DomainObject.Predmet.ProtustrankaIDrugiAdressOIB_1">MEA CULPA d.o.o. za trgovinu i ugostiteljstvo, OIB 03172595637, Stomorica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MEA CULPA d.o.o. za trgovinu i ugostiteljstvo</item>
    </izvorni_sadrzaj>
    <derivirana_varijabla naziv="DomainObject.Predmet.SudioniciListNaziv_1">
      <item>FINA</item>
      <item>MEA CULPA d.o.o. za trgovinu i ugostiteljstvo</item>
    </derivirana_varijabla>
  </DomainObject.Predmet.SudioniciListNaziv>
  <DomainObject.Predmet.SudioniciListAdressOIB>
    <izvorni_sadrzaj>
      <item>FINA, OIB 85821130368</item>
      <item>MEA CULPA d.o.o. za trgovinu i ugostiteljstvo, OIB 03172595637, Stomorica 4,23000 Zadar</item>
    </izvorni_sadrzaj>
    <derivirana_varijabla naziv="DomainObject.Predmet.SudioniciListAdressOIB_1">
      <item>FINA, OIB 85821130368</item>
      <item>MEA CULPA d.o.o. za trgovinu i ugostiteljstvo, OIB 03172595637, Stomorica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03172595637</item>
    </izvorni_sadrzaj>
    <derivirana_varijabla naziv="DomainObject.Predmet.SudioniciListNazivOIB_1">
      <item>, OIB 85821130368</item>
      <item>, OIB 03172595637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4680</properties:Characters>
  <properties:Lines>121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2016-03-14T07:06:00Z</dcterms:created>
  <dc:creator>Administrator</dc:creator>
  <cp:lastModifiedBy>Vedrana Raspović</cp:lastModifiedBy>
  <cp:lastPrinted>2016-02-26T12:58:00Z</cp:lastPrinted>
  <dcterms:modified xmlns:xsi="http://www.w3.org/2001/XMLSchema-instance" xsi:type="dcterms:W3CDTF">2016-03-17T08:29:00Z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