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39a5" w14:paraId="c1139a5" w:rsidRDefault="00DC3F14" w:rsidP="00755722" w:rsidR="00D17DAA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proofErr w:type="spellStart"/>
      <w:r w:rsidRPr="00F260DC">
        <w:rPr>
          <w:b/>
          <w:sz w:val="22"/>
          <w:szCs w:val="22"/>
        </w:rPr>
        <w:t>Posl</w:t>
      </w:r>
      <w:proofErr w:type="spellEnd"/>
      <w:r w:rsidRPr="00F260DC">
        <w:rPr>
          <w:b/>
          <w:sz w:val="22"/>
          <w:szCs w:val="22"/>
        </w:rPr>
        <w:t xml:space="preserve">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B77A4B">
        <w:rPr>
          <w:b/>
          <w:sz w:val="22"/>
          <w:szCs w:val="22"/>
        </w:rPr>
        <w:t>776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</w:t>
      </w:r>
      <w:r w:rsidR="00B77A4B">
        <w:rPr>
          <w:b/>
          <w:sz w:val="22"/>
          <w:szCs w:val="22"/>
        </w:rPr>
        <w:t>1</w:t>
      </w:r>
      <w:r w:rsidR="0084561F">
        <w:rPr>
          <w:b/>
          <w:sz w:val="22"/>
          <w:szCs w:val="22"/>
        </w:rPr>
        <w:t>-</w:t>
      </w:r>
      <w:r w:rsidR="00AC0C82">
        <w:rPr>
          <w:b/>
          <w:sz w:val="22"/>
          <w:szCs w:val="22"/>
        </w:rPr>
        <w:t>1</w:t>
      </w:r>
      <w:r w:rsidR="00B77A4B">
        <w:rPr>
          <w:b/>
          <w:sz w:val="22"/>
          <w:szCs w:val="22"/>
        </w:rPr>
        <w:t>62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B77A4B" w:rsidRPr="00B77A4B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="00AC0C82" w:rsidRPr="00AC0C82">
        <w:rPr>
          <w:sz w:val="22"/>
          <w:szCs w:val="22"/>
        </w:rPr>
        <w:t>,</w:t>
      </w:r>
      <w:r w:rsidR="00B77A4B">
        <w:rPr>
          <w:sz w:val="22"/>
          <w:szCs w:val="22"/>
        </w:rPr>
        <w:t xml:space="preserve"> izvan ročišta,</w:t>
      </w:r>
      <w:r w:rsidR="00AC0C82" w:rsidRPr="00AC0C82">
        <w:rPr>
          <w:sz w:val="22"/>
          <w:szCs w:val="22"/>
        </w:rPr>
        <w:t xml:space="preserve"> dana </w:t>
      </w:r>
      <w:r w:rsidR="00235792">
        <w:rPr>
          <w:sz w:val="22"/>
          <w:szCs w:val="22"/>
        </w:rPr>
        <w:t>2</w:t>
      </w:r>
      <w:r w:rsidR="00B77A4B">
        <w:rPr>
          <w:sz w:val="22"/>
          <w:szCs w:val="22"/>
        </w:rPr>
        <w:t>2</w:t>
      </w:r>
      <w:r w:rsidR="00AC0C82" w:rsidRPr="00AC0C82">
        <w:rPr>
          <w:sz w:val="22"/>
          <w:szCs w:val="22"/>
        </w:rPr>
        <w:t xml:space="preserve">. </w:t>
      </w:r>
      <w:r w:rsidR="00235792">
        <w:rPr>
          <w:sz w:val="22"/>
          <w:szCs w:val="22"/>
        </w:rPr>
        <w:t>stu</w:t>
      </w:r>
      <w:r w:rsidR="00B77A4B">
        <w:rPr>
          <w:sz w:val="22"/>
          <w:szCs w:val="22"/>
        </w:rPr>
        <w:t>d</w:t>
      </w:r>
      <w:r w:rsidR="00235792">
        <w:rPr>
          <w:sz w:val="22"/>
          <w:szCs w:val="22"/>
        </w:rPr>
        <w:t>enog</w:t>
      </w:r>
      <w:r w:rsidR="00AC0C82" w:rsidRPr="00AC0C82">
        <w:rPr>
          <w:sz w:val="22"/>
          <w:szCs w:val="22"/>
        </w:rPr>
        <w:t xml:space="preserve"> 2016. godine</w:t>
      </w:r>
      <w:r w:rsidRPr="00997B79">
        <w:rPr>
          <w:sz w:val="22"/>
          <w:szCs w:val="22"/>
        </w:rPr>
        <w:t xml:space="preserve"> 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</w:t>
      </w:r>
      <w:proofErr w:type="spellStart"/>
      <w:r w:rsidR="009C5C27" w:rsidRPr="00923F4E">
        <w:rPr>
          <w:sz w:val="22"/>
          <w:szCs w:val="22"/>
        </w:rPr>
        <w:t>kupovnine</w:t>
      </w:r>
      <w:proofErr w:type="spellEnd"/>
      <w:r w:rsidR="009C5C27" w:rsidRPr="00923F4E">
        <w:rPr>
          <w:sz w:val="22"/>
          <w:szCs w:val="22"/>
        </w:rPr>
        <w:t xml:space="preserve">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755722" w:rsidP="00755722" w:rsidR="00755722" w:rsidRPr="00755722">
      <w:pPr>
        <w:pStyle w:val="Tijeloteksta"/>
        <w:rPr>
          <w:sz w:val="22"/>
          <w:szCs w:val="22"/>
        </w:rPr>
      </w:pPr>
      <w:r w:rsidRPr="00755722">
        <w:rPr>
          <w:sz w:val="22"/>
          <w:szCs w:val="22"/>
        </w:rPr>
        <w:t>-</w:t>
      </w:r>
      <w:r w:rsidRPr="00755722">
        <w:rPr>
          <w:bCs/>
          <w:sz w:val="22"/>
          <w:szCs w:val="22"/>
        </w:rPr>
        <w:t xml:space="preserve"> kat. čestica </w:t>
      </w:r>
      <w:proofErr w:type="spellStart"/>
      <w:r w:rsidRPr="00755722">
        <w:rPr>
          <w:bCs/>
          <w:sz w:val="22"/>
          <w:szCs w:val="22"/>
        </w:rPr>
        <w:t>zgr</w:t>
      </w:r>
      <w:proofErr w:type="spellEnd"/>
      <w:r w:rsidRPr="00755722">
        <w:rPr>
          <w:bCs/>
          <w:sz w:val="22"/>
          <w:szCs w:val="22"/>
        </w:rPr>
        <w:t xml:space="preserve">. 167/3, zgrada 219 m2, </w:t>
      </w:r>
      <w:proofErr w:type="spellStart"/>
      <w:r w:rsidRPr="00755722">
        <w:rPr>
          <w:bCs/>
          <w:sz w:val="22"/>
          <w:szCs w:val="22"/>
        </w:rPr>
        <w:t>z.ul</w:t>
      </w:r>
      <w:proofErr w:type="spellEnd"/>
      <w:r w:rsidRPr="00755722">
        <w:rPr>
          <w:bCs/>
          <w:sz w:val="22"/>
          <w:szCs w:val="22"/>
        </w:rPr>
        <w:t xml:space="preserve">. 1925 K.O. Gruž, poduložak 2, sjeverni dio prizemlja čest. </w:t>
      </w:r>
      <w:proofErr w:type="spellStart"/>
      <w:r w:rsidRPr="00755722">
        <w:rPr>
          <w:bCs/>
          <w:sz w:val="22"/>
          <w:szCs w:val="22"/>
        </w:rPr>
        <w:t>zgr</w:t>
      </w:r>
      <w:proofErr w:type="spellEnd"/>
      <w:r w:rsidRPr="00755722">
        <w:rPr>
          <w:bCs/>
          <w:sz w:val="22"/>
          <w:szCs w:val="22"/>
        </w:rPr>
        <w:t>. 167/3 površine 43,30 m2, uz odgovarajući suvlasnički dio cijele nekretnine</w:t>
      </w:r>
      <w:r w:rsidRPr="00755722">
        <w:rPr>
          <w:sz w:val="22"/>
          <w:szCs w:val="22"/>
        </w:rPr>
        <w:t xml:space="preserve">, </w:t>
      </w:r>
    </w:p>
    <w:p w:rsidRDefault="00923F4E" w:rsidP="00F260DC" w:rsidR="00987A94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0D66D4" w:rsidRPr="00923F4E">
        <w:rPr>
          <w:sz w:val="22"/>
          <w:szCs w:val="22"/>
        </w:rPr>
        <w:t xml:space="preserve"> će se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235792" w:rsidP="00987A94" w:rsidR="00987A94" w:rsidRPr="00923F4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15</w:t>
      </w:r>
      <w:r w:rsidR="00987A94" w:rsidRPr="00923F4E">
        <w:rPr>
          <w:b/>
          <w:sz w:val="22"/>
          <w:szCs w:val="22"/>
          <w:u w:val="single"/>
        </w:rPr>
        <w:t>.</w:t>
      </w:r>
      <w:r w:rsidR="00D43E34" w:rsidRPr="00923F4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prosinca</w:t>
      </w:r>
      <w:r w:rsidR="0084561F">
        <w:rPr>
          <w:b/>
          <w:sz w:val="22"/>
          <w:szCs w:val="22"/>
          <w:u w:val="single"/>
        </w:rPr>
        <w:t xml:space="preserve"> </w:t>
      </w:r>
      <w:r w:rsidR="00923F4E" w:rsidRPr="00923F4E">
        <w:rPr>
          <w:b/>
          <w:sz w:val="22"/>
          <w:szCs w:val="22"/>
          <w:u w:val="single"/>
        </w:rPr>
        <w:t>201</w:t>
      </w:r>
      <w:r w:rsidR="00B15F93">
        <w:rPr>
          <w:b/>
          <w:sz w:val="22"/>
          <w:szCs w:val="22"/>
          <w:u w:val="single"/>
        </w:rPr>
        <w:t>6</w:t>
      </w:r>
      <w:r w:rsidR="00923F4E" w:rsidRPr="00923F4E">
        <w:rPr>
          <w:b/>
          <w:sz w:val="22"/>
          <w:szCs w:val="22"/>
          <w:u w:val="single"/>
        </w:rPr>
        <w:t>.</w:t>
      </w:r>
      <w:r w:rsidR="009C5C27" w:rsidRPr="00923F4E">
        <w:rPr>
          <w:b/>
          <w:sz w:val="22"/>
          <w:szCs w:val="22"/>
          <w:u w:val="single"/>
        </w:rPr>
        <w:t xml:space="preserve"> godine u </w:t>
      </w:r>
      <w:r w:rsidR="00A47289">
        <w:rPr>
          <w:b/>
          <w:sz w:val="22"/>
          <w:szCs w:val="22"/>
          <w:u w:val="single"/>
        </w:rPr>
        <w:t>10</w:t>
      </w:r>
      <w:r w:rsidR="001B393A" w:rsidRPr="00923F4E">
        <w:rPr>
          <w:b/>
          <w:sz w:val="22"/>
          <w:szCs w:val="22"/>
          <w:u w:val="single"/>
        </w:rPr>
        <w:t>,</w:t>
      </w:r>
      <w:r w:rsidR="00B155F9">
        <w:rPr>
          <w:b/>
          <w:sz w:val="22"/>
          <w:szCs w:val="22"/>
          <w:u w:val="single"/>
        </w:rPr>
        <w:t>30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9C5C27" w:rsidRPr="00923F4E">
        <w:rPr>
          <w:b/>
          <w:sz w:val="22"/>
          <w:szCs w:val="22"/>
          <w:u w:val="single"/>
        </w:rPr>
        <w:t xml:space="preserve">sati </w:t>
      </w:r>
    </w:p>
    <w:p w:rsidRDefault="00987A94" w:rsidP="00987A94" w:rsidR="00987A94" w:rsidRPr="00923F4E">
      <w:pPr>
        <w:pStyle w:val="Tijeloteksta"/>
        <w:jc w:val="center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2324B1">
        <w:rPr>
          <w:sz w:val="22"/>
          <w:szCs w:val="22"/>
        </w:rPr>
        <w:t>2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35792">
        <w:rPr>
          <w:sz w:val="22"/>
          <w:szCs w:val="22"/>
        </w:rPr>
        <w:t>2</w:t>
      </w:r>
      <w:r w:rsidR="00CA627B">
        <w:rPr>
          <w:sz w:val="22"/>
          <w:szCs w:val="22"/>
        </w:rPr>
        <w:t>2</w:t>
      </w:r>
      <w:r w:rsidR="00987A94" w:rsidRPr="00F260DC">
        <w:rPr>
          <w:sz w:val="22"/>
          <w:szCs w:val="22"/>
        </w:rPr>
        <w:t>.</w:t>
      </w:r>
      <w:r w:rsidR="008A79DE" w:rsidRPr="00F260DC">
        <w:rPr>
          <w:sz w:val="22"/>
          <w:szCs w:val="22"/>
        </w:rPr>
        <w:t xml:space="preserve"> </w:t>
      </w:r>
      <w:r w:rsidR="00235792">
        <w:rPr>
          <w:sz w:val="22"/>
          <w:szCs w:val="22"/>
        </w:rPr>
        <w:t>studenog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16"/>
          <w:szCs w:val="16"/>
        </w:rPr>
      </w:pPr>
    </w:p>
    <w:p w:rsidRDefault="00755722" w:rsidR="00755722" w:rsidRPr="00E574A2">
      <w:pPr>
        <w:jc w:val="both"/>
        <w:rPr>
          <w:b/>
          <w:sz w:val="16"/>
          <w:szCs w:val="16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0D66D4" w:rsidR="000D66D4" w:rsidRPr="00E574A2">
      <w:pPr>
        <w:jc w:val="both"/>
        <w:rPr>
          <w:b/>
          <w:sz w:val="16"/>
          <w:szCs w:val="16"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235792">
        <w:t>2</w:t>
      </w:r>
      <w:r w:rsidR="00755722">
        <w:t>2</w:t>
      </w:r>
      <w:r w:rsidR="00454A03" w:rsidRPr="00E574A2">
        <w:t>.</w:t>
      </w:r>
      <w:r w:rsidR="00235792">
        <w:t>11</w:t>
      </w:r>
      <w:r w:rsidR="00454A03" w:rsidRPr="00E574A2">
        <w:t>.20</w:t>
      </w:r>
      <w:r w:rsidR="00092216" w:rsidRPr="00E574A2">
        <w:t>1</w:t>
      </w:r>
      <w:r w:rsidR="007B1EDC" w:rsidRPr="00E574A2">
        <w:t>6</w:t>
      </w:r>
      <w:r w:rsidR="00454A03" w:rsidRPr="00E574A2">
        <w:t>.g.)</w:t>
      </w:r>
      <w:r w:rsidRPr="00E574A2">
        <w:rPr>
          <w:b/>
        </w:rPr>
        <w:t>:</w:t>
      </w:r>
    </w:p>
    <w:p w:rsidRDefault="0084561F" w:rsidP="0084561F" w:rsidR="00987A94" w:rsidRPr="00E574A2">
      <w:pPr>
        <w:jc w:val="both"/>
      </w:pPr>
      <w:r w:rsidRPr="00E574A2">
        <w:t xml:space="preserve">- </w:t>
      </w:r>
      <w:r w:rsidR="00987A94" w:rsidRPr="00E574A2">
        <w:t xml:space="preserve">stečajni upravitelj </w:t>
      </w:r>
      <w:r w:rsidR="00270D0D" w:rsidRPr="00E574A2">
        <w:t>Ivanka Sušić</w:t>
      </w:r>
      <w:r w:rsidR="00987A94" w:rsidRPr="00E574A2">
        <w:t>,</w:t>
      </w:r>
    </w:p>
    <w:p w:rsidRDefault="00CA627B" w:rsidP="008C6FBB" w:rsidR="008C6FBB">
      <w:pPr>
        <w:numPr>
          <w:ilvl w:val="0"/>
          <w:numId w:val="3"/>
        </w:numPr>
        <w:tabs>
          <w:tab w:pos="142" w:val="left"/>
        </w:tabs>
        <w:jc w:val="both"/>
      </w:pPr>
      <w:r w:rsidRPr="00CA627B">
        <w:t>RAI</w:t>
      </w:r>
      <w:r w:rsidR="000D43AB">
        <w:t>FFEISENBANK</w:t>
      </w:r>
      <w:r w:rsidR="00755722">
        <w:t xml:space="preserve"> </w:t>
      </w:r>
      <w:r w:rsidR="000D43AB">
        <w:t>AUSTRIA d.d. Zagreb</w:t>
      </w:r>
      <w:r w:rsidR="008C6FBB">
        <w:t>, putem e oglasne ploče,</w:t>
      </w:r>
    </w:p>
    <w:p w:rsidRDefault="008C6FBB" w:rsidP="008C6FBB" w:rsidR="008C6FBB">
      <w:pPr>
        <w:numPr>
          <w:ilvl w:val="0"/>
          <w:numId w:val="3"/>
        </w:numPr>
        <w:tabs>
          <w:tab w:pos="142" w:val="left"/>
        </w:tabs>
        <w:jc w:val="both"/>
      </w:pPr>
      <w:r>
        <w:t>REPUBLIKA HRVATSKA po ŽDO Dubrovnik, Građansko upravni odjel, putem e oglasne ploče.</w:t>
      </w:r>
    </w:p>
    <w:p w:rsidRDefault="000C4B7A" w:rsidP="002324B1" w:rsidR="002324B1" w:rsidRPr="002324B1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ind w:firstLine="0" w:left="0"/>
        <w:jc w:val="both"/>
      </w:pPr>
      <w:r>
        <w:t>e-oglasna</w:t>
      </w:r>
      <w:r w:rsidR="002324B1" w:rsidRPr="002324B1">
        <w:t xml:space="preserve"> ploč</w:t>
      </w:r>
      <w:r>
        <w:t>a</w:t>
      </w:r>
      <w:r w:rsidR="002324B1" w:rsidRPr="002324B1">
        <w:t>.</w:t>
      </w:r>
    </w:p>
    <w:p w:rsidRDefault="00D43E34" w:rsidP="002324B1" w:rsidR="00D43E34" w:rsidRPr="00E574A2">
      <w:pPr>
        <w:tabs>
          <w:tab w:pos="142" w:val="left"/>
        </w:tabs>
        <w:jc w:val="both"/>
        <w:rPr>
          <w:sz w:val="22"/>
          <w:szCs w:val="22"/>
        </w:rPr>
      </w:pPr>
    </w:p>
    <w:sectPr w:rsidSect="00E574A2" w:rsidR="00D43E34" w:rsidRPr="00E574A2">
      <w:pgSz w:h="16838" w:w="11906"/>
      <w:pgMar w:gutter="0" w:footer="720" w:header="720" w:left="1800" w:bottom="426" w:right="1800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2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92216"/>
    <w:rsid w:val="000C4B7A"/>
    <w:rsid w:val="000D43AB"/>
    <w:rsid w:val="000D66D4"/>
    <w:rsid w:val="000F148C"/>
    <w:rsid w:val="001103AE"/>
    <w:rsid w:val="001A0DB2"/>
    <w:rsid w:val="001B393A"/>
    <w:rsid w:val="001D0BCD"/>
    <w:rsid w:val="00204D23"/>
    <w:rsid w:val="00217BCB"/>
    <w:rsid w:val="002324B1"/>
    <w:rsid w:val="00235792"/>
    <w:rsid w:val="00270D0D"/>
    <w:rsid w:val="00282682"/>
    <w:rsid w:val="00355418"/>
    <w:rsid w:val="003D1894"/>
    <w:rsid w:val="00420CF4"/>
    <w:rsid w:val="00436D69"/>
    <w:rsid w:val="00454A03"/>
    <w:rsid w:val="004E4DEA"/>
    <w:rsid w:val="00532763"/>
    <w:rsid w:val="0053417B"/>
    <w:rsid w:val="00590A21"/>
    <w:rsid w:val="005B386D"/>
    <w:rsid w:val="005D529E"/>
    <w:rsid w:val="0064469C"/>
    <w:rsid w:val="006D72C2"/>
    <w:rsid w:val="00727E32"/>
    <w:rsid w:val="0075447B"/>
    <w:rsid w:val="00755722"/>
    <w:rsid w:val="007B1EDC"/>
    <w:rsid w:val="007C19BC"/>
    <w:rsid w:val="007E7E40"/>
    <w:rsid w:val="00805F8A"/>
    <w:rsid w:val="00827381"/>
    <w:rsid w:val="0084561F"/>
    <w:rsid w:val="00865FC6"/>
    <w:rsid w:val="00891DFD"/>
    <w:rsid w:val="008A79DE"/>
    <w:rsid w:val="008C6C6D"/>
    <w:rsid w:val="008C6FBB"/>
    <w:rsid w:val="009079CA"/>
    <w:rsid w:val="00923F4E"/>
    <w:rsid w:val="00975672"/>
    <w:rsid w:val="00987A94"/>
    <w:rsid w:val="00997B79"/>
    <w:rsid w:val="009C5C27"/>
    <w:rsid w:val="009D0BEC"/>
    <w:rsid w:val="00A00DA4"/>
    <w:rsid w:val="00A47289"/>
    <w:rsid w:val="00A525C5"/>
    <w:rsid w:val="00AC0C82"/>
    <w:rsid w:val="00B14800"/>
    <w:rsid w:val="00B155F9"/>
    <w:rsid w:val="00B15F93"/>
    <w:rsid w:val="00B77A4B"/>
    <w:rsid w:val="00B85F9C"/>
    <w:rsid w:val="00C0327D"/>
    <w:rsid w:val="00C36D71"/>
    <w:rsid w:val="00CA119E"/>
    <w:rsid w:val="00CA627B"/>
    <w:rsid w:val="00D130BF"/>
    <w:rsid w:val="00D17DAA"/>
    <w:rsid w:val="00D43E34"/>
    <w:rsid w:val="00D5328A"/>
    <w:rsid w:val="00D554DC"/>
    <w:rsid w:val="00D74411"/>
    <w:rsid w:val="00DA3347"/>
    <w:rsid w:val="00DC3F14"/>
    <w:rsid w:val="00DC7D39"/>
    <w:rsid w:val="00DF7F9E"/>
    <w:rsid w:val="00E574A2"/>
    <w:rsid w:val="00E9031A"/>
    <w:rsid w:val="00EE3D21"/>
    <w:rsid w:val="00EF792C"/>
    <w:rsid w:val="00F260DC"/>
    <w:rsid w:val="00F3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80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80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8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8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80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80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8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8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1584</properties:Characters>
  <properties:Lines>60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2016-11-22T14:31:00Z</dcterms:created>
  <dc:creator>Ante Kačić</dc:creator>
  <cp:lastModifiedBy>Srđan Gavranić</cp:lastModifiedBy>
  <cp:lastPrinted>2016-11-22T14:31:00Z</cp:lastPrinted>
  <dcterms:modified xmlns:xsi="http://www.w3.org/2001/XMLSchema-instance" xsi:type="dcterms:W3CDTF">2016-11-22T14:32:00Z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