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691e" w14:paraId="de1691e" w:rsidRDefault="00492043" w:rsidP="00CF154B" w:rsidR="00492043" w:rsidRPr="00474108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F094E" w:rsidP="00CF154B" w:rsidR="004F094E" w:rsidRPr="00474108"/>
    <w:p w:rsidRDefault="00967764" w:rsidP="00CF154B" w:rsidR="00967764" w:rsidRPr="00474108"/>
    <w:p w:rsidRDefault="00967764" w:rsidP="00CF154B" w:rsidR="00967764" w:rsidRPr="00474108"/>
    <w:p w:rsidRDefault="00CF154B" w:rsidP="00CF154B" w:rsidR="00CF154B" w:rsidRPr="00474108">
      <w:pPr>
        <w:rPr>
          <w:b/>
          <w:bCs/>
        </w:rPr>
      </w:pPr>
      <w:r w:rsidRPr="00474108">
        <w:rPr>
          <w:b/>
          <w:bCs/>
        </w:rPr>
        <w:t>REPUBLIKA HRVATSKA</w:t>
      </w:r>
    </w:p>
    <w:p w:rsidRDefault="00CF154B" w:rsidP="00CF154B" w:rsidR="004F094E" w:rsidRPr="00474108">
      <w:pPr>
        <w:rPr>
          <w:b/>
          <w:bCs/>
        </w:rPr>
      </w:pPr>
      <w:r w:rsidRPr="00474108">
        <w:rPr>
          <w:b/>
          <w:bCs/>
        </w:rPr>
        <w:t>TRG</w:t>
      </w:r>
      <w:r w:rsidR="00604FE0" w:rsidRPr="00474108">
        <w:rPr>
          <w:b/>
          <w:bCs/>
        </w:rPr>
        <w:t>OVAČKI SUD U ZADRU</w:t>
      </w:r>
      <w:r w:rsidR="00604FE0" w:rsidRPr="00474108">
        <w:rPr>
          <w:b/>
          <w:bCs/>
        </w:rPr>
        <w:tab/>
      </w:r>
    </w:p>
    <w:p w:rsidRDefault="004F094E" w:rsidP="00CF154B" w:rsidR="004F094E" w:rsidRPr="00474108">
      <w:r w:rsidRPr="00474108">
        <w:t>Dr. Franje Tuđmana 35</w:t>
      </w:r>
      <w:r w:rsidR="00604FE0" w:rsidRPr="00474108">
        <w:tab/>
      </w:r>
      <w:r w:rsidR="00604FE0" w:rsidRPr="00474108">
        <w:tab/>
      </w:r>
    </w:p>
    <w:p w:rsidRDefault="004F094E" w:rsidP="00CF154B" w:rsidR="004F094E" w:rsidRPr="00474108"/>
    <w:p w:rsidRDefault="00967764" w:rsidP="00CF154B" w:rsidR="00967764" w:rsidRPr="00474108">
      <w:pPr>
        <w:rPr>
          <w:b/>
          <w:bCs/>
        </w:rPr>
      </w:pPr>
    </w:p>
    <w:p w:rsidRDefault="004F094E" w:rsidP="004F094E" w:rsidR="00CF154B" w:rsidRPr="00474108">
      <w:pPr>
        <w:jc w:val="center"/>
        <w:rPr>
          <w:b/>
          <w:bCs/>
        </w:rPr>
      </w:pPr>
      <w:r w:rsidRPr="00474108">
        <w:rPr>
          <w:b/>
          <w:bCs/>
        </w:rPr>
        <w:t>R E P U B L I K A   H R V A T S K A</w:t>
      </w:r>
    </w:p>
    <w:p w:rsidRDefault="004F094E" w:rsidP="004F094E" w:rsidR="004F094E" w:rsidRPr="00474108">
      <w:pPr>
        <w:jc w:val="center"/>
        <w:rPr>
          <w:b/>
          <w:bCs/>
        </w:rPr>
      </w:pPr>
    </w:p>
    <w:p w:rsidRDefault="004F094E" w:rsidP="00CF154B" w:rsidR="00CF154B" w:rsidRPr="00474108">
      <w:pPr>
        <w:jc w:val="center"/>
        <w:rPr>
          <w:b/>
          <w:bCs/>
        </w:rPr>
      </w:pPr>
      <w:r w:rsidRPr="00474108">
        <w:rPr>
          <w:b/>
          <w:bCs/>
        </w:rPr>
        <w:t>R J E Š E N J E</w:t>
      </w:r>
    </w:p>
    <w:p w:rsidRDefault="00604FE0" w:rsidP="00CF154B" w:rsidR="00604FE0" w:rsidRPr="00474108">
      <w:pPr>
        <w:jc w:val="center"/>
      </w:pPr>
    </w:p>
    <w:p w:rsidRDefault="007A0DE1" w:rsidP="002C34C5" w:rsidR="00967764">
      <w:pPr>
        <w:ind w:firstLine="708"/>
        <w:jc w:val="both"/>
        <w:rPr>
          <w:rFonts w:cstheme="majorBidi" w:hAnsiTheme="majorBidi" w:asciiTheme="majorBidi"/>
        </w:rPr>
      </w:pPr>
      <w:r w:rsidRPr="00474108">
        <w:rPr>
          <w:rFonts w:cstheme="majorBidi" w:hAnsiTheme="majorBidi" w:asciiTheme="majorBidi"/>
        </w:rPr>
        <w:t>Trgovački sud u Zadru, OIB:39670464653, po sutkinji Ani Markač, povodom prijedloga za otvaranje stečajnog postupka Financijske agencije, RC Split, Podružnice Zadar, nad dužnikom WEHLING d.o.o., Kukljica, Kukljica BB, OIB:26356522081, dana 7. lipnja 2016.,</w:t>
      </w:r>
    </w:p>
    <w:p w:rsidRDefault="002C34C5" w:rsidP="002C34C5" w:rsidR="002C34C5" w:rsidRPr="002C34C5">
      <w:pPr>
        <w:ind w:firstLine="708"/>
        <w:jc w:val="both"/>
        <w:rPr>
          <w:rFonts w:cstheme="majorBidi" w:hAnsiTheme="majorBidi" w:asciiTheme="majorBidi"/>
        </w:rPr>
      </w:pPr>
    </w:p>
    <w:p w:rsidRDefault="00CF154B" w:rsidP="00D858FE" w:rsidR="00CF154B" w:rsidRPr="002C34C5">
      <w:pPr>
        <w:jc w:val="center"/>
        <w:rPr>
          <w:b/>
          <w:bCs/>
        </w:rPr>
      </w:pPr>
      <w:r w:rsidRPr="002C34C5">
        <w:rPr>
          <w:b/>
          <w:bCs/>
        </w:rPr>
        <w:t>r i j e š i o  j e</w:t>
      </w:r>
    </w:p>
    <w:p w:rsidRDefault="00D858FE" w:rsidP="004F094E" w:rsidR="00D858FE" w:rsidRPr="00474108">
      <w:pPr>
        <w:jc w:val="both"/>
      </w:pPr>
    </w:p>
    <w:p w:rsidRDefault="007A0DE1" w:rsidP="00474108" w:rsidR="0095041A" w:rsidRPr="00474108">
      <w:pPr>
        <w:jc w:val="both"/>
      </w:pPr>
      <w:r w:rsidRPr="00474108">
        <w:t>I.</w:t>
      </w:r>
      <w:r w:rsidRPr="00474108">
        <w:tab/>
      </w:r>
      <w:r w:rsidR="0095041A" w:rsidRPr="00474108">
        <w:t>Određuje se nagrada za rad privremeno</w:t>
      </w:r>
      <w:r w:rsidRPr="00474108">
        <w:t xml:space="preserve">m stečajnom </w:t>
      </w:r>
      <w:r w:rsidR="009D5D55" w:rsidRPr="00474108">
        <w:t>upravitel</w:t>
      </w:r>
      <w:r w:rsidRPr="00474108">
        <w:t xml:space="preserve">ju Anti Poljaku </w:t>
      </w:r>
      <w:r w:rsidR="00474108" w:rsidRPr="00474108">
        <w:t xml:space="preserve">iz Zadra, </w:t>
      </w:r>
      <w:r w:rsidR="002C34C5">
        <w:rPr>
          <w:rFonts w:cstheme="majorBidi" w:hAnsiTheme="majorBidi" w:asciiTheme="majorBidi"/>
        </w:rPr>
        <w:t xml:space="preserve"> Grigora Viteza 6, OIB:</w:t>
      </w:r>
      <w:r w:rsidR="00474108" w:rsidRPr="00474108">
        <w:rPr>
          <w:rFonts w:cstheme="majorBidi" w:hAnsiTheme="majorBidi" w:asciiTheme="majorBidi"/>
        </w:rPr>
        <w:t xml:space="preserve">30653663301 </w:t>
      </w:r>
      <w:r w:rsidR="0095041A" w:rsidRPr="00474108">
        <w:t xml:space="preserve">u iznosu od </w:t>
      </w:r>
      <w:r w:rsidRPr="00474108">
        <w:t>4</w:t>
      </w:r>
      <w:r w:rsidR="009D5D55" w:rsidRPr="00474108">
        <w:t>.000,00</w:t>
      </w:r>
      <w:r w:rsidR="0095041A" w:rsidRPr="00474108">
        <w:t xml:space="preserve">  kuna bruto.</w:t>
      </w:r>
    </w:p>
    <w:p w:rsidRDefault="0095041A" w:rsidP="0095041A" w:rsidR="0095041A" w:rsidRPr="00474108">
      <w:pPr>
        <w:jc w:val="both"/>
      </w:pPr>
    </w:p>
    <w:p w:rsidRDefault="007A0DE1" w:rsidP="002C34C5" w:rsidR="00967764">
      <w:pPr>
        <w:jc w:val="both"/>
      </w:pPr>
      <w:r w:rsidRPr="00474108">
        <w:t>II.</w:t>
      </w:r>
      <w:r w:rsidRPr="00474108">
        <w:tab/>
      </w:r>
      <w:r w:rsidR="00C61670" w:rsidRPr="00474108">
        <w:t xml:space="preserve">Nalaže se stečajnom dužniku </w:t>
      </w:r>
      <w:r w:rsidRPr="00474108">
        <w:rPr>
          <w:rFonts w:cstheme="majorBidi" w:hAnsiTheme="majorBidi" w:asciiTheme="majorBidi"/>
        </w:rPr>
        <w:t xml:space="preserve">WEHLING d.o.o., Kukljica, Kukljica BB, OIB:2635652208, </w:t>
      </w:r>
      <w:r w:rsidR="00C61670" w:rsidRPr="00474108">
        <w:t>isplatiti nagradu privremeno</w:t>
      </w:r>
      <w:r w:rsidRPr="00474108">
        <w:t>m stečajnom upravitelju u iznosu od 4</w:t>
      </w:r>
      <w:r w:rsidR="00C61670" w:rsidRPr="00474108">
        <w:t>.000,00 kuna bruto.</w:t>
      </w:r>
    </w:p>
    <w:p w:rsidRDefault="002C34C5" w:rsidP="002C34C5" w:rsidR="002C34C5" w:rsidRPr="00474108">
      <w:pPr>
        <w:jc w:val="both"/>
      </w:pPr>
    </w:p>
    <w:p w:rsidRDefault="00CF154B" w:rsidP="002C34C5" w:rsidR="00CF154B" w:rsidRPr="00474108">
      <w:pPr>
        <w:jc w:val="center"/>
      </w:pPr>
      <w:r w:rsidRPr="00474108">
        <w:t>O</w:t>
      </w:r>
      <w:r w:rsidR="002C34C5">
        <w:t>brazloženje</w:t>
      </w:r>
    </w:p>
    <w:p w:rsidRDefault="00EC2F8C" w:rsidP="00CF154B" w:rsidR="00EC2F8C" w:rsidRPr="00474108">
      <w:pPr>
        <w:jc w:val="both"/>
      </w:pPr>
    </w:p>
    <w:p w:rsidRDefault="00474108" w:rsidP="00474108" w:rsidR="0095041A" w:rsidRPr="00474108">
      <w:pPr>
        <w:ind w:firstLine="705"/>
        <w:jc w:val="both"/>
      </w:pPr>
      <w:r>
        <w:t>Rješenjem ovog S</w:t>
      </w:r>
      <w:r w:rsidR="0095041A" w:rsidRPr="00474108">
        <w:t xml:space="preserve">uda od </w:t>
      </w:r>
      <w:r>
        <w:t xml:space="preserve">26. travnja </w:t>
      </w:r>
      <w:r w:rsidR="0095041A" w:rsidRPr="00474108">
        <w:t>2016. imenovan je privremen</w:t>
      </w:r>
      <w:r>
        <w:t>i</w:t>
      </w:r>
      <w:r w:rsidR="0095041A" w:rsidRPr="00474108">
        <w:t xml:space="preserve"> stečajn</w:t>
      </w:r>
      <w:r>
        <w:t>i</w:t>
      </w:r>
      <w:r w:rsidR="0095041A" w:rsidRPr="00474108">
        <w:t xml:space="preserve"> upravitelj koj</w:t>
      </w:r>
      <w:r>
        <w:t xml:space="preserve">i je dana 3. lipnja </w:t>
      </w:r>
      <w:r w:rsidR="0095041A" w:rsidRPr="00474108">
        <w:t>2016</w:t>
      </w:r>
      <w:r w:rsidR="009D5D55" w:rsidRPr="00474108">
        <w:t>. dostavi</w:t>
      </w:r>
      <w:r>
        <w:t>o</w:t>
      </w:r>
      <w:r w:rsidR="0095041A" w:rsidRPr="00474108">
        <w:t xml:space="preserve"> izvješće, čime su se stekli uvjeti iz članka 4. Uredbe o kriterijima i načinu obračuna plaćanja nagrada stečajnim upraviteljima (Narodne novine </w:t>
      </w:r>
      <w:r w:rsidR="00C61670" w:rsidRPr="00474108">
        <w:t>105/</w:t>
      </w:r>
      <w:r w:rsidR="001A4EDD" w:rsidRPr="00474108">
        <w:t>15).</w:t>
      </w:r>
    </w:p>
    <w:p w:rsidRDefault="00C61670" w:rsidP="002C34C5" w:rsidR="00C61670" w:rsidRPr="00474108">
      <w:pPr>
        <w:ind w:firstLine="705"/>
        <w:jc w:val="both"/>
      </w:pPr>
      <w:r w:rsidRPr="00474108">
        <w:t>Iz izvješća privremen</w:t>
      </w:r>
      <w:r w:rsidR="002C34C5">
        <w:t xml:space="preserve">og stečajnog upravitelja proizašlo je da je dužnik osnovan 2012. godine s jednim zaposlenikom, te da je djelatnost istoga podvodne aktivnosti. Poslovanje da obavlja u vlastitom prostoru veličine cca 45m2. Na dan izrade izvješća dužnikov račun da je slobodan, dakle isti nije u blokadi. </w:t>
      </w:r>
      <w:r w:rsidRPr="00474108">
        <w:t>Temeljem te činjenice, stečajn</w:t>
      </w:r>
      <w:r w:rsidR="002C34C5">
        <w:t>i</w:t>
      </w:r>
      <w:r w:rsidRPr="00474108">
        <w:t xml:space="preserve"> upravitelj</w:t>
      </w:r>
      <w:r w:rsidR="002C34C5">
        <w:t xml:space="preserve"> utvrdio je da ne postoji razlog za otvaranje stečajnog razloga</w:t>
      </w:r>
      <w:r w:rsidRPr="00474108">
        <w:t>.</w:t>
      </w:r>
    </w:p>
    <w:p w:rsidRDefault="00C61670" w:rsidP="00474108" w:rsidR="00C61670" w:rsidRPr="00474108">
      <w:pPr>
        <w:ind w:firstLine="705"/>
        <w:jc w:val="both"/>
      </w:pPr>
      <w:r w:rsidRPr="00474108">
        <w:t>Odredbom čl. 4. Uredbe o kriterijima i načinu obračuna plaćanja nagrada stečajnim upraviteljima stečaj</w:t>
      </w:r>
      <w:r w:rsidR="00474108">
        <w:t>ni upravitelj</w:t>
      </w:r>
      <w:r w:rsidRPr="00474108">
        <w:t xml:space="preserve"> je ostvari</w:t>
      </w:r>
      <w:r w:rsidR="00474108">
        <w:t>o</w:t>
      </w:r>
      <w:r w:rsidRPr="00474108">
        <w:t xml:space="preserve"> p</w:t>
      </w:r>
      <w:r w:rsidR="00474108">
        <w:t>ravo na nagradu koja mu je odmjerena u iznosu od 4</w:t>
      </w:r>
      <w:r w:rsidRPr="00474108">
        <w:t>.000,00 kuna.</w:t>
      </w:r>
    </w:p>
    <w:p w:rsidRDefault="00C61670" w:rsidP="00474108" w:rsidR="00C61670" w:rsidRPr="00474108">
      <w:pPr>
        <w:ind w:firstLine="705"/>
        <w:jc w:val="both"/>
      </w:pPr>
      <w:r w:rsidRPr="00474108">
        <w:t>Odredbom čl. 128. st. 9. Stečajnog zakona (Narodne novine 71/15) propisano je da će se postupak obustaviti ukoliko dužnik do završetka prethodnog postupak postane sposoban za plaćanje, slijed</w:t>
      </w:r>
      <w:r w:rsidR="00474108">
        <w:t xml:space="preserve">om čega je rješenjem ovog Suda 2 St-365/16-18 od 7. lipnja 2016. </w:t>
      </w:r>
      <w:r w:rsidRPr="00474108">
        <w:t xml:space="preserve">postupak nad </w:t>
      </w:r>
      <w:r w:rsidR="00474108">
        <w:t xml:space="preserve">dužnikom Wehlin d.o.o., Kukljica </w:t>
      </w:r>
      <w:r w:rsidRPr="00474108">
        <w:t>obustavljen. Istom odredbom je propisano da će u slučaju obustave postupka iz razloga što je dužnik do završetka prethodnoga postupka postao sposoban za plaćanje</w:t>
      </w:r>
      <w:r w:rsidR="005B7070" w:rsidRPr="00474108">
        <w:t>,</w:t>
      </w:r>
      <w:r w:rsidRPr="00474108">
        <w:t xml:space="preserve"> troškove postupka naknaditi dužnik. Odredbom čl. 155. Stečajnog zakona propisano je da u troškove stečajnog postupka između ostaloga spadaju i nagrade i izdaci privremenog stečajnog upravitelja, slijedom čega je naloženo stečajnom dužniku platiti privremeno</w:t>
      </w:r>
      <w:r w:rsidR="00474108">
        <w:t xml:space="preserve">m stečajnom upravitelju </w:t>
      </w:r>
      <w:r w:rsidRPr="00474108">
        <w:t xml:space="preserve">nagradu. </w:t>
      </w:r>
    </w:p>
    <w:p w:rsidRDefault="0095041A" w:rsidP="00474108" w:rsidR="0095041A" w:rsidRPr="00474108">
      <w:pPr>
        <w:ind w:firstLine="705"/>
        <w:jc w:val="both"/>
      </w:pPr>
      <w:r w:rsidRPr="00474108">
        <w:lastRenderedPageBreak/>
        <w:t>S</w:t>
      </w:r>
      <w:r w:rsidR="00474108">
        <w:t>lijedom navedenog odlučeno je kao u izreci ovog rješenja.</w:t>
      </w:r>
    </w:p>
    <w:p w:rsidRDefault="0095041A" w:rsidP="00D858FE" w:rsidR="0095041A" w:rsidRPr="00474108">
      <w:pPr>
        <w:jc w:val="center"/>
      </w:pPr>
    </w:p>
    <w:p w:rsidRDefault="00CF154B" w:rsidP="00474108" w:rsidR="00CF154B" w:rsidRPr="00474108">
      <w:pPr>
        <w:jc w:val="center"/>
      </w:pPr>
      <w:r w:rsidRPr="00474108">
        <w:t>U Zadru</w:t>
      </w:r>
      <w:r w:rsidR="00474108">
        <w:t xml:space="preserve"> 7. lipnja </w:t>
      </w:r>
      <w:r w:rsidR="0095041A" w:rsidRPr="00474108">
        <w:t>2016</w:t>
      </w:r>
      <w:r w:rsidRPr="00474108">
        <w:t xml:space="preserve">. </w:t>
      </w:r>
    </w:p>
    <w:p w:rsidRDefault="00604FE0" w:rsidP="00D858FE" w:rsidR="00604FE0" w:rsidRPr="00474108">
      <w:pPr>
        <w:jc w:val="center"/>
      </w:pPr>
    </w:p>
    <w:p w:rsidRDefault="00BF6446" w:rsidP="00E056BC" w:rsidR="00BF6446" w:rsidRPr="00474108">
      <w:pPr>
        <w:jc w:val="right"/>
      </w:pPr>
      <w:r w:rsidRPr="00474108">
        <w:t>Su</w:t>
      </w:r>
      <w:r w:rsidR="00474108">
        <w:t>tkinja</w:t>
      </w:r>
    </w:p>
    <w:p w:rsidRDefault="00BF6446" w:rsidP="00E056BC" w:rsidR="00BF6446" w:rsidRPr="00474108">
      <w:pPr>
        <w:jc w:val="right"/>
      </w:pPr>
      <w:r w:rsidRPr="00474108">
        <w:tab/>
      </w:r>
      <w:r w:rsidRPr="00474108">
        <w:tab/>
      </w:r>
      <w:r w:rsidRPr="00474108">
        <w:tab/>
      </w:r>
      <w:r w:rsidRPr="00474108">
        <w:tab/>
      </w:r>
      <w:r w:rsidRPr="00474108">
        <w:tab/>
      </w:r>
      <w:r w:rsidRPr="00474108">
        <w:tab/>
      </w:r>
      <w:r w:rsidRPr="00474108">
        <w:tab/>
        <w:t xml:space="preserve">    </w:t>
      </w:r>
      <w:r w:rsidR="00474108">
        <w:t xml:space="preserve">         </w:t>
      </w:r>
      <w:r w:rsidR="002C34C5">
        <w:t xml:space="preserve">   </w:t>
      </w:r>
      <w:r w:rsidR="00474108">
        <w:t xml:space="preserve"> </w:t>
      </w:r>
      <w:r w:rsidRPr="00474108">
        <w:t>A</w:t>
      </w:r>
      <w:r w:rsidR="00474108">
        <w:t>na Markač</w:t>
      </w:r>
    </w:p>
    <w:p w:rsidRDefault="00BF6446" w:rsidP="00E056BC" w:rsidR="00BF6446" w:rsidRPr="00474108">
      <w:pPr>
        <w:jc w:val="right"/>
      </w:pPr>
    </w:p>
    <w:p w:rsidRDefault="00BF6446" w:rsidP="00BF6446" w:rsidR="00BF6446" w:rsidRPr="00474108"/>
    <w:p w:rsidRDefault="00583E3E" w:rsidP="00583E3E" w:rsidR="00583E3E" w:rsidRPr="00474108"/>
    <w:p w:rsidRDefault="000F4307" w:rsidP="00D35C6E" w:rsidR="000F4307" w:rsidRPr="00474108">
      <w:pPr>
        <w:ind w:left="5664"/>
      </w:pPr>
    </w:p>
    <w:p w:rsidRDefault="00CF154B" w:rsidP="00CF154B" w:rsidR="00CF154B" w:rsidRPr="00474108">
      <w:r w:rsidRPr="00474108">
        <w:t xml:space="preserve">UPUTA O PRAVNOM LIJEKU:  </w:t>
      </w:r>
    </w:p>
    <w:p w:rsidRDefault="002C34C5" w:rsidP="002C34C5" w:rsidR="002C34C5" w:rsidRPr="00373E95">
      <w:pPr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73E95">
          <w:rPr>
            <w:rFonts w:cstheme="majorBidi" w:hAnsiTheme="majorBidi" w:asciiTheme="majorBidi"/>
          </w:rPr>
          <w:t>12. st</w:t>
        </w:r>
      </w:smartTag>
      <w:r w:rsidRPr="00373E95">
        <w:rPr>
          <w:rFonts w:cstheme="majorBidi" w:hAnsiTheme="majorBidi" w:asciiTheme="majorBidi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73E95">
          <w:rPr>
            <w:rFonts w:cstheme="majorBidi" w:hAnsiTheme="majorBidi" w:asciiTheme="majorBidi"/>
          </w:rPr>
          <w:t>19. st</w:t>
        </w:r>
      </w:smartTag>
      <w:r w:rsidRPr="00373E95">
        <w:rPr>
          <w:rFonts w:cstheme="majorBidi" w:hAnsiTheme="majorBidi" w:asciiTheme="majorBidi"/>
        </w:rPr>
        <w:t>. 1. i 2. SZ-a). Žalba se podnosi ovom sudu u 2 (dva) istovjetna primjerka, a o žalbi odlučuje Visoki trgovački sud Republike Hrvatske.</w:t>
      </w:r>
    </w:p>
    <w:p w:rsidRDefault="000E2B5E" w:rsidP="001A0AB6" w:rsidR="000E2B5E" w:rsidRPr="00474108"/>
    <w:p w:rsidRDefault="001A0AB6" w:rsidP="001A0AB6" w:rsidR="001A0AB6" w:rsidRPr="00474108">
      <w:r w:rsidRPr="00474108">
        <w:t>Dostaviti:</w:t>
      </w:r>
    </w:p>
    <w:p w:rsidRDefault="005B7070" w:rsidP="001A0AB6" w:rsidR="007C60DE">
      <w:pPr>
        <w:numPr>
          <w:ilvl w:val="0"/>
          <w:numId w:val="5"/>
        </w:numPr>
      </w:pPr>
      <w:r w:rsidRPr="00474108">
        <w:t>privremeno</w:t>
      </w:r>
      <w:r w:rsidR="007C60DE">
        <w:t xml:space="preserve">m stečajnom upravitelju </w:t>
      </w:r>
    </w:p>
    <w:p w:rsidRDefault="005B7070" w:rsidP="001A0AB6" w:rsidR="005B7070" w:rsidRPr="00474108">
      <w:pPr>
        <w:numPr>
          <w:ilvl w:val="0"/>
          <w:numId w:val="5"/>
        </w:numPr>
      </w:pPr>
      <w:r w:rsidRPr="00474108">
        <w:t>dužniku</w:t>
      </w:r>
    </w:p>
    <w:p w:rsidRDefault="001A0AB6" w:rsidP="001A0AB6" w:rsidR="001A0AB6" w:rsidRPr="00474108">
      <w:pPr>
        <w:numPr>
          <w:ilvl w:val="0"/>
          <w:numId w:val="5"/>
        </w:numPr>
      </w:pPr>
      <w:r w:rsidRPr="00474108">
        <w:t xml:space="preserve">na </w:t>
      </w:r>
      <w:r w:rsidR="004F094E" w:rsidRPr="00474108">
        <w:t>e-</w:t>
      </w:r>
      <w:r w:rsidR="007C60DE">
        <w:t>O</w:t>
      </w:r>
      <w:r w:rsidRPr="00474108">
        <w:t xml:space="preserve">glasnu </w:t>
      </w:r>
      <w:r w:rsidR="00A50AB1" w:rsidRPr="00474108">
        <w:t>ploču</w:t>
      </w:r>
      <w:r w:rsidR="007C60DE">
        <w:t xml:space="preserve"> suda</w:t>
      </w:r>
    </w:p>
    <w:p w:rsidRDefault="001A0AB6" w:rsidP="00CF154B" w:rsidR="00FF0FB9" w:rsidRPr="00474108">
      <w:pPr>
        <w:numPr>
          <w:ilvl w:val="0"/>
          <w:numId w:val="5"/>
        </w:numPr>
      </w:pPr>
      <w:r w:rsidRPr="00474108">
        <w:t>u spis</w:t>
      </w:r>
    </w:p>
    <w:sectPr w:rsidR="00FF0FB9" w:rsidRPr="004741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DE1" w:rsidP="007A0DE1" w:rsidR="007A0DE1">
      <w:r>
        <w:separator/>
      </w:r>
    </w:p>
  </w:endnote>
  <w:endnote w:id="0" w:type="continuationSeparator">
    <w:p w:rsidRDefault="007A0DE1" w:rsidP="007A0DE1" w:rsidR="007A0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DE1" w:rsidP="007A0DE1" w:rsidR="007A0DE1">
      <w:r>
        <w:separator/>
      </w:r>
    </w:p>
  </w:footnote>
  <w:footnote w:id="0" w:type="continuationSeparator">
    <w:p w:rsidRDefault="007A0DE1" w:rsidP="007A0DE1" w:rsidR="007A0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DE1" w:rsidP="007A0DE1" w:rsidR="007A0DE1">
    <w:pPr>
      <w:pStyle w:val="Zaglavlje"/>
      <w:jc w:val="right"/>
    </w:pPr>
    <w:r>
      <w:t>Poslovni broj: 2 St-365/16-19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C34C5"/>
    <w:rsid w:val="002D6596"/>
    <w:rsid w:val="00316901"/>
    <w:rsid w:val="003A252D"/>
    <w:rsid w:val="003F663A"/>
    <w:rsid w:val="0040013F"/>
    <w:rsid w:val="00474108"/>
    <w:rsid w:val="00492043"/>
    <w:rsid w:val="004B7A54"/>
    <w:rsid w:val="004D4C7B"/>
    <w:rsid w:val="004F094E"/>
    <w:rsid w:val="00502FCD"/>
    <w:rsid w:val="00583E3E"/>
    <w:rsid w:val="005B7070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7A0DE1"/>
    <w:rsid w:val="007C60DE"/>
    <w:rsid w:val="008748A0"/>
    <w:rsid w:val="008C0F9E"/>
    <w:rsid w:val="008E1367"/>
    <w:rsid w:val="00910042"/>
    <w:rsid w:val="0095041A"/>
    <w:rsid w:val="00967764"/>
    <w:rsid w:val="00993384"/>
    <w:rsid w:val="009C0775"/>
    <w:rsid w:val="009D5D55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BF6446"/>
    <w:rsid w:val="00C61670"/>
    <w:rsid w:val="00CD7653"/>
    <w:rsid w:val="00CF0448"/>
    <w:rsid w:val="00CF154B"/>
    <w:rsid w:val="00D140E6"/>
    <w:rsid w:val="00D35C6E"/>
    <w:rsid w:val="00D858FE"/>
    <w:rsid w:val="00D948FE"/>
    <w:rsid w:val="00E056BC"/>
    <w:rsid w:val="00E133E7"/>
    <w:rsid w:val="00E45AAC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7A0D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0DE1"/>
    <w:rPr>
      <w:sz w:val="24"/>
      <w:szCs w:val="24"/>
    </w:rPr>
  </w:style>
  <w:style w:styleId="Podnoje" w:type="paragraph">
    <w:name w:val="footer"/>
    <w:basedOn w:val="Normal"/>
    <w:link w:val="PodnojeChar"/>
    <w:rsid w:val="007A0D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A0D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90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90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90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7A0D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A0DE1"/>
    <w:rPr>
      <w:sz w:val="24"/>
      <w:szCs w:val="24"/>
    </w:rPr>
  </w:style>
  <w:style w:styleId="Podnoje" w:type="paragraph">
    <w:name w:val="footer"/>
    <w:basedOn w:val="Normal"/>
    <w:link w:val="PodnojeChar"/>
    <w:rsid w:val="007A0D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A0D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90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90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90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847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WEHLING d.o.o. za šport i usluge zastupanog po punomoćniku Werner Wehling</izvorni_sadrzaj>
    <derivirana_varijabla naziv="DomainObject.Predmet.ProtustrankaFormated_1">  WEHLING d.o.o. za šport i usluge zastupanog po punomoćniku Werner Wehling</derivirana_varijabla>
  </DomainObject.Predmet.ProtustrankaFormated>
  <DomainObject.Predmet.ProtustrankaFormatedOIB>
    <izvorni_sadrzaj>  WEHLING d.o.o. za šport i usluge, OIB 26356522081 zastupanog po punomoćniku Werner Wehling</izvorni_sadrzaj>
    <derivirana_varijabla naziv="DomainObject.Predmet.ProtustrankaFormatedOIB_1">  WEHLING d.o.o. za šport i usluge, OIB 26356522081 zastupanog po punomoćniku Werner Wehling</derivirana_varijabla>
  </DomainObject.Predmet.ProtustrankaFormatedOIB>
  <DomainObject.Predmet.ProtustrankaFormatedWithAdress>
    <izvorni_sadrzaj> WEHLING d.o.o. za šport i usluge, Kukljica/BB, 23273 Kukljica zastupanog po punomoćniku Werner Wehling</izvorni_sadrzaj>
    <derivirana_varijabla naziv="DomainObject.Predmet.ProtustrankaFormatedWithAdress_1"> WEHLING d.o.o. za šport i usluge, Kukljica/BB, 23273 Kukljica zastupanog po punomoćniku Werner Wehling</derivirana_varijabla>
  </DomainObject.Predmet.ProtustrankaFormatedWithAdress>
  <DomainObject.Predmet.ProtustrankaFormatedWithAdressOIB>
    <izvorni_sadrzaj> WEHLING d.o.o. za šport i usluge, OIB 26356522081, Kukljica/BB, 23273 Kukljica zastupanog po punomoćniku Werner Wehling</izvorni_sadrzaj>
    <derivirana_varijabla naziv="DomainObject.Predmet.ProtustrankaFormatedWithAdressOIB_1"> WEHLING d.o.o. za šport i usluge, OIB 26356522081, Kukljica/BB, 23273 Kukljica zastupanog po punomoćniku Werner Wehling</derivirana_varijabla>
  </DomainObject.Predmet.ProtustrankaFormatedWithAdressOIB>
  <DomainObject.Predmet.ProtustrankaWithAdress>
    <izvorni_sadrzaj>WEHLING d.o.o. za šport i usluge Kukljica/BB, 23273 Kukljica</izvorni_sadrzaj>
    <derivirana_varijabla naziv="DomainObject.Predmet.ProtustrankaWithAdress_1">WEHLING d.o.o. za šport i usluge Kukljica/BB, 23273 Kukljica</derivirana_varijabla>
  </DomainObject.Predmet.ProtustrankaWithAdress>
  <DomainObject.Predmet.ProtustrankaWithAdressOIB>
    <izvorni_sadrzaj>WEHLING d.o.o. za šport i usluge, OIB 26356522081, Kukljica/BB, 23273 Kukljica</izvorni_sadrzaj>
    <derivirana_varijabla naziv="DomainObject.Predmet.ProtustrankaWithAdressOIB_1">WEHLING d.o.o. za šport i usluge, OIB 26356522081, Kukljica/BB, 23273 Kukljica</derivirana_varijabla>
  </DomainObject.Predmet.ProtustrankaWithAdressOIB>
  <DomainObject.Predmet.ProtustrankaNazivFormated>
    <izvorni_sadrzaj>WEHLING d.o.o. za šport i usluge</izvorni_sadrzaj>
    <derivirana_varijabla naziv="DomainObject.Predmet.ProtustrankaNazivFormated_1">WEHLING d.o.o. za šport i usluge</derivirana_varijabla>
  </DomainObject.Predmet.ProtustrankaNazivFormated>
  <DomainObject.Predmet.ProtustrankaNazivFormatedOIB>
    <izvorni_sadrzaj>WEHLING d.o.o. za šport i usluge, OIB 26356522081</izvorni_sadrzaj>
    <derivirana_varijabla naziv="DomainObject.Predmet.ProtustrankaNazivFormatedOIB_1">WEHLING d.o.o. za šport i usluge, OIB 26356522081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6405.31</izvorni_sadrzaj>
    <derivirana_varijabla naziv="DomainObject.Predmet.TrenutnaVrijednost_1">6405.31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WEHLING d.o.o. za šport i usluge zastupanog po punomoćniku Werner Wehling</item>
    </izvorni_sadrzaj>
    <derivirana_varijabla naziv="DomainObject.Predmet.ProtuStrankaListFormated_1">
      <item>WEHLING d.o.o. za šport i usluge zastupanog po punomoćniku Werner Wehling</item>
    </derivirana_varijabla>
  </DomainObject.Predmet.ProtuStrankaListFormated>
  <DomainObject.Predmet.ProtuStrankaListFormatedOIB>
    <izvorni_sadrzaj>
      <item>WEHLING d.o.o. za šport i usluge, OIB 26356522081 zastupanog po punomoćniku Werner Wehling</item>
    </izvorni_sadrzaj>
    <derivirana_varijabla naziv="DomainObject.Predmet.ProtuStrankaListFormatedOIB_1">
      <item>WEHLING d.o.o. za šport i usluge, OIB 26356522081 zastupanog po punomoćniku Werner Wehling</item>
    </derivirana_varijabla>
  </DomainObject.Predmet.ProtuStrankaListFormatedOIB>
  <DomainObject.Predmet.ProtuStrankaListFormatedWithAdress>
    <izvorni_sadrzaj>
      <item>WEHLING d.o.o. za šport i usluge, Kukljica/BB, 23273 Kukljica zastupanog po punomoćniku Werner Wehling</item>
    </izvorni_sadrzaj>
    <derivirana_varijabla naziv="DomainObject.Predmet.ProtuStrankaListFormatedWithAdress_1">
      <item>WEHLING d.o.o. za šport i usluge, Kukljica/BB, 23273 Kukljica zastupanog po punomoćniku Werner Wehling</item>
    </derivirana_varijabla>
  </DomainObject.Predmet.ProtuStrankaListFormatedWithAdress>
  <DomainObject.Predmet.ProtuStrankaListFormatedWithAdressOIB>
    <izvorni_sadrzaj>
      <item>WEHLING d.o.o. za šport i usluge, OIB 26356522081, Kukljica/BB, 23273 Kukljica zastupanog po punomoćniku Werner Wehling</item>
    </izvorni_sadrzaj>
    <derivirana_varijabla naziv="DomainObject.Predmet.ProtuStrankaListFormatedWithAdressOIB_1">
      <item>WEHLING d.o.o. za šport i usluge, OIB 26356522081, Kukljica/BB, 23273 Kukljica zastupanog po punomoćniku Werner Wehling</item>
    </derivirana_varijabla>
  </DomainObject.Predmet.ProtuStrankaListFormatedWithAdressOIB>
  <DomainObject.Predmet.ProtuStrankaListNazivFormated>
    <izvorni_sadrzaj>
      <item>WEHLING d.o.o. za šport i usluge</item>
    </izvorni_sadrzaj>
    <derivirana_varijabla naziv="DomainObject.Predmet.ProtuStrankaListNazivFormated_1">
      <item>WEHLING d.o.o. za šport i usluge</item>
    </derivirana_varijabla>
  </DomainObject.Predmet.ProtuStrankaListNazivFormated>
  <DomainObject.Predmet.ProtuStrankaListNazivFormatedOIB>
    <izvorni_sadrzaj>
      <item>WEHLING d.o.o. za šport i usluge, OIB 26356522081</item>
    </izvorni_sadrzaj>
    <derivirana_varijabla naziv="DomainObject.Predmet.ProtuStrankaListNazivFormatedOIB_1">
      <item>WEHLING d.o.o. za šport i usluge, OIB 26356522081</item>
    </derivirana_varijabla>
  </DomainObject.Predmet.ProtuStrankaListNazivFormatedOIB>
  <DomainObject.Predmet.OstaliListFormated>
    <izvorni_sadrzaj>
      <item>Werner Wehling punomoćnik sudionika u postupku WEHLING d.o.o. za šport i usluge</item>
    </izvorni_sadrzaj>
    <derivirana_varijabla naziv="DomainObject.Predmet.OstaliListFormated_1">
      <item>Werner Wehling punomoćnik sudionika u postupku WEHLING d.o.o. za šport i usluge</item>
    </derivirana_varijabla>
  </DomainObject.Predmet.OstaliListFormated>
  <DomainObject.Predmet.OstaliListFormatedOIB>
    <izvorni_sadrzaj>
      <item>Werner Wehling, OIB 66243055284 punomoćnik sudionika u postupku WEHLING d.o.o. za šport i usluge</item>
    </izvorni_sadrzaj>
    <derivirana_varijabla naziv="DomainObject.Predmet.OstaliListFormatedOIB_1">
      <item>Werner Wehling, OIB 66243055284 punomoćnik sudionika u postupku WEHLING d.o.o. za šport i usluge</item>
    </derivirana_varijabla>
  </DomainObject.Predmet.OstaliListFormatedOIB>
  <DomainObject.Predmet.OstaliListFormatedWithAdress>
    <izvorni_sadrzaj>
      <item>Werner Wehling, Friedrich Engels Str 9, 02991 Lauta punomoćnik sudionika u postupku WEHLING d.o.o. za šport i usluge</item>
    </izvorni_sadrzaj>
    <derivirana_varijabla naziv="DomainObject.Predmet.OstaliListFormatedWithAdress_1">
      <item>Werner Wehling, Friedrich Engels Str 9, 02991 Lauta punomoćnik sudionika u postupku WEHLING d.o.o. za šport i usluge</item>
    </derivirana_varijabla>
  </DomainObject.Predmet.OstaliListFormatedWithAdress>
  <DomainObject.Predmet.OstaliListFormatedWithAdressOIB>
    <izvorni_sadrzaj>
      <item>Werner Wehling, OIB 66243055284, Friedrich Engels Str 9, 02991 Lauta punomoćnik sudionika u postupku WEHLING d.o.o. za šport i usluge</item>
    </izvorni_sadrzaj>
    <derivirana_varijabla naziv="DomainObject.Predmet.OstaliListFormatedWithAdressOIB_1">
      <item>Werner Wehling, OIB 66243055284, Friedrich Engels Str 9, 02991 Lauta punomoćnik sudionika u postupku WEHLING d.o.o. za šport i usluge</item>
    </derivirana_varijabla>
  </DomainObject.Predmet.OstaliListFormatedWithAdressOIB>
  <DomainObject.Predmet.OstaliListNazivFormated>
    <izvorni_sadrzaj>
      <item>Werner Wehling</item>
    </izvorni_sadrzaj>
    <derivirana_varijabla naziv="DomainObject.Predmet.OstaliListNazivFormated_1">
      <item>Werner Wehling</item>
    </derivirana_varijabla>
  </DomainObject.Predmet.OstaliListNazivFormated>
  <DomainObject.Predmet.OstaliListNazivFormatedOIB>
    <izvorni_sadrzaj>
      <item>Werner Wehling, OIB 66243055284</item>
    </izvorni_sadrzaj>
    <derivirana_varijabla naziv="DomainObject.Predmet.OstaliListNazivFormatedOIB_1">
      <item>Werner Wehling, OIB 66243055284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WEHLING d.o.o. za šport i usluge</izvorni_sadrzaj>
    <derivirana_varijabla naziv="DomainObject.Predmet.ProtustrankaIDrugi_1">WEHLING d.o.o. za šport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WEHLING d.o.o. za šport i usluge, OIB 26356522081, Kukljica/BB, 23273 Kukljica</izvorni_sadrzaj>
    <derivirana_varijabla naziv="DomainObject.Predmet.ProtustrankaIDrugiAdressOIB_1">WEHLING d.o.o. za šport i usluge, OIB 26356522081, Kukljica/BB,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WEHLING d.o.o. za šport i usluge</item>
      <item>Werner Wehling</item>
    </izvorni_sadrzaj>
    <derivirana_varijabla naziv="DomainObject.Predmet.SudioniciListNaziv_1">
      <item>FINA</item>
      <item>WEHLING d.o.o. za šport i usluge</item>
      <item>Werner Wehling</item>
    </derivirana_varijabla>
  </DomainObject.Predmet.SudioniciListNaziv>
  <DomainObject.Predmet.SudioniciListAdressOIB>
    <izvorni_sadrzaj>
      <item>FINA, OIB 85821130368</item>
      <item>WEHLING d.o.o. za šport i usluge, OIB 26356522081, Kukljica/BB,23273 Kukljica</item>
      <item>Werner Wehling, OIB 66243055284, Friedrich Engels Str 9,02991 Lauta</item>
    </izvorni_sadrzaj>
    <derivirana_varijabla naziv="DomainObject.Predmet.SudioniciListAdressOIB_1">
      <item>FINA, OIB 85821130368</item>
      <item>WEHLING d.o.o. za šport i usluge, OIB 26356522081, Kukljica/BB,23273 Kukljica</item>
      <item>Werner Wehling, OIB 66243055284, Friedrich Engels Str 9,02991 Lauta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26356522081</item>
      <item>, OIB 66243055284</item>
    </izvorni_sadrzaj>
    <derivirana_varijabla naziv="DomainObject.Predmet.SudioniciListNazivOIB_1">
      <item>, OIB 85821130368</item>
      <item>, OIB 26356522081</item>
      <item>, OIB 66243055284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A886A-5139-41E1-A725-21B851AE0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461</properties:Words>
  <properties:Characters>2491</properties:Characters>
  <properties:Lines>72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2016-06-07T08:30:00Z</dcterms:created>
  <dc:creator>Ardena Bajlo</dc:creator>
  <cp:lastModifiedBy>Merlina Klišmanić</cp:lastModifiedBy>
  <cp:lastPrinted>2016-06-07T08:47:00Z</cp:lastPrinted>
  <dcterms:modified xmlns:xsi="http://www.w3.org/2001/XMLSchema-instance" xsi:type="dcterms:W3CDTF">2016-06-07T09:31:00Z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