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98e8" w14:paraId="0d998e8" w:rsidRDefault="002C46F5" w:rsidP="00910611" w:rsidR="002C46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6F5" w:rsidP="00844874" w:rsidR="002C46F5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2C46F5" w:rsidP="00844874" w:rsidR="002C46F5" w:rsidRPr="00844874">
      <w:r>
        <w:rPr>
          <w:rFonts w:eastAsia="MS Mincho"/>
        </w:rPr>
        <w:t>Trgovački sud u Rijeci</w:t>
      </w:r>
    </w:p>
    <w:p w:rsidRDefault="002C46F5" w:rsidP="00844874" w:rsidR="002C46F5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="00472971">
        <w:t>.</w:t>
      </w:r>
      <w:r w:rsidRPr="00A94E4D">
        <w:t xml:space="preserve"> St-</w:t>
      </w:r>
      <w:r w:rsidR="00387D6C">
        <w:t>5</w:t>
      </w:r>
      <w:r w:rsidR="00CC4DBF">
        <w:t>11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</w:t>
      </w:r>
      <w:r w:rsidR="00387D6C">
        <w:t xml:space="preserve"> i 104/17</w:t>
      </w:r>
      <w:r w:rsidRPr="00A94E4D">
        <w:t xml:space="preserve">), </w:t>
      </w:r>
      <w:r w:rsidR="00472971">
        <w:t>13</w:t>
      </w:r>
      <w:r w:rsidRPr="00A94E4D">
        <w:t xml:space="preserve">. </w:t>
      </w:r>
      <w:r w:rsidR="007F5F78">
        <w:t xml:space="preserve">studenog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r w:rsidR="00CC4DBF">
        <w:t>MERGUS d.o.o. Crikvenica (OIB:85066173630, MBS:040109874), Sad 4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CC4DBF">
        <w:t>6</w:t>
      </w:r>
      <w:r w:rsidR="00807E02">
        <w:t xml:space="preserve">. </w:t>
      </w:r>
      <w:r w:rsidR="00CC4DBF">
        <w:t xml:space="preserve">rujna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CC4DBF">
        <w:t>13</w:t>
      </w:r>
      <w:r w:rsidR="00387D6C">
        <w:t>.</w:t>
      </w:r>
      <w:r w:rsidR="00CC4DBF">
        <w:t>025,67</w:t>
      </w:r>
      <w:r w:rsidR="00387D6C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472971">
        <w:t>13</w:t>
      </w:r>
      <w:r w:rsidR="00387D6C" w:rsidRPr="00A94E4D">
        <w:t xml:space="preserve">. </w:t>
      </w:r>
      <w:r w:rsidR="00AE78D3">
        <w:t xml:space="preserve">studenog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623486">
        <w:rPr>
          <w:sz w:val="20"/>
          <w:szCs w:val="20"/>
        </w:rPr>
        <w:t>13</w:t>
      </w:r>
      <w:r w:rsidRPr="00520908">
        <w:rPr>
          <w:sz w:val="20"/>
          <w:szCs w:val="20"/>
        </w:rPr>
        <w:t>.</w:t>
      </w:r>
      <w:r w:rsidR="00B51D09">
        <w:rPr>
          <w:sz w:val="20"/>
          <w:szCs w:val="20"/>
        </w:rPr>
        <w:t>1</w:t>
      </w:r>
      <w:r w:rsidR="00AE78D3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C6" w:rsidP="00A34165" w:rsidR="00C40CC6">
      <w:r>
        <w:separator/>
      </w:r>
    </w:p>
  </w:endnote>
  <w:endnote w:id="0" w:type="continuationSeparator">
    <w:p w:rsidRDefault="00C40CC6" w:rsidP="00A34165" w:rsidR="00C4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C6" w:rsidP="00A34165" w:rsidR="00C40CC6">
      <w:r>
        <w:separator/>
      </w:r>
    </w:p>
  </w:footnote>
  <w:footnote w:id="0" w:type="continuationSeparator">
    <w:p w:rsidRDefault="00C40CC6" w:rsidP="00A34165" w:rsidR="00C40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r w:rsidR="0035480F">
      <w:t>5</w:t>
    </w:r>
    <w:r w:rsidR="00CC4DBF">
      <w:t>11</w:t>
    </w:r>
    <w:r w:rsidR="008A57B5">
      <w:t>/</w:t>
    </w:r>
    <w:r>
      <w:t>201</w:t>
    </w:r>
    <w:r w:rsidR="008A57B5">
      <w:t>8</w:t>
    </w:r>
    <w:r>
      <w:t>-</w:t>
    </w:r>
    <w:r w:rsidR="00CC4DB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B5160"/>
    <w:rsid w:val="000C58C2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C46F5"/>
    <w:rsid w:val="002C567D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2971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3486"/>
    <w:rsid w:val="006256EC"/>
    <w:rsid w:val="00633496"/>
    <w:rsid w:val="00646384"/>
    <w:rsid w:val="00651A5A"/>
    <w:rsid w:val="00654F65"/>
    <w:rsid w:val="00657A22"/>
    <w:rsid w:val="006607DA"/>
    <w:rsid w:val="00662F7A"/>
    <w:rsid w:val="00685B7F"/>
    <w:rsid w:val="00695808"/>
    <w:rsid w:val="006A7310"/>
    <w:rsid w:val="006B5B4B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7F5F78"/>
    <w:rsid w:val="00807E02"/>
    <w:rsid w:val="00840509"/>
    <w:rsid w:val="00846BD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D6672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626D2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32559"/>
    <w:rsid w:val="00B46039"/>
    <w:rsid w:val="00B51D09"/>
    <w:rsid w:val="00B62D51"/>
    <w:rsid w:val="00B64C66"/>
    <w:rsid w:val="00B706EB"/>
    <w:rsid w:val="00B8449C"/>
    <w:rsid w:val="00BA00AD"/>
    <w:rsid w:val="00BB0BFC"/>
    <w:rsid w:val="00BB79EE"/>
    <w:rsid w:val="00BC4CBF"/>
    <w:rsid w:val="00C07B68"/>
    <w:rsid w:val="00C23DEC"/>
    <w:rsid w:val="00C25FE8"/>
    <w:rsid w:val="00C40CC6"/>
    <w:rsid w:val="00C64BA3"/>
    <w:rsid w:val="00C65B7C"/>
    <w:rsid w:val="00C7229D"/>
    <w:rsid w:val="00CA6554"/>
    <w:rsid w:val="00CA7EA1"/>
    <w:rsid w:val="00CB53E9"/>
    <w:rsid w:val="00CC4DBF"/>
    <w:rsid w:val="00CC66B0"/>
    <w:rsid w:val="00CC75DC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2066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St-511/2018</izvorni_sadrzaj>
    <derivirana_varijabla naziv="DomainObject.Predmet.OznakaBroj_1">St-511/2018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MERGUS d.o.o.</izvorni_sadrzaj>
    <derivirana_varijabla naziv="DomainObject.Predmet.ProtustrankaFormated_1">  MERGUS d.o.o.</derivirana_varijabla>
  </DomainObject.Predmet.ProtustrankaFormated>
  <DomainObject.Predmet.ProtustrankaFormatedOIB>
    <izvorni_sadrzaj>  MERGUS d.o.o., OIB 85066173630</izvorni_sadrzaj>
    <derivirana_varijabla naziv="DomainObject.Predmet.ProtustrankaFormatedOIB_1">  MERGUS d.o.o., OIB 85066173630</derivirana_varijabla>
  </DomainObject.Predmet.ProtustrankaFormatedOIB>
  <DomainObject.Predmet.ProtustrankaFormatedWithAdress>
    <izvorni_sadrzaj> MERGUS d.o.o., Sad 4, 51260 Crikvenica</izvorni_sadrzaj>
    <derivirana_varijabla naziv="DomainObject.Predmet.ProtustrankaFormatedWithAdress_1"> MERGUS d.o.o., Sad 4, 51260 Crikvenica</derivirana_varijabla>
  </DomainObject.Predmet.ProtustrankaFormatedWithAdress>
  <DomainObject.Predmet.ProtustrankaFormatedWithAdressOIB>
    <izvorni_sadrzaj> MERGUS d.o.o., OIB 85066173630, Sad 4, 51260 Crikvenica</izvorni_sadrzaj>
    <derivirana_varijabla naziv="DomainObject.Predmet.ProtustrankaFormatedWithAdressOIB_1"> MERGUS d.o.o., OIB 85066173630, Sad 4, 51260 Crikvenica</derivirana_varijabla>
  </DomainObject.Predmet.ProtustrankaFormatedWithAdressOIB>
  <DomainObject.Predmet.ProtustrankaWithAdress>
    <izvorni_sadrzaj>MERGUS d.o.o. Sad 4, 51260 Crikvenica</izvorni_sadrzaj>
    <derivirana_varijabla naziv="DomainObject.Predmet.ProtustrankaWithAdress_1">MERGUS d.o.o. Sad 4, 51260 Crikvenica</derivirana_varijabla>
  </DomainObject.Predmet.ProtustrankaWithAdress>
  <DomainObject.Predmet.ProtustrankaWithAdressOIB>
    <izvorni_sadrzaj>MERGUS d.o.o., OIB 85066173630, Sad 4, 51260 Crikvenica</izvorni_sadrzaj>
    <derivirana_varijabla naziv="DomainObject.Predmet.ProtustrankaWithAdressOIB_1">MERGUS d.o.o., OIB 85066173630, Sad 4, 51260 Crikvenica</derivirana_varijabla>
  </DomainObject.Predmet.ProtustrankaWithAdressOIB>
  <DomainObject.Predmet.ProtustrankaNazivFormated>
    <izvorni_sadrzaj>MERGUS d.o.o.</izvorni_sadrzaj>
    <derivirana_varijabla naziv="DomainObject.Predmet.ProtustrankaNazivFormated_1">MERGUS d.o.o.</derivirana_varijabla>
  </DomainObject.Predmet.ProtustrankaNazivFormated>
  <DomainObject.Predmet.ProtustrankaNazivFormatedOIB>
    <izvorni_sadrzaj>MERGUS d.o.o., OIB 85066173630</izvorni_sadrzaj>
    <derivirana_varijabla naziv="DomainObject.Predmet.ProtustrankaNazivFormatedOIB_1">MERGUS d.o.o., OIB 85066173630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MERGUS d.o.o.</item>
    </izvorni_sadrzaj>
    <derivirana_varijabla naziv="DomainObject.Predmet.ProtuStrankaListFormated_1">
      <item>MERGUS d.o.o.</item>
    </derivirana_varijabla>
  </DomainObject.Predmet.ProtuStrankaListFormated>
  <DomainObject.Predmet.ProtuStrankaListFormatedOIB>
    <izvorni_sadrzaj>
      <item>MERGUS d.o.o., OIB 85066173630</item>
    </izvorni_sadrzaj>
    <derivirana_varijabla naziv="DomainObject.Predmet.ProtuStrankaListFormatedOIB_1">
      <item>MERGUS d.o.o., OIB 85066173630</item>
    </derivirana_varijabla>
  </DomainObject.Predmet.ProtuStrankaListFormatedOIB>
  <DomainObject.Predmet.ProtuStrankaListFormatedWithAdress>
    <izvorni_sadrzaj>
      <item>MERGUS d.o.o., Sad 4, 51260 Crikvenica</item>
    </izvorni_sadrzaj>
    <derivirana_varijabla naziv="DomainObject.Predmet.ProtuStrankaListFormatedWithAdress_1">
      <item>MERGUS d.o.o., Sad 4, 51260 Crikvenica</item>
    </derivirana_varijabla>
  </DomainObject.Predmet.ProtuStrankaListFormatedWithAdress>
  <DomainObject.Predmet.ProtuStrankaListFormatedWithAdressOIB>
    <izvorni_sadrzaj>
      <item>MERGUS d.o.o., OIB 85066173630, Sad 4, 51260 Crikvenica</item>
    </izvorni_sadrzaj>
    <derivirana_varijabla naziv="DomainObject.Predmet.ProtuStrankaListFormatedWithAdressOIB_1">
      <item>MERGUS d.o.o., OIB 85066173630, Sad 4, 51260 Crikvenica</item>
    </derivirana_varijabla>
  </DomainObject.Predmet.ProtuStrankaListFormatedWithAdressOIB>
  <DomainObject.Predmet.ProtuStrankaListNazivFormated>
    <izvorni_sadrzaj>
      <item>MERGUS d.o.o.</item>
    </izvorni_sadrzaj>
    <derivirana_varijabla naziv="DomainObject.Predmet.ProtuStrankaListNazivFormated_1">
      <item>MERGUS d.o.o.</item>
    </derivirana_varijabla>
  </DomainObject.Predmet.ProtuStrankaListNazivFormated>
  <DomainObject.Predmet.ProtuStrankaListNazivFormatedOIB>
    <izvorni_sadrzaj>
      <item>MERGUS d.o.o., OIB 85066173630</item>
    </izvorni_sadrzaj>
    <derivirana_varijabla naziv="DomainObject.Predmet.ProtuStrankaListNazivFormatedOIB_1">
      <item>MERGUS d.o.o., OIB 85066173630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MERGUS d.o.o.</izvorni_sadrzaj>
    <derivirana_varijabla naziv="DomainObject.Predmet.ProtustrankaIDrugi_1">MERGUS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MERGUS d.o.o., OIB 85066173630, Sad 4, 51260 Crikvenica</izvorni_sadrzaj>
    <derivirana_varijabla naziv="DomainObject.Predmet.ProtustrankaIDrugiAdressOIB_1">MERGUS d.o.o., OIB 85066173630, Sad 4,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MERGUS d.o.o.</item>
    </izvorni_sadrzaj>
    <derivirana_varijabla naziv="DomainObject.Predmet.SudioniciListNaziv_1">
      <item>FINA  Rijeka</item>
      <item>MERGUS d.o.o.</item>
    </derivirana_varijabla>
  </DomainObject.Predmet.SudioniciListNaziv>
  <DomainObject.Predmet.SudioniciListAdressOIB>
    <izvorni_sadrzaj>
      <item>FINA  Rijeka, OIB 85821130368, Frana Kurelca 8,51000 Rijeka</item>
      <item>MERGUS d.o.o., OIB 85066173630, Sad 4,51260 Crikvenica</item>
    </izvorni_sadrzaj>
    <derivirana_varijabla naziv="DomainObject.Predmet.SudioniciListAdressOIB_1">
      <item>FINA  Rijeka, OIB 85821130368, Frana Kurelca 8,51000 Rijeka</item>
      <item>MERGUS d.o.o., OIB 85066173630, Sad 4,51260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85066173630</item>
    </izvorni_sadrzaj>
    <derivirana_varijabla naziv="DomainObject.Predmet.SudioniciListNazivOIB_1">
      <item>, OIB 85821130368</item>
      <item>, OIB 85066173630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St-511/2018-3</izvorni_sadrzaj>
    <derivirana_varijabla naziv="DomainObject.PredzadnjaOdlukaIzPredmeta.Oznaka_1">St-511/2018-3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98E671-1BC0-4C75-A3D4-43FB790A56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1452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2018-11-13T07:45:00Z</dcterms:created>
  <dc:creator>Željka Matovina</dc:creator>
  <cp:lastModifiedBy>Željka Matovina</cp:lastModifiedBy>
  <cp:lastPrinted>2018-11-13T07:20:00Z</cp:lastPrinted>
  <dcterms:modified xmlns:xsi="http://www.w3.org/2001/XMLSchema-instance" xsi:type="dcterms:W3CDTF">2018-11-13T07:47:00Z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(511-18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