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9d89" w14:paraId="8669d89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AD6F15">
        <w:rPr>
          <w:b/>
        </w:rPr>
        <w:t>853</w:t>
      </w:r>
      <w:r w:rsidR="00227BE6" w:rsidRPr="00227BE6">
        <w:rPr>
          <w:b/>
        </w:rPr>
        <w:t>/201</w:t>
      </w:r>
      <w:r w:rsidR="00AD6F15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AD6F15" w:rsidRPr="00AD6F15">
        <w:t>TURDUS d.o.o. za trgovinu, Split, Spinčićeva 24, MBS: 060248860, OIB: 36669325552</w:t>
      </w:r>
      <w:r w:rsidRPr="008F7C03">
        <w:t xml:space="preserve">, dana </w:t>
      </w:r>
      <w:r w:rsidR="00DB7E00">
        <w:t>29</w:t>
      </w:r>
      <w:r w:rsidRPr="008F7C03">
        <w:t xml:space="preserve">. </w:t>
      </w:r>
      <w:r w:rsidR="00DB7E00">
        <w:t>studenog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AD6F15" w:rsidRPr="00AD6F15">
        <w:t>TURDUS d.o.o. za trgovinu, Split, Spinčićeva 24, MBS: 060248860, OIB: 36669325552</w:t>
      </w:r>
      <w:r w:rsidRPr="008F7C03">
        <w:t xml:space="preserve"> da u roku od 15 dana solidarno uplate na sudski depozit ovog suda br. HR1623900011300000664, otvoren kod Hrvatske poštanske banke d.d. Zagreb, pozivom na broj 10-</w:t>
      </w:r>
      <w:r w:rsidR="00AD6F15">
        <w:t>853</w:t>
      </w:r>
      <w:r w:rsidR="005A5C16">
        <w:t>201</w:t>
      </w:r>
      <w:r w:rsidR="00AD6F15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AD6F15">
        <w:t>853</w:t>
      </w:r>
      <w:r w:rsidR="005A5C16">
        <w:t>/1</w:t>
      </w:r>
      <w:r w:rsidR="00AD6F15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AD6F15" w:rsidP="00CF20E6" w:rsidR="008478EE">
      <w:pPr>
        <w:ind w:firstLine="708"/>
        <w:jc w:val="both"/>
      </w:pPr>
      <w:r w:rsidRPr="00AD6F15">
        <w:t>Predlagatelj Financijska agencija, RC Split je prijedlogom zaprimljenim na Trgovačkom sudu u Splitu, dana 23. ožujka 2016. godine predložio otvaranje stečajnog postupka nad dužnikom TURDUS d.o.o. za trgovinu, Split, Spinčićeva 24, MBS: 060248860, OIB: 36669325552. U prijedlogu se u bitnome navodi da temeljem čl. 444. st. 2. SZ-a podnosi prijedlog, te da na dan 01.09.2015.g. dužnik ima u očevidniku redoslijeda osnova za plaćanje evidentirane osnove za plaćanje u neprekinutom razdoblju od 369 dana u ukupnom iznosu od 77.560,24 kuna u koji iznos je uračunata kamata i naknada predlagatelja za provedbu ovrhe na novčanim sredstvima. Navodi se da dužnik ima jednog zaposlenog, te ima otvoren račun kod Splitske banke.</w:t>
      </w:r>
    </w:p>
    <w:p w:rsidRDefault="00AD6F15" w:rsidP="00CF20E6" w:rsidR="00AD6F15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AD6F15">
        <w:t>853/2016</w:t>
      </w:r>
      <w:r w:rsidR="00C466B5" w:rsidRPr="008F7C03">
        <w:t xml:space="preserve"> od </w:t>
      </w:r>
      <w:r w:rsidR="00DB7E00">
        <w:t>2</w:t>
      </w:r>
      <w:r w:rsidR="00AD6F15">
        <w:t>0</w:t>
      </w:r>
      <w:r w:rsidR="00236279">
        <w:t xml:space="preserve">. </w:t>
      </w:r>
      <w:r w:rsidR="00DB7E00">
        <w:t>listopad</w:t>
      </w:r>
      <w:r w:rsidR="00C34A5E">
        <w:t>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4F2D4C" w:rsidP="008D6856" w:rsidR="008478EE">
      <w:pPr>
        <w:ind w:firstLine="708"/>
        <w:jc w:val="both"/>
      </w:pPr>
      <w:r>
        <w:t xml:space="preserve">Na ročištu održanom </w:t>
      </w:r>
      <w:r w:rsidR="00DB7E00">
        <w:t>2</w:t>
      </w:r>
      <w:r w:rsidR="00C87C9C">
        <w:t>8</w:t>
      </w:r>
      <w:r>
        <w:t xml:space="preserve">. </w:t>
      </w:r>
      <w:r w:rsidR="00DB7E00">
        <w:t>studenog</w:t>
      </w:r>
      <w:r>
        <w:t xml:space="preserve">a 2017.g. zastupnik po zakonu dužnika </w:t>
      </w:r>
      <w:r w:rsidR="00C87C9C">
        <w:t>ni</w:t>
      </w:r>
      <w:r>
        <w:t xml:space="preserve">je </w:t>
      </w:r>
      <w:r w:rsidR="00C87C9C">
        <w:t>u spis dostavio izvješće i popis imovine i obveza</w:t>
      </w:r>
      <w:r w:rsidR="00DB7E00">
        <w:t>, već je pristupio</w:t>
      </w:r>
      <w:r w:rsidR="008478EE" w:rsidRPr="008478EE">
        <w:t xml:space="preserve"> </w:t>
      </w:r>
      <w:r w:rsidR="008478EE">
        <w:t>p</w:t>
      </w:r>
      <w:r w:rsidR="008478EE" w:rsidRPr="008478EE">
        <w:t xml:space="preserve">unomoćnik </w:t>
      </w:r>
      <w:r w:rsidR="00AD6F15">
        <w:t>po zaposlenju Suzana Kuzmanić Pogorelić</w:t>
      </w:r>
      <w:r w:rsidR="008478EE" w:rsidRPr="008478EE">
        <w:t xml:space="preserve"> na</w:t>
      </w:r>
      <w:r w:rsidR="008478EE">
        <w:t>vodeći</w:t>
      </w:r>
      <w:r w:rsidR="008478EE" w:rsidRPr="008478EE">
        <w:t xml:space="preserve"> da dužnik nema nikakvu imovinu, </w:t>
      </w:r>
      <w:r w:rsidR="00AD6F15">
        <w:t>priznaje postojanje stečajnog razloga</w:t>
      </w:r>
      <w:r w:rsidR="008478EE" w:rsidRPr="008478EE">
        <w:t>, te se ne protivi otvaranju stečaja.</w:t>
      </w:r>
    </w:p>
    <w:p w:rsidRDefault="008478EE" w:rsidP="008D6856" w:rsidR="008478EE">
      <w:pPr>
        <w:ind w:firstLine="708"/>
        <w:jc w:val="both"/>
      </w:pPr>
    </w:p>
    <w:p w:rsidRDefault="00DB7E00" w:rsidP="008478EE" w:rsidR="004F2D4C">
      <w:pPr>
        <w:ind w:firstLine="708"/>
        <w:jc w:val="both"/>
      </w:pPr>
      <w:r>
        <w:t>S</w:t>
      </w:r>
      <w:r w:rsidR="00C87C9C">
        <w:t>ud je</w:t>
      </w:r>
      <w:r>
        <w:t xml:space="preserve"> i</w:t>
      </w:r>
      <w:r w:rsidR="00C87C9C">
        <w:t xml:space="preserve"> službenim putem zatražio od Općinskog suda i MUP-a podatke o imovini dužnika. Iz potvrde Općinskog s</w:t>
      </w:r>
      <w:r w:rsidR="003D7561">
        <w:t xml:space="preserve">uda u </w:t>
      </w:r>
      <w:r>
        <w:t>Split</w:t>
      </w:r>
      <w:r w:rsidR="003D7561">
        <w:t>u</w:t>
      </w:r>
      <w:r w:rsidR="008478EE">
        <w:t xml:space="preserve"> </w:t>
      </w:r>
      <w:r w:rsidR="00C87C9C">
        <w:t>je vidljivo da dužnik nije upisan kao vlasnik nekretnina na područj</w:t>
      </w:r>
      <w:r>
        <w:t>u tog Zemljišno knjižnog odjela, a iz potvrde</w:t>
      </w:r>
      <w:r w:rsidR="00C87C9C">
        <w:t xml:space="preserve"> MUP</w:t>
      </w:r>
      <w:r>
        <w:t>-a je vidljivo da dužnik nije evidentiran kao vlasnik motornog vozila</w:t>
      </w:r>
      <w:r w:rsidR="00C87C9C">
        <w:t xml:space="preserve">. </w:t>
      </w:r>
      <w:r w:rsidR="004F2D4C"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DB7E00">
        <w:t>2</w:t>
      </w:r>
      <w:r w:rsidR="00C87C9C">
        <w:t>7</w:t>
      </w:r>
      <w:r w:rsidR="009D2ECC">
        <w:t>.</w:t>
      </w:r>
      <w:r w:rsidR="00DB7E00">
        <w:t>11</w:t>
      </w:r>
      <w:r w:rsidR="004F2D4C">
        <w:t xml:space="preserve">.2017.g. (l.s. </w:t>
      </w:r>
      <w:r w:rsidR="00DB7E00">
        <w:t>2</w:t>
      </w:r>
      <w:r w:rsidR="00AD6F15">
        <w:t>7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AD6F15">
        <w:t>1186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005071" w:rsidP="00005071" w:rsidR="00005071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</w:t>
      </w:r>
      <w:r>
        <w:lastRenderedPageBreak/>
        <w:t>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>
        <w:rPr>
          <w:b/>
        </w:rPr>
        <w:t>29</w:t>
      </w:r>
      <w:r w:rsidR="00005071" w:rsidRPr="00005071">
        <w:rPr>
          <w:b/>
        </w:rPr>
        <w:t xml:space="preserve">. </w:t>
      </w:r>
      <w:r>
        <w:rPr>
          <w:b/>
        </w:rPr>
        <w:t>studenog</w:t>
      </w:r>
      <w:r w:rsidR="00A32676">
        <w:rPr>
          <w:b/>
        </w:rPr>
        <w:t>a</w:t>
      </w:r>
      <w:r w:rsidR="00005071">
        <w:rPr>
          <w:b/>
        </w:rPr>
        <w:t xml:space="preserve"> 2017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969C6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D6F15">
      <w:rPr>
        <w:rFonts w:hAnsi="Book Antiqua" w:ascii="Book Antiqua"/>
        <w:b/>
        <w:sz w:val="20"/>
        <w:szCs w:val="20"/>
      </w:rPr>
      <w:t>853</w:t>
    </w:r>
    <w:r w:rsidR="005A5C16">
      <w:rPr>
        <w:rFonts w:hAnsi="Book Antiqua" w:ascii="Book Antiqua"/>
        <w:b/>
        <w:sz w:val="20"/>
        <w:szCs w:val="20"/>
      </w:rPr>
      <w:t>/201</w:t>
    </w:r>
    <w:r w:rsidR="00AD6F15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2D64"/>
    <w:rsid w:val="00A86BF8"/>
    <w:rsid w:val="00A87FC5"/>
    <w:rsid w:val="00A93DAE"/>
    <w:rsid w:val="00A956D1"/>
    <w:rsid w:val="00A969C6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96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9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9C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9C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9C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96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9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9C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9C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9C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TURDUS d.o.o. za trgovinu</izvorni_sadrzaj>
    <derivirana_varijabla naziv="DomainObject.Predmet.ProtustrankaFormated_1">  TURDUS d.o.o. za trgovinu</derivirana_varijabla>
  </DomainObject.Predmet.ProtustrankaFormated>
  <DomainObject.Predmet.ProtustrankaFormatedOIB>
    <izvorni_sadrzaj>  TURDUS d.o.o. za trgovinu, OIB 36669325552</izvorni_sadrzaj>
    <derivirana_varijabla naziv="DomainObject.Predmet.ProtustrankaFormatedOIB_1">  TURDUS d.o.o. za trgovinu, OIB 36669325552</derivirana_varijabla>
  </DomainObject.Predmet.ProtustrankaFormatedOIB>
  <DomainObject.Predmet.ProtustrankaFormatedWithAdress>
    <izvorni_sadrzaj> TURDUS d.o.o. za trgovinu, Spinčićeva 24, 21000 Split</izvorni_sadrzaj>
    <derivirana_varijabla naziv="DomainObject.Predmet.ProtustrankaFormatedWithAdress_1"> TURDUS d.o.o. za trgovinu, Spinčićeva 24, 21000 Split</derivirana_varijabla>
  </DomainObject.Predmet.ProtustrankaFormatedWithAdress>
  <DomainObject.Predmet.ProtustrankaFormatedWithAdressOIB>
    <izvorni_sadrzaj> TURDUS d.o.o. za trgovinu, OIB 36669325552, Spinčićeva 24, 21000 Split</izvorni_sadrzaj>
    <derivirana_varijabla naziv="DomainObject.Predmet.ProtustrankaFormatedWithAdressOIB_1"> TURDUS d.o.o. za trgovinu, OIB 36669325552, Spinčićeva 24, 21000 Split</derivirana_varijabla>
  </DomainObject.Predmet.ProtustrankaFormatedWithAdressOIB>
  <DomainObject.Predmet.ProtustrankaWithAdress>
    <izvorni_sadrzaj>TURDUS d.o.o. za trgovinu Spinčićeva 24, 21000 Split</izvorni_sadrzaj>
    <derivirana_varijabla naziv="DomainObject.Predmet.ProtustrankaWithAdress_1">TURDUS d.o.o. za trgovinu Spinčićeva 24, 21000 Split</derivirana_varijabla>
  </DomainObject.Predmet.ProtustrankaWithAdress>
  <DomainObject.Predmet.ProtustrankaWithAdressOIB>
    <izvorni_sadrzaj>TURDUS d.o.o. za trgovinu, OIB 36669325552, Spinčićeva 24, 21000 Split</izvorni_sadrzaj>
    <derivirana_varijabla naziv="DomainObject.Predmet.ProtustrankaWithAdressOIB_1">TURDUS d.o.o. za trgovinu, OIB 36669325552, Spinčićeva 24, 21000 Split</derivirana_varijabla>
  </DomainObject.Predmet.ProtustrankaWithAdressOIB>
  <DomainObject.Predmet.ProtustrankaNazivFormated>
    <izvorni_sadrzaj>TURDUS d.o.o. za trgovinu</izvorni_sadrzaj>
    <derivirana_varijabla naziv="DomainObject.Predmet.ProtustrankaNazivFormated_1">TURDUS d.o.o. za trgovinu</derivirana_varijabla>
  </DomainObject.Predmet.ProtustrankaNazivFormated>
  <DomainObject.Predmet.ProtustrankaNazivFormatedOIB>
    <izvorni_sadrzaj>TURDUS d.o.o. za trgovinu, OIB 36669325552</izvorni_sadrzaj>
    <derivirana_varijabla naziv="DomainObject.Predmet.ProtustrankaNazivFormatedOIB_1">TURDUS d.o.o. za trgovinu, OIB 36669325552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77560.24</izvorni_sadrzaj>
    <derivirana_varijabla naziv="DomainObject.Predmet.TrenutnaVrijednost_1">77560.24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TURDUS d.o.o. za trgovinu</item>
    </izvorni_sadrzaj>
    <derivirana_varijabla naziv="DomainObject.Predmet.ProtuStrankaListFormated_1">
      <item>TURDUS d.o.o. za trgovinu</item>
    </derivirana_varijabla>
  </DomainObject.Predmet.ProtuStrankaListFormated>
  <DomainObject.Predmet.ProtuStrankaListFormatedOIB>
    <izvorni_sadrzaj>
      <item>TURDUS d.o.o. za trgovinu, OIB 36669325552</item>
    </izvorni_sadrzaj>
    <derivirana_varijabla naziv="DomainObject.Predmet.ProtuStrankaListFormatedOIB_1">
      <item>TURDUS d.o.o. za trgovinu, OIB 36669325552</item>
    </derivirana_varijabla>
  </DomainObject.Predmet.ProtuStrankaListFormatedOIB>
  <DomainObject.Predmet.ProtuStrankaListFormatedWithAdress>
    <izvorni_sadrzaj>
      <item>TURDUS d.o.o. za trgovinu, Spinčićeva 24, 21000 Split</item>
    </izvorni_sadrzaj>
    <derivirana_varijabla naziv="DomainObject.Predmet.ProtuStrankaListFormatedWithAdress_1">
      <item>TURDUS d.o.o. za trgovinu, Spinčićeva 24, 21000 Split</item>
    </derivirana_varijabla>
  </DomainObject.Predmet.ProtuStrankaListFormatedWithAdress>
  <DomainObject.Predmet.ProtuStrankaListFormatedWithAdressOIB>
    <izvorni_sadrzaj>
      <item>TURDUS d.o.o. za trgovinu, OIB 36669325552, Spinčićeva 24, 21000 Split</item>
    </izvorni_sadrzaj>
    <derivirana_varijabla naziv="DomainObject.Predmet.ProtuStrankaListFormatedWithAdressOIB_1">
      <item>TURDUS d.o.o. za trgovinu, OIB 36669325552, Spinčićeva 24, 21000 Split</item>
    </derivirana_varijabla>
  </DomainObject.Predmet.ProtuStrankaListFormatedWithAdressOIB>
  <DomainObject.Predmet.ProtuStrankaListNazivFormated>
    <izvorni_sadrzaj>
      <item>TURDUS d.o.o. za trgovinu</item>
    </izvorni_sadrzaj>
    <derivirana_varijabla naziv="DomainObject.Predmet.ProtuStrankaListNazivFormated_1">
      <item>TURDUS d.o.o. za trgovinu</item>
    </derivirana_varijabla>
  </DomainObject.Predmet.ProtuStrankaListNazivFormated>
  <DomainObject.Predmet.ProtuStrankaListNazivFormatedOIB>
    <izvorni_sadrzaj>
      <item>TURDUS d.o.o. za trgovinu, OIB 36669325552</item>
    </izvorni_sadrzaj>
    <derivirana_varijabla naziv="DomainObject.Predmet.ProtuStrankaListNazivFormatedOIB_1">
      <item>TURDUS d.o.o. za trgovinu, OIB 36669325552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TURDUS d.o.o. za trgovinu</izvorni_sadrzaj>
    <derivirana_varijabla naziv="DomainObject.Predmet.ProtustrankaIDrugi_1">TURDUS d.o.o. za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TURDUS d.o.o. za trgovinu, OIB 36669325552, Spinčićeva 24, 21000 Split</izvorni_sadrzaj>
    <derivirana_varijabla naziv="DomainObject.Predmet.ProtustrankaIDrugiAdressOIB_1">TURDUS d.o.o. za trgovinu, OIB 36669325552, Spinčićeva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TURDUS d.o.o. za trgovinu</item>
      <item>FINANCIJSKA AGENCIJA, PODRUŽNICA SPLIT</item>
    </izvorni_sadrzaj>
    <derivirana_varijabla naziv="DomainObject.Predmet.SudioniciListNaziv_1">
      <item>TURDUS d.o.o. za trgovinu</item>
      <item>FINANCIJSKA AGENCIJA, PODRUŽNICA SPLIT</item>
    </derivirana_varijabla>
  </DomainObject.Predmet.SudioniciListNaziv>
  <DomainObject.Predmet.SudioniciListAdressOIB>
    <izvorni_sadrzaj>
      <item>TURDUS d.o.o. za trgovinu, OIB 36669325552, Spinčićeva 24,21000 Split</item>
      <item>FINANCIJSKA AGENCIJA, PODRUŽNICA SPLIT, OIB 85821130368, Mažuranićevo šetalište 24b,21000 Split</item>
    </izvorni_sadrzaj>
    <derivirana_varijabla naziv="DomainObject.Predmet.SudioniciListAdressOIB_1">
      <item>TURDUS d.o.o. za trgovinu, OIB 36669325552, Spinčićeva 24,21000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36669325552</item>
      <item>, OIB 85821130368</item>
    </izvorni_sadrzaj>
    <derivirana_varijabla naziv="DomainObject.Predmet.SudioniciListNazivOIB_1">
      <item>, OIB 36669325552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2863C-50F9-4CDE-A3A8-8C4264632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939</properties:Words>
  <properties:Characters>5286</properties:Characters>
  <properties:Lines>135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2017-11-29T10:33:00Z</dcterms:created>
  <dc:creator>Katarina Franković</dc:creator>
  <cp:lastModifiedBy>Katarina Franković</cp:lastModifiedBy>
  <cp:lastPrinted>2017-11-29T09:54:00Z</cp:lastPrinted>
  <dcterms:modified xmlns:xsi="http://www.w3.org/2001/XMLSchema-instance" xsi:type="dcterms:W3CDTF">2017-11-29T10:34:00Z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