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c143" w14:paraId="44fc143" w:rsidRDefault="00D5479F" w:rsidP="00FE2D9B" w:rsidR="00B57961">
      <w:pPr>
        <w:jc w:val="right"/>
        <w15:collapsed w:val="false"/>
      </w:pPr>
      <w:r>
        <w:t>6 St-</w:t>
      </w:r>
      <w:r w:rsidR="00E94A15">
        <w:t>764/13-188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E94A15" w:rsidR="00B57961" w:rsidRPr="00E94A15">
      <w:pPr>
        <w:ind w:firstLine="708"/>
        <w:jc w:val="both"/>
        <w:rPr>
          <w:b/>
          <w:bCs/>
          <w:iCs/>
        </w:rPr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E94A15">
        <w:rPr>
          <w:b/>
        </w:rPr>
        <w:t>SLAVONIJA modna konfekcija dioničko društvo "u stečaju", Osijek, Vinkovačka 68, MBS 030055028, OIB: 49713442370</w:t>
      </w:r>
      <w:r>
        <w:t xml:space="preserve">, dana  </w:t>
      </w:r>
      <w:r w:rsidR="00E94A15">
        <w:t>21. lipnja 2017. g.</w:t>
      </w:r>
      <w:r w:rsidR="00194EFE">
        <w:t>,</w:t>
      </w:r>
    </w:p>
    <w:p w:rsidRDefault="00B90248" w:rsidP="00B90248" w:rsidR="00B57961">
      <w:pPr>
        <w:tabs>
          <w:tab w:pos="3480" w:val="left"/>
        </w:tabs>
      </w:pPr>
      <w:r>
        <w:tab/>
      </w:r>
    </w:p>
    <w:p w:rsidRDefault="00D5479F" w:rsidP="00D5479F" w:rsidR="00B57961" w:rsidRPr="00976B60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 w:rsidRPr="00976B60"/>
    <w:p w:rsidRDefault="00BA2CDE" w:rsidP="00976B60" w:rsidR="00976B60" w:rsidRPr="00976B6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76B60">
        <w:rPr>
          <w:rFonts w:hAnsi="Times New Roman" w:ascii="Times New Roman"/>
          <w:sz w:val="24"/>
          <w:szCs w:val="24"/>
        </w:rPr>
        <w:t xml:space="preserve">1.       </w:t>
      </w:r>
      <w:r w:rsidR="00B57961" w:rsidRPr="00976B60"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="00B57961" w:rsidRPr="00976B60">
        <w:rPr>
          <w:rFonts w:hAnsi="Times New Roman" w:ascii="Times New Roman"/>
          <w:sz w:val="24"/>
          <w:szCs w:val="24"/>
        </w:rPr>
        <w:t>kupovnine</w:t>
      </w:r>
      <w:proofErr w:type="spellEnd"/>
      <w:r w:rsidR="00B57961" w:rsidRPr="00976B60">
        <w:rPr>
          <w:rFonts w:hAnsi="Times New Roman" w:ascii="Times New Roman"/>
          <w:sz w:val="24"/>
          <w:szCs w:val="24"/>
        </w:rPr>
        <w:t xml:space="preserve"> dobivene prodajom nekretnine stečajnog dužnika </w:t>
      </w:r>
      <w:r w:rsidR="005A270B" w:rsidRPr="00976B60">
        <w:rPr>
          <w:rFonts w:hAnsi="Times New Roman" w:ascii="Times New Roman"/>
          <w:sz w:val="24"/>
          <w:szCs w:val="24"/>
        </w:rPr>
        <w:t xml:space="preserve">i to: </w:t>
      </w:r>
      <w:r w:rsidR="00976B60" w:rsidRPr="00976B60">
        <w:rPr>
          <w:rFonts w:hAnsi="Times New Roman" w:ascii="Times New Roman"/>
          <w:sz w:val="24"/>
          <w:szCs w:val="24"/>
        </w:rPr>
        <w:t>upisane kod zemljišnoknjižnog odjela Općinskog suda u Osijeku:</w:t>
      </w:r>
    </w:p>
    <w:p w:rsidRDefault="00976B60" w:rsidP="00976B60" w:rsidR="00BA2CDE" w:rsidRPr="00976B60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 w:rsidRPr="00976B60">
        <w:rPr>
          <w:rFonts w:hAnsi="Times New Roman" w:ascii="Times New Roman"/>
          <w:b/>
          <w:bCs/>
          <w:sz w:val="24"/>
          <w:szCs w:val="24"/>
        </w:rPr>
        <w:t xml:space="preserve">-  </w:t>
      </w:r>
      <w:proofErr w:type="spellStart"/>
      <w:r w:rsidRPr="00976B60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Pr="00976B60">
        <w:rPr>
          <w:rFonts w:hAnsi="Times New Roman" w:ascii="Times New Roman"/>
          <w:b/>
          <w:bCs/>
          <w:sz w:val="24"/>
          <w:szCs w:val="24"/>
        </w:rPr>
        <w:t xml:space="preserve">. ul. br. 9237 k.o. Osijek, </w:t>
      </w:r>
      <w:proofErr w:type="spellStart"/>
      <w:r w:rsidRPr="00976B60"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 w:rsidRPr="00976B60">
        <w:rPr>
          <w:rFonts w:hAnsi="Times New Roman" w:ascii="Times New Roman"/>
          <w:b/>
          <w:bCs/>
          <w:sz w:val="24"/>
          <w:szCs w:val="24"/>
        </w:rPr>
        <w:t xml:space="preserve">. br. 9770/142 vatrogasni toranj i dvor površine 352 m2 </w:t>
      </w:r>
      <w:r w:rsidR="00BA2CDE" w:rsidRPr="00976B60">
        <w:rPr>
          <w:rFonts w:hAnsi="Times New Roman" w:ascii="Times New Roman"/>
          <w:sz w:val="24"/>
          <w:szCs w:val="24"/>
        </w:rPr>
        <w:t xml:space="preserve">za iznos od </w:t>
      </w:r>
      <w:r w:rsidRPr="00976B60">
        <w:rPr>
          <w:rFonts w:hAnsi="Times New Roman" w:ascii="Times New Roman"/>
          <w:sz w:val="24"/>
          <w:szCs w:val="24"/>
        </w:rPr>
        <w:t>150.000,00 kn</w:t>
      </w:r>
      <w:r w:rsidR="00BA2CDE" w:rsidRPr="00976B60">
        <w:rPr>
          <w:rFonts w:hAnsi="Times New Roman" w:ascii="Times New Roman"/>
          <w:sz w:val="24"/>
          <w:szCs w:val="24"/>
        </w:rPr>
        <w:t>.</w:t>
      </w:r>
    </w:p>
    <w:p w:rsidRDefault="003F078B" w:rsidP="00BA2CDE" w:rsidR="003F078B" w:rsidRPr="00976B6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2CDE" w:rsidP="00BA2CDE" w:rsidR="00BA2CDE">
      <w:pPr>
        <w:ind w:firstLine="708"/>
        <w:jc w:val="both"/>
      </w:pPr>
      <w:r w:rsidRPr="00976B60">
        <w:t>Na navedenoj nekretnini upisano</w:t>
      </w:r>
      <w:r>
        <w:t xml:space="preserve"> je </w:t>
      </w:r>
      <w:proofErr w:type="spellStart"/>
      <w:r>
        <w:t>razlučno</w:t>
      </w:r>
      <w:proofErr w:type="spellEnd"/>
      <w:r>
        <w:t xml:space="preserve"> pravo </w:t>
      </w:r>
      <w:r w:rsidR="00976B60">
        <w:t xml:space="preserve">za </w:t>
      </w:r>
      <w:r>
        <w:t xml:space="preserve">korist </w:t>
      </w:r>
      <w:proofErr w:type="spellStart"/>
      <w:r>
        <w:t>razlučnih</w:t>
      </w:r>
      <w:proofErr w:type="spellEnd"/>
      <w:r>
        <w:t xml:space="preserve"> vjerovnika </w:t>
      </w:r>
      <w:r w:rsidR="00976B60">
        <w:t xml:space="preserve">RH MF Porezna uprava prvi </w:t>
      </w:r>
      <w:proofErr w:type="spellStart"/>
      <w:r w:rsidR="00976B60">
        <w:t>prednosni</w:t>
      </w:r>
      <w:proofErr w:type="spellEnd"/>
      <w:r w:rsidR="00976B60">
        <w:t xml:space="preserve"> red, Grad Osijek i Hrvatske vode, </w:t>
      </w:r>
      <w:proofErr w:type="spellStart"/>
      <w:r w:rsidR="00976B60">
        <w:t>vodnogospodarski</w:t>
      </w:r>
      <w:proofErr w:type="spellEnd"/>
      <w:r w:rsidR="00976B60">
        <w:t xml:space="preserve"> odjel za vodno područje sliva Drave i Dunava Osijek namiruju se:</w:t>
      </w:r>
    </w:p>
    <w:p w:rsidRDefault="00976B60" w:rsidP="00BA2CDE" w:rsidR="00976B60">
      <w:pPr>
        <w:ind w:firstLine="708"/>
        <w:jc w:val="both"/>
      </w:pPr>
    </w:p>
    <w:p w:rsidRDefault="00976B60" w:rsidP="00976B60" w:rsidR="00976B60" w:rsidRPr="001C2EDB">
      <w:pPr>
        <w:rPr>
          <w:b/>
          <w:u w:val="single"/>
        </w:rPr>
      </w:pPr>
      <w:r>
        <w:rPr>
          <w:b/>
          <w:u w:val="single"/>
        </w:rPr>
        <w:t xml:space="preserve">1. </w:t>
      </w:r>
      <w:r w:rsidRPr="001C2EDB">
        <w:rPr>
          <w:b/>
          <w:u w:val="single"/>
        </w:rPr>
        <w:t xml:space="preserve">Iznos </w:t>
      </w:r>
      <w:proofErr w:type="spellStart"/>
      <w:r w:rsidRPr="001C2EDB">
        <w:rPr>
          <w:b/>
          <w:u w:val="single"/>
        </w:rPr>
        <w:t>kupovnine</w:t>
      </w:r>
      <w:proofErr w:type="spellEnd"/>
      <w:r w:rsidRPr="001C2EDB">
        <w:rPr>
          <w:b/>
          <w:u w:val="single"/>
        </w:rPr>
        <w:t>:</w:t>
      </w:r>
      <w:r w:rsidRPr="001C2EDB">
        <w:rPr>
          <w:b/>
          <w:u w:val="single"/>
        </w:rPr>
        <w:tab/>
      </w:r>
      <w:r w:rsidRPr="001C2EDB">
        <w:rPr>
          <w:b/>
          <w:u w:val="single"/>
        </w:rPr>
        <w:tab/>
      </w:r>
      <w:r w:rsidRPr="001C2EDB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150.000,00</w:t>
      </w:r>
      <w:r w:rsidRPr="001C2EDB">
        <w:rPr>
          <w:b/>
          <w:u w:val="single"/>
        </w:rPr>
        <w:t xml:space="preserve"> kn</w:t>
      </w:r>
    </w:p>
    <w:p w:rsidRDefault="00976B60" w:rsidP="00976B60" w:rsidR="00976B60" w:rsidRPr="001C2EDB">
      <w:pPr>
        <w:rPr>
          <w:b/>
        </w:rPr>
      </w:pPr>
      <w:r>
        <w:rPr>
          <w:b/>
        </w:rPr>
        <w:t>2</w:t>
      </w:r>
      <w:r w:rsidRPr="001C2EDB">
        <w:rPr>
          <w:b/>
        </w:rPr>
        <w:t>.Trošak utvrđenja 5%</w:t>
      </w:r>
      <w:r>
        <w:rPr>
          <w:b/>
        </w:rPr>
        <w:t xml:space="preserve"> (čl. 170 st. 1 SZ):</w:t>
      </w:r>
      <w:r w:rsidRPr="001C2EDB">
        <w:rPr>
          <w:b/>
        </w:rPr>
        <w:t xml:space="preserve">                 </w:t>
      </w:r>
      <w:r>
        <w:rPr>
          <w:b/>
        </w:rPr>
        <w:t xml:space="preserve"> </w:t>
      </w:r>
      <w:r w:rsidRPr="001C2EDB">
        <w:rPr>
          <w:b/>
        </w:rPr>
        <w:t xml:space="preserve">    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</w:t>
      </w:r>
      <w:r w:rsidRPr="001C2EDB">
        <w:rPr>
          <w:b/>
        </w:rPr>
        <w:t xml:space="preserve"> </w:t>
      </w:r>
      <w:r>
        <w:rPr>
          <w:b/>
        </w:rPr>
        <w:t>7.500,00</w:t>
      </w:r>
      <w:r w:rsidRPr="001C2EDB">
        <w:rPr>
          <w:b/>
        </w:rPr>
        <w:t xml:space="preserve"> kn</w:t>
      </w:r>
    </w:p>
    <w:p w:rsidRDefault="00976B60" w:rsidP="00976B60" w:rsidR="00976B60">
      <w:pPr>
        <w:rPr>
          <w:b/>
        </w:rPr>
      </w:pPr>
      <w:r>
        <w:rPr>
          <w:b/>
        </w:rPr>
        <w:t>3</w:t>
      </w:r>
      <w:r w:rsidRPr="001C2EDB">
        <w:rPr>
          <w:b/>
        </w:rPr>
        <w:t xml:space="preserve">.Trošak unovčenja </w:t>
      </w:r>
      <w:r>
        <w:rPr>
          <w:b/>
        </w:rPr>
        <w:t>(čl. 170 st. 2 SZ)</w:t>
      </w:r>
    </w:p>
    <w:p w:rsidRDefault="00976B60" w:rsidP="00976B60" w:rsidR="00976B60">
      <w:pPr>
        <w:rPr>
          <w:b/>
        </w:rPr>
      </w:pPr>
      <w:r>
        <w:rPr>
          <w:b/>
        </w:rPr>
        <w:t>- procjena tržiš. vrij. nekretnina – razmjerni dio (18.970,00 kn x 1,42%)</w:t>
      </w:r>
      <w:r>
        <w:rPr>
          <w:b/>
        </w:rPr>
        <w:tab/>
        <w:t xml:space="preserve">   - 269,37 kn</w:t>
      </w:r>
    </w:p>
    <w:p w:rsidRDefault="00976B60" w:rsidP="00976B60" w:rsidR="00976B60">
      <w:pPr>
        <w:rPr>
          <w:b/>
        </w:rPr>
      </w:pPr>
      <w:r>
        <w:rPr>
          <w:b/>
        </w:rPr>
        <w:t xml:space="preserve">- kom. </w:t>
      </w:r>
      <w:proofErr w:type="spellStart"/>
      <w:r>
        <w:rPr>
          <w:b/>
        </w:rPr>
        <w:t>Nak</w:t>
      </w:r>
      <w:proofErr w:type="spellEnd"/>
      <w:r>
        <w:rPr>
          <w:b/>
        </w:rPr>
        <w:t xml:space="preserve">. I </w:t>
      </w:r>
      <w:proofErr w:type="spellStart"/>
      <w:r>
        <w:rPr>
          <w:b/>
        </w:rPr>
        <w:t>nak</w:t>
      </w:r>
      <w:proofErr w:type="spellEnd"/>
      <w:r>
        <w:rPr>
          <w:b/>
        </w:rPr>
        <w:t xml:space="preserve">. Za </w:t>
      </w:r>
      <w:proofErr w:type="spellStart"/>
      <w:r>
        <w:rPr>
          <w:b/>
        </w:rPr>
        <w:t>uređ</w:t>
      </w:r>
      <w:proofErr w:type="spellEnd"/>
      <w:r>
        <w:rPr>
          <w:b/>
        </w:rPr>
        <w:t>. Voda – razmjerni dio (277.500,00 x 1,42%)</w:t>
      </w:r>
      <w:r>
        <w:rPr>
          <w:b/>
        </w:rPr>
        <w:tab/>
        <w:t>- 3.940,00 kn</w:t>
      </w:r>
    </w:p>
    <w:p w:rsidRDefault="00976B60" w:rsidP="00976B60" w:rsidR="00976B60" w:rsidRPr="0017083D">
      <w:pPr>
        <w:rPr>
          <w:b/>
          <w:u w:val="single"/>
        </w:rPr>
      </w:pPr>
      <w:r w:rsidRPr="0017083D">
        <w:rPr>
          <w:b/>
          <w:u w:val="single"/>
        </w:rPr>
        <w:t xml:space="preserve">-  nagrada </w:t>
      </w:r>
      <w:proofErr w:type="spellStart"/>
      <w:r w:rsidRPr="0017083D">
        <w:rPr>
          <w:b/>
          <w:u w:val="single"/>
        </w:rPr>
        <w:t>steč</w:t>
      </w:r>
      <w:proofErr w:type="spellEnd"/>
      <w:r w:rsidRPr="0017083D">
        <w:rPr>
          <w:b/>
          <w:u w:val="single"/>
        </w:rPr>
        <w:t xml:space="preserve">. upravitelja u bruto iznosu </w:t>
      </w:r>
      <w:r>
        <w:rPr>
          <w:b/>
          <w:u w:val="single"/>
        </w:rPr>
        <w:t xml:space="preserve">- </w:t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</w:t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- 8.946,00 </w:t>
      </w:r>
      <w:r w:rsidRPr="0017083D">
        <w:rPr>
          <w:b/>
          <w:u w:val="single"/>
        </w:rPr>
        <w:t>kn</w:t>
      </w:r>
    </w:p>
    <w:p w:rsidRDefault="00976B60" w:rsidP="00976B60" w:rsidR="00976B60" w:rsidRPr="001C2EDB">
      <w:pPr>
        <w:rPr>
          <w:b/>
        </w:rPr>
      </w:pPr>
      <w:r>
        <w:rPr>
          <w:b/>
        </w:rPr>
        <w:t>4</w:t>
      </w:r>
      <w:r w:rsidRPr="001C2EDB">
        <w:rPr>
          <w:b/>
        </w:rPr>
        <w:t xml:space="preserve">. Iznos za namirenje </w:t>
      </w:r>
      <w:proofErr w:type="spellStart"/>
      <w:r w:rsidRPr="001C2EDB">
        <w:rPr>
          <w:b/>
        </w:rPr>
        <w:t>razl</w:t>
      </w:r>
      <w:proofErr w:type="spellEnd"/>
      <w:r w:rsidRPr="001C2EDB">
        <w:rPr>
          <w:b/>
        </w:rPr>
        <w:t>. vjerov</w:t>
      </w:r>
      <w:r>
        <w:rPr>
          <w:b/>
        </w:rPr>
        <w:t>nika</w:t>
      </w:r>
      <w:r w:rsidRPr="001C2EDB">
        <w:rPr>
          <w:b/>
        </w:rPr>
        <w:t>:</w:t>
      </w:r>
      <w:r>
        <w:rPr>
          <w:b/>
        </w:rPr>
        <w:tab/>
      </w:r>
      <w:r>
        <w:rPr>
          <w:b/>
        </w:rPr>
        <w:tab/>
        <w:t xml:space="preserve">   </w:t>
      </w:r>
      <w:r w:rsidRPr="001C2EDB">
        <w:rPr>
          <w:b/>
        </w:rPr>
        <w:t xml:space="preserve">                    </w:t>
      </w:r>
      <w:r>
        <w:rPr>
          <w:b/>
        </w:rPr>
        <w:tab/>
      </w:r>
      <w:r>
        <w:rPr>
          <w:b/>
        </w:rPr>
        <w:tab/>
        <w:t xml:space="preserve">          129.344,63</w:t>
      </w:r>
      <w:r w:rsidRPr="001C2EDB">
        <w:rPr>
          <w:b/>
        </w:rPr>
        <w:t xml:space="preserve"> kn</w:t>
      </w:r>
    </w:p>
    <w:p w:rsidRDefault="00976B60" w:rsidP="00976B60" w:rsidR="00976B60" w:rsidRPr="001C2EDB">
      <w:pPr>
        <w:jc w:val="both"/>
        <w:rPr>
          <w:b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0A0" w:noVBand="0" w:noHBand="0" w:lastColumn="0" w:firstColumn="1" w:lastRow="0" w:firstRow="1"/>
      </w:tblPr>
      <w:tblGrid>
        <w:gridCol w:w="1996"/>
        <w:gridCol w:w="1923"/>
        <w:gridCol w:w="1901"/>
        <w:gridCol w:w="1561"/>
        <w:gridCol w:w="1907"/>
      </w:tblGrid>
      <w:tr w:rsidTr="003C62CB" w:rsidR="00976B60" w:rsidRPr="001C2EDB">
        <w:tc>
          <w:tcPr>
            <w:tcW w:type="dxa" w:w="22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1</w:t>
            </w:r>
          </w:p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 xml:space="preserve">Iznos </w:t>
            </w:r>
            <w:proofErr w:type="spellStart"/>
            <w:r w:rsidRPr="00A03D5E">
              <w:rPr>
                <w:b/>
                <w:sz w:val="22"/>
                <w:szCs w:val="22"/>
              </w:rPr>
              <w:t>kupovnine</w:t>
            </w:r>
            <w:proofErr w:type="spellEnd"/>
            <w:r w:rsidRPr="00A03D5E">
              <w:rPr>
                <w:b/>
                <w:sz w:val="22"/>
                <w:szCs w:val="22"/>
              </w:rPr>
              <w:t xml:space="preserve"> u kn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2</w:t>
            </w:r>
          </w:p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Trošak utvrđenja u kn</w:t>
            </w:r>
          </w:p>
        </w:tc>
        <w:tc>
          <w:tcPr>
            <w:tcW w:type="dxa" w:w="20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3</w:t>
            </w:r>
          </w:p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Trošak unovčenja  ukupno u kn</w:t>
            </w:r>
          </w:p>
        </w:tc>
        <w:tc>
          <w:tcPr>
            <w:tcW w:type="dxa" w:w="16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4 (2 + 3)</w:t>
            </w:r>
          </w:p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Troškovi ukupno u kn</w:t>
            </w: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1 - 4</w:t>
            </w:r>
          </w:p>
          <w:p w:rsidRDefault="00976B60" w:rsidP="003C62CB" w:rsidR="00976B60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 xml:space="preserve">Iznos za namirenje </w:t>
            </w:r>
            <w:proofErr w:type="spellStart"/>
            <w:r w:rsidRPr="00A03D5E">
              <w:rPr>
                <w:b/>
                <w:sz w:val="22"/>
                <w:szCs w:val="22"/>
              </w:rPr>
              <w:t>razlučnog</w:t>
            </w:r>
            <w:proofErr w:type="spellEnd"/>
            <w:r w:rsidRPr="00A03D5E">
              <w:rPr>
                <w:b/>
                <w:sz w:val="22"/>
                <w:szCs w:val="22"/>
              </w:rPr>
              <w:t xml:space="preserve"> vjerovnika u kn</w:t>
            </w:r>
          </w:p>
        </w:tc>
      </w:tr>
      <w:tr w:rsidTr="003C62CB" w:rsidR="00976B60" w:rsidRPr="00D97AED">
        <w:tc>
          <w:tcPr>
            <w:tcW w:type="dxa" w:w="22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150.000,00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7.500,00</w:t>
            </w:r>
          </w:p>
        </w:tc>
        <w:tc>
          <w:tcPr>
            <w:tcW w:type="dxa" w:w="20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13.155,37</w:t>
            </w:r>
          </w:p>
        </w:tc>
        <w:tc>
          <w:tcPr>
            <w:tcW w:type="dxa" w:w="16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20.655,37</w:t>
            </w: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76B60" w:rsidP="003C62CB" w:rsidR="00976B60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129.344,63</w:t>
            </w:r>
          </w:p>
        </w:tc>
      </w:tr>
    </w:tbl>
    <w:p w:rsidRDefault="00976B60" w:rsidP="00976B60" w:rsidR="00976B60">
      <w:pPr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</w:p>
    <w:p w:rsidRDefault="00976B60" w:rsidP="00BA2CDE" w:rsidR="00976B60">
      <w:pPr>
        <w:ind w:firstLine="708"/>
        <w:jc w:val="both"/>
      </w:pPr>
    </w:p>
    <w:p w:rsidRDefault="00976B60" w:rsidP="00976B60" w:rsidR="00976B60">
      <w:pPr>
        <w:jc w:val="right"/>
      </w:pPr>
      <w:r>
        <w:lastRenderedPageBreak/>
        <w:t>6 St-764/13-188</w:t>
      </w:r>
    </w:p>
    <w:p w:rsidRDefault="00976B60" w:rsidP="00BA2CDE" w:rsidR="00976B60">
      <w:pPr>
        <w:ind w:firstLine="708"/>
        <w:jc w:val="both"/>
      </w:pPr>
    </w:p>
    <w:p w:rsidRDefault="00976B60" w:rsidP="00BA2CDE" w:rsidR="00976B60">
      <w:pPr>
        <w:ind w:firstLine="708"/>
        <w:jc w:val="both"/>
      </w:pPr>
    </w:p>
    <w:p w:rsidRDefault="00976B60" w:rsidP="00976B60" w:rsidR="00976B6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>
        <w:rPr>
          <w:rFonts w:hAnsi="Times New Roman" w:ascii="Times New Roman"/>
          <w:sz w:val="24"/>
          <w:szCs w:val="24"/>
        </w:rPr>
        <w:tab/>
      </w:r>
      <w:r w:rsidRPr="00976B60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Pr="00976B60">
        <w:rPr>
          <w:rFonts w:hAnsi="Times New Roman" w:ascii="Times New Roman"/>
          <w:sz w:val="24"/>
          <w:szCs w:val="24"/>
        </w:rPr>
        <w:t>kupovnine</w:t>
      </w:r>
      <w:proofErr w:type="spellEnd"/>
      <w:r w:rsidRPr="00976B60">
        <w:rPr>
          <w:rFonts w:hAnsi="Times New Roman" w:ascii="Times New Roman"/>
          <w:sz w:val="24"/>
          <w:szCs w:val="24"/>
        </w:rPr>
        <w:t xml:space="preserve"> dobivene prodajom nekretnine stečajnog dužnika i to: upisane kod zemljišnoknjižnog odjela Općinskog suda u Osijeku</w:t>
      </w:r>
      <w:r>
        <w:rPr>
          <w:rFonts w:hAnsi="Times New Roman" w:ascii="Times New Roman"/>
          <w:sz w:val="24"/>
          <w:szCs w:val="24"/>
        </w:rPr>
        <w:t xml:space="preserve"> i to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br. 18962 k.o. Osijek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 xml:space="preserve">. br. 9770/147 dvorište površine 237 m2 i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>. br. 9770/148 spremište dvor površine 736 m2 za iznos od 217.372,11 kn.</w:t>
      </w:r>
    </w:p>
    <w:p w:rsidRDefault="00976B60" w:rsidP="00976B60" w:rsidR="00976B60" w:rsidRPr="00976B6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6B60" w:rsidP="00976B60" w:rsidR="00976B60">
      <w:pPr>
        <w:ind w:firstLine="708"/>
        <w:jc w:val="both"/>
      </w:pPr>
      <w:r w:rsidRPr="00976B60">
        <w:t>Na navedenoj nekretnini upisano</w:t>
      </w:r>
      <w:r>
        <w:t xml:space="preserve">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razlučnih</w:t>
      </w:r>
      <w:proofErr w:type="spellEnd"/>
      <w:r>
        <w:t xml:space="preserve"> vjerovnika Boro – Poslovni centar d.o.o. Vukovar pravni slijednik Borovo d.d. Vukovar prvi </w:t>
      </w:r>
      <w:proofErr w:type="spellStart"/>
      <w:r>
        <w:t>prednosni</w:t>
      </w:r>
      <w:proofErr w:type="spellEnd"/>
      <w:r>
        <w:t xml:space="preserve"> red a zatim Grad Osijek i Hrvatske vode, </w:t>
      </w:r>
      <w:proofErr w:type="spellStart"/>
      <w:r>
        <w:t>vodnogospodarski</w:t>
      </w:r>
      <w:proofErr w:type="spellEnd"/>
      <w:r>
        <w:t xml:space="preserve"> odjel za vodno područje sliva Drave i Dunava Osijek namiruju se:</w:t>
      </w:r>
    </w:p>
    <w:p w:rsidRDefault="003F3564" w:rsidP="00976B60" w:rsidR="003F3564">
      <w:pPr>
        <w:ind w:firstLine="708"/>
        <w:jc w:val="both"/>
      </w:pPr>
    </w:p>
    <w:p w:rsidRDefault="003F3564" w:rsidP="003F3564" w:rsidR="003F3564" w:rsidRPr="005F079C">
      <w:pPr>
        <w:rPr>
          <w:b/>
          <w:u w:val="single"/>
        </w:rPr>
      </w:pPr>
      <w:r w:rsidRPr="005F079C">
        <w:rPr>
          <w:b/>
          <w:u w:val="single"/>
        </w:rPr>
        <w:t xml:space="preserve">1. Iznos </w:t>
      </w:r>
      <w:proofErr w:type="spellStart"/>
      <w:r w:rsidRPr="005F079C">
        <w:rPr>
          <w:b/>
          <w:u w:val="single"/>
        </w:rPr>
        <w:t>kupovnine</w:t>
      </w:r>
      <w:proofErr w:type="spellEnd"/>
      <w:r w:rsidRPr="005F079C">
        <w:rPr>
          <w:b/>
          <w:u w:val="single"/>
        </w:rPr>
        <w:t>:</w:t>
      </w:r>
      <w:r w:rsidRPr="005F079C">
        <w:rPr>
          <w:b/>
          <w:u w:val="single"/>
        </w:rPr>
        <w:tab/>
      </w:r>
      <w:r w:rsidRPr="005F079C">
        <w:rPr>
          <w:b/>
          <w:u w:val="single"/>
        </w:rPr>
        <w:tab/>
      </w:r>
      <w:r w:rsidRPr="005F079C">
        <w:rPr>
          <w:b/>
          <w:u w:val="single"/>
        </w:rPr>
        <w:tab/>
      </w:r>
      <w:r w:rsidRPr="005F079C">
        <w:rPr>
          <w:b/>
          <w:u w:val="single"/>
        </w:rPr>
        <w:tab/>
      </w:r>
      <w:r w:rsidRPr="005F079C">
        <w:rPr>
          <w:b/>
          <w:u w:val="single"/>
        </w:rPr>
        <w:tab/>
        <w:t xml:space="preserve">   </w:t>
      </w:r>
      <w:r w:rsidRPr="005F079C">
        <w:rPr>
          <w:b/>
          <w:u w:val="single"/>
        </w:rPr>
        <w:tab/>
      </w:r>
      <w:r w:rsidRPr="005F079C">
        <w:rPr>
          <w:b/>
          <w:u w:val="single"/>
        </w:rPr>
        <w:tab/>
      </w:r>
      <w:r w:rsidRPr="005F079C">
        <w:rPr>
          <w:b/>
          <w:u w:val="single"/>
        </w:rPr>
        <w:tab/>
      </w:r>
      <w:r w:rsidRPr="005F079C">
        <w:rPr>
          <w:b/>
          <w:u w:val="single"/>
        </w:rPr>
        <w:tab/>
        <w:t>217.372,11 kn</w:t>
      </w:r>
    </w:p>
    <w:p w:rsidRDefault="003F3564" w:rsidP="003F3564" w:rsidR="003F3564" w:rsidRPr="005F079C">
      <w:pPr>
        <w:rPr>
          <w:b/>
        </w:rPr>
      </w:pPr>
      <w:r>
        <w:rPr>
          <w:b/>
        </w:rPr>
        <w:t>2.Trošak utvrđenja 5%: (čl. 170 st. 1 SZ)</w:t>
      </w:r>
      <w:r w:rsidRPr="005F079C">
        <w:rPr>
          <w:b/>
        </w:rPr>
        <w:t xml:space="preserve">                        </w:t>
      </w:r>
      <w:r w:rsidRPr="005F079C">
        <w:rPr>
          <w:b/>
        </w:rPr>
        <w:tab/>
      </w:r>
      <w:r w:rsidRPr="005F079C">
        <w:rPr>
          <w:b/>
        </w:rPr>
        <w:tab/>
      </w:r>
      <w:r w:rsidRPr="005F079C">
        <w:rPr>
          <w:b/>
        </w:rPr>
        <w:tab/>
      </w:r>
      <w:r w:rsidRPr="005F079C">
        <w:rPr>
          <w:b/>
        </w:rPr>
        <w:tab/>
        <w:t>- 10.868,60 kn</w:t>
      </w:r>
    </w:p>
    <w:p w:rsidRDefault="003F3564" w:rsidP="003F3564" w:rsidR="003F3564" w:rsidRPr="005F079C">
      <w:pPr>
        <w:rPr>
          <w:b/>
        </w:rPr>
      </w:pPr>
      <w:r w:rsidRPr="005F079C">
        <w:rPr>
          <w:b/>
        </w:rPr>
        <w:t xml:space="preserve">3.Trošak unovčenja </w:t>
      </w:r>
      <w:r>
        <w:rPr>
          <w:b/>
        </w:rPr>
        <w:t>(čl. 170 st. 2 SZ)</w:t>
      </w:r>
    </w:p>
    <w:p w:rsidRDefault="003F3564" w:rsidP="003F3564" w:rsidR="003F3564" w:rsidRPr="005F079C">
      <w:pPr>
        <w:rPr>
          <w:b/>
        </w:rPr>
      </w:pPr>
      <w:r w:rsidRPr="005F079C">
        <w:rPr>
          <w:b/>
        </w:rPr>
        <w:t>- procjena tržiš. vrij. nekretnina – razmjerni dio (18.970,00 kn x 2,06%)</w:t>
      </w:r>
      <w:r w:rsidRPr="005F079C">
        <w:rPr>
          <w:b/>
        </w:rPr>
        <w:tab/>
        <w:t xml:space="preserve">   - 390,78 kn</w:t>
      </w:r>
    </w:p>
    <w:p w:rsidRDefault="003F3564" w:rsidP="003F3564" w:rsidR="003F3564" w:rsidRPr="005F079C">
      <w:pPr>
        <w:rPr>
          <w:b/>
        </w:rPr>
      </w:pPr>
      <w:r w:rsidRPr="005F079C">
        <w:rPr>
          <w:b/>
        </w:rPr>
        <w:t xml:space="preserve">- kom. </w:t>
      </w:r>
      <w:proofErr w:type="spellStart"/>
      <w:r w:rsidRPr="005F079C">
        <w:rPr>
          <w:b/>
        </w:rPr>
        <w:t>nak</w:t>
      </w:r>
      <w:proofErr w:type="spellEnd"/>
      <w:r w:rsidRPr="005F079C">
        <w:rPr>
          <w:b/>
        </w:rPr>
        <w:t xml:space="preserve">. i </w:t>
      </w:r>
      <w:proofErr w:type="spellStart"/>
      <w:r w:rsidRPr="005F079C">
        <w:rPr>
          <w:b/>
        </w:rPr>
        <w:t>nak</w:t>
      </w:r>
      <w:proofErr w:type="spellEnd"/>
      <w:r w:rsidRPr="005F079C">
        <w:rPr>
          <w:b/>
        </w:rPr>
        <w:t xml:space="preserve">. za </w:t>
      </w:r>
      <w:proofErr w:type="spellStart"/>
      <w:r w:rsidRPr="005F079C">
        <w:rPr>
          <w:b/>
        </w:rPr>
        <w:t>uređ</w:t>
      </w:r>
      <w:proofErr w:type="spellEnd"/>
      <w:r w:rsidRPr="005F079C">
        <w:rPr>
          <w:b/>
        </w:rPr>
        <w:t>. voda – razmjerni dio (277.500,00 x 2,06%)</w:t>
      </w:r>
      <w:r w:rsidRPr="005F079C">
        <w:rPr>
          <w:b/>
        </w:rPr>
        <w:tab/>
      </w:r>
      <w:r w:rsidRPr="005F079C">
        <w:rPr>
          <w:b/>
        </w:rPr>
        <w:tab/>
        <w:t>- 5.716,50 kn</w:t>
      </w:r>
    </w:p>
    <w:p w:rsidRDefault="003F3564" w:rsidP="003F3564" w:rsidR="003F3564" w:rsidRPr="005F079C">
      <w:pPr>
        <w:rPr>
          <w:b/>
          <w:u w:val="single"/>
        </w:rPr>
      </w:pPr>
      <w:r w:rsidRPr="005F079C">
        <w:rPr>
          <w:b/>
          <w:u w:val="single"/>
        </w:rPr>
        <w:t xml:space="preserve">-  nagrada </w:t>
      </w:r>
      <w:proofErr w:type="spellStart"/>
      <w:r w:rsidRPr="005F079C">
        <w:rPr>
          <w:b/>
          <w:u w:val="single"/>
        </w:rPr>
        <w:t>steč</w:t>
      </w:r>
      <w:proofErr w:type="spellEnd"/>
      <w:r w:rsidRPr="005F079C">
        <w:rPr>
          <w:b/>
          <w:u w:val="single"/>
        </w:rPr>
        <w:t xml:space="preserve">. upravitelja u bruto iznosu - </w:t>
      </w:r>
      <w:r w:rsidRPr="005F079C">
        <w:rPr>
          <w:b/>
          <w:u w:val="single"/>
        </w:rPr>
        <w:tab/>
      </w:r>
      <w:r w:rsidRPr="005F079C">
        <w:rPr>
          <w:b/>
          <w:u w:val="single"/>
        </w:rPr>
        <w:tab/>
        <w:t xml:space="preserve">            </w:t>
      </w:r>
      <w:r w:rsidRPr="005F079C">
        <w:rPr>
          <w:b/>
          <w:u w:val="single"/>
        </w:rPr>
        <w:tab/>
        <w:t xml:space="preserve">          - </w:t>
      </w:r>
      <w:r w:rsidRPr="005F079C">
        <w:rPr>
          <w:u w:val="single"/>
        </w:rPr>
        <w:t xml:space="preserve">12.978,00 </w:t>
      </w:r>
      <w:r w:rsidRPr="005F079C">
        <w:rPr>
          <w:b/>
          <w:u w:val="single"/>
        </w:rPr>
        <w:t>kn</w:t>
      </w:r>
    </w:p>
    <w:p w:rsidRDefault="003F3564" w:rsidP="003F3564" w:rsidR="003F3564" w:rsidRPr="001C2EDB">
      <w:pPr>
        <w:rPr>
          <w:b/>
        </w:rPr>
      </w:pPr>
      <w:r>
        <w:rPr>
          <w:b/>
        </w:rPr>
        <w:t>4</w:t>
      </w:r>
      <w:r w:rsidRPr="001C2EDB">
        <w:rPr>
          <w:b/>
        </w:rPr>
        <w:t xml:space="preserve">. Iznos za namirenje </w:t>
      </w:r>
      <w:proofErr w:type="spellStart"/>
      <w:r w:rsidRPr="001C2EDB">
        <w:rPr>
          <w:b/>
        </w:rPr>
        <w:t>razl</w:t>
      </w:r>
      <w:proofErr w:type="spellEnd"/>
      <w:r w:rsidRPr="001C2EDB">
        <w:rPr>
          <w:b/>
        </w:rPr>
        <w:t>. vjerov</w:t>
      </w:r>
      <w:r>
        <w:rPr>
          <w:b/>
        </w:rPr>
        <w:t>nika</w:t>
      </w:r>
      <w:r w:rsidRPr="001C2EDB">
        <w:rPr>
          <w:b/>
        </w:rPr>
        <w:t>:</w:t>
      </w:r>
      <w:r>
        <w:rPr>
          <w:b/>
        </w:rPr>
        <w:tab/>
      </w:r>
      <w:r>
        <w:rPr>
          <w:b/>
        </w:rPr>
        <w:tab/>
        <w:t xml:space="preserve">   </w:t>
      </w:r>
      <w:r w:rsidRPr="001C2EDB">
        <w:rPr>
          <w:b/>
        </w:rPr>
        <w:t xml:space="preserve">                    </w:t>
      </w:r>
      <w:r>
        <w:rPr>
          <w:b/>
        </w:rPr>
        <w:tab/>
      </w:r>
      <w:r>
        <w:rPr>
          <w:b/>
        </w:rPr>
        <w:tab/>
        <w:t xml:space="preserve">          187.418,23</w:t>
      </w:r>
      <w:r w:rsidRPr="001C2EDB">
        <w:rPr>
          <w:b/>
        </w:rPr>
        <w:t xml:space="preserve"> kn</w:t>
      </w:r>
    </w:p>
    <w:p w:rsidRDefault="003F3564" w:rsidP="003F3564" w:rsidR="003F3564" w:rsidRPr="001C2EDB">
      <w:pPr>
        <w:jc w:val="both"/>
        <w:rPr>
          <w:b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0A0" w:noVBand="0" w:noHBand="0" w:lastColumn="0" w:firstColumn="1" w:lastRow="0" w:firstRow="1"/>
      </w:tblPr>
      <w:tblGrid>
        <w:gridCol w:w="1996"/>
        <w:gridCol w:w="1923"/>
        <w:gridCol w:w="1901"/>
        <w:gridCol w:w="1561"/>
        <w:gridCol w:w="1907"/>
      </w:tblGrid>
      <w:tr w:rsidTr="003C62CB" w:rsidR="003F3564" w:rsidRPr="001C2EDB">
        <w:tc>
          <w:tcPr>
            <w:tcW w:type="dxa" w:w="22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1</w:t>
            </w:r>
          </w:p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 xml:space="preserve">Iznos </w:t>
            </w:r>
            <w:proofErr w:type="spellStart"/>
            <w:r w:rsidRPr="00A03D5E">
              <w:rPr>
                <w:b/>
                <w:sz w:val="22"/>
                <w:szCs w:val="22"/>
              </w:rPr>
              <w:t>kupovnine</w:t>
            </w:r>
            <w:proofErr w:type="spellEnd"/>
            <w:r w:rsidRPr="00A03D5E">
              <w:rPr>
                <w:b/>
                <w:sz w:val="22"/>
                <w:szCs w:val="22"/>
              </w:rPr>
              <w:t xml:space="preserve"> u kn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2</w:t>
            </w:r>
          </w:p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Trošak utvrđenja u kn</w:t>
            </w:r>
          </w:p>
        </w:tc>
        <w:tc>
          <w:tcPr>
            <w:tcW w:type="dxa" w:w="20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3</w:t>
            </w:r>
          </w:p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Trošak unovčenja  ukupno u kn</w:t>
            </w:r>
          </w:p>
        </w:tc>
        <w:tc>
          <w:tcPr>
            <w:tcW w:type="dxa" w:w="16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4 (2 + 3)</w:t>
            </w:r>
          </w:p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Troškovi ukupno u kn</w:t>
            </w: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>1 - 4</w:t>
            </w:r>
          </w:p>
          <w:p w:rsidRDefault="003F3564" w:rsidP="003C62CB" w:rsidR="003F3564" w:rsidRPr="00A03D5E">
            <w:pPr>
              <w:jc w:val="center"/>
              <w:rPr>
                <w:b/>
                <w:sz w:val="22"/>
                <w:szCs w:val="22"/>
              </w:rPr>
            </w:pPr>
            <w:r w:rsidRPr="00A03D5E">
              <w:rPr>
                <w:b/>
                <w:sz w:val="22"/>
                <w:szCs w:val="22"/>
              </w:rPr>
              <w:t xml:space="preserve">Iznos za namirenje </w:t>
            </w:r>
            <w:proofErr w:type="spellStart"/>
            <w:r w:rsidRPr="00A03D5E">
              <w:rPr>
                <w:b/>
                <w:sz w:val="22"/>
                <w:szCs w:val="22"/>
              </w:rPr>
              <w:t>razlučnog</w:t>
            </w:r>
            <w:proofErr w:type="spellEnd"/>
            <w:r w:rsidRPr="00A03D5E">
              <w:rPr>
                <w:b/>
                <w:sz w:val="22"/>
                <w:szCs w:val="22"/>
              </w:rPr>
              <w:t xml:space="preserve"> vjerovnika u kn</w:t>
            </w:r>
          </w:p>
        </w:tc>
      </w:tr>
      <w:tr w:rsidTr="003C62CB" w:rsidR="003F3564" w:rsidRPr="00D97AED">
        <w:tc>
          <w:tcPr>
            <w:tcW w:type="dxa" w:w="22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217.372,11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10.868,60</w:t>
            </w:r>
          </w:p>
        </w:tc>
        <w:tc>
          <w:tcPr>
            <w:tcW w:type="dxa" w:w="20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13.155,37</w:t>
            </w:r>
          </w:p>
        </w:tc>
        <w:tc>
          <w:tcPr>
            <w:tcW w:type="dxa" w:w="16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29.953,88</w:t>
            </w: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F3564" w:rsidP="003C62CB" w:rsidR="003F3564" w:rsidRPr="00D97A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187.418,23</w:t>
            </w:r>
          </w:p>
        </w:tc>
      </w:tr>
    </w:tbl>
    <w:p w:rsidRDefault="003F3564" w:rsidP="00976B60" w:rsidR="003F3564">
      <w:pPr>
        <w:ind w:firstLine="708"/>
        <w:jc w:val="both"/>
      </w:pPr>
    </w:p>
    <w:p w:rsidRDefault="00976B60" w:rsidP="00BA2CDE" w:rsidR="00976B60">
      <w:pPr>
        <w:ind w:firstLine="708"/>
        <w:jc w:val="both"/>
      </w:pPr>
    </w:p>
    <w:p w:rsidRDefault="0097122E" w:rsidP="003F3564" w:rsidR="003F3564">
      <w:pPr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  <w:r>
        <w:t xml:space="preserve">            </w:t>
      </w:r>
      <w:r w:rsidR="003F3564">
        <w:t xml:space="preserve">3. </w:t>
      </w:r>
      <w:r w:rsidR="00505EF5">
        <w:t xml:space="preserve">   </w:t>
      </w:r>
      <w:r w:rsidR="005A270B"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</w:t>
      </w:r>
      <w:r w:rsidR="003F3564">
        <w:t>i 2</w:t>
      </w:r>
      <w:r w:rsidR="004015A4">
        <w:t xml:space="preserve"> ovoga rješenja</w:t>
      </w:r>
      <w:r w:rsidR="005A270B">
        <w:t xml:space="preserve"> s kartice predmeta i to</w:t>
      </w:r>
      <w:r w:rsidR="003F3564">
        <w:t>:</w:t>
      </w:r>
    </w:p>
    <w:p w:rsidRDefault="00505EF5" w:rsidP="003F3564" w:rsidR="00505EF5">
      <w:pPr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</w:p>
    <w:p w:rsidRDefault="003F3564" w:rsidP="003F3564" w:rsidR="003F3564" w:rsidRPr="00505EF5">
      <w:pPr>
        <w:rPr>
          <w:rStyle w:val="Naglaeno"/>
          <w:b w:val="false"/>
        </w:rPr>
      </w:pPr>
      <w:r>
        <w:tab/>
        <w:t xml:space="preserve">- iznos od </w:t>
      </w:r>
      <w:r w:rsidRPr="00505EF5">
        <w:rPr>
          <w:b/>
        </w:rPr>
        <w:t>66.457,27 kn</w:t>
      </w:r>
      <w:r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Pr="00505EF5">
        <w:rPr>
          <w:b/>
        </w:rPr>
        <w:t>RH MF Porezna uprava</w:t>
      </w:r>
      <w:r>
        <w:t xml:space="preserve"> na broj računa (PDV):  </w:t>
      </w:r>
      <w:r w:rsidRPr="00505EF5">
        <w:rPr>
          <w:rStyle w:val="Naglaeno"/>
          <w:b w:val="false"/>
        </w:rPr>
        <w:t>HR1210010051863000160</w:t>
      </w:r>
    </w:p>
    <w:p w:rsidRDefault="003F3564" w:rsidP="003F3564" w:rsidR="003F3564" w:rsidRPr="00505EF5">
      <w:pPr>
        <w:rPr>
          <w:b/>
        </w:rPr>
      </w:pPr>
      <w:r w:rsidRPr="00505EF5">
        <w:rPr>
          <w:rStyle w:val="Naglaeno"/>
          <w:b w:val="false"/>
          <w:lang w:eastAsia="ar-SA"/>
        </w:rPr>
        <w:t xml:space="preserve">Model:                        HR68 </w:t>
      </w:r>
    </w:p>
    <w:p w:rsidRDefault="003F3564" w:rsidP="003F3564" w:rsidR="003F3564">
      <w:pPr>
        <w:rPr>
          <w:rStyle w:val="Naglaeno"/>
          <w:b w:val="false"/>
          <w:lang w:eastAsia="ar-SA"/>
        </w:rPr>
      </w:pPr>
      <w:r w:rsidRPr="00505EF5">
        <w:rPr>
          <w:rStyle w:val="Naglaeno"/>
          <w:b w:val="false"/>
          <w:lang w:eastAsia="ar-SA"/>
        </w:rPr>
        <w:t>Poziv na broj:              1201-49713442370</w:t>
      </w:r>
    </w:p>
    <w:p w:rsidRDefault="00505EF5" w:rsidP="003F3564" w:rsidR="00505EF5">
      <w:pPr>
        <w:rPr>
          <w:rStyle w:val="Naglaeno"/>
          <w:b w:val="false"/>
          <w:lang w:eastAsia="ar-SA"/>
        </w:rPr>
      </w:pPr>
    </w:p>
    <w:p w:rsidRDefault="003F3564" w:rsidP="00505EF5" w:rsidR="003F3564" w:rsidRPr="00505EF5">
      <w:pPr>
        <w:pStyle w:val="Odlomakpopisa"/>
        <w:numPr>
          <w:ilvl w:val="0"/>
          <w:numId w:val="12"/>
        </w:numPr>
        <w:rPr>
          <w:rStyle w:val="Naglaeno"/>
          <w:bCs w:val="false"/>
        </w:rPr>
      </w:pPr>
      <w:r>
        <w:t xml:space="preserve">iznos od </w:t>
      </w:r>
      <w:r w:rsidRPr="00505EF5">
        <w:rPr>
          <w:b/>
        </w:rPr>
        <w:t>62.887,36 kn</w:t>
      </w:r>
      <w:r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Pr="00505EF5">
        <w:rPr>
          <w:b/>
        </w:rPr>
        <w:t>RH MF Porezna uprava</w:t>
      </w:r>
      <w:r>
        <w:t xml:space="preserve"> na broj računa (predujam poreza na dohodak): </w:t>
      </w:r>
      <w:r w:rsidRPr="00505EF5">
        <w:rPr>
          <w:rStyle w:val="Naglaeno"/>
          <w:b w:val="false"/>
          <w:bCs w:val="false"/>
          <w:lang w:eastAsia="ar-SA"/>
        </w:rPr>
        <w:t>HR8110010051731212002</w:t>
      </w:r>
      <w:r w:rsidRPr="00505EF5">
        <w:rPr>
          <w:rStyle w:val="Naglaeno"/>
          <w:b w:val="false"/>
          <w:lang w:eastAsia="ar-SA"/>
        </w:rPr>
        <w:t xml:space="preserve"> </w:t>
      </w:r>
    </w:p>
    <w:p w:rsidRDefault="003F3564" w:rsidP="00505EF5" w:rsidR="003F3564" w:rsidRPr="00505EF5">
      <w:pPr>
        <w:tabs>
          <w:tab w:pos="3900" w:val="left"/>
        </w:tabs>
        <w:rPr>
          <w:b/>
        </w:rPr>
      </w:pPr>
      <w:r w:rsidRPr="00505EF5">
        <w:rPr>
          <w:rStyle w:val="Naglaeno"/>
          <w:b w:val="false"/>
          <w:lang w:eastAsia="ar-SA"/>
        </w:rPr>
        <w:t>Model:                                    HR68</w:t>
      </w:r>
      <w:r w:rsidR="00505EF5" w:rsidRPr="00505EF5">
        <w:rPr>
          <w:rStyle w:val="Naglaeno"/>
          <w:b w:val="false"/>
          <w:lang w:eastAsia="ar-SA"/>
        </w:rPr>
        <w:tab/>
      </w:r>
    </w:p>
    <w:p w:rsidRDefault="003F3564" w:rsidP="003F3564" w:rsidR="003F3564" w:rsidRPr="00505EF5">
      <w:pPr>
        <w:rPr>
          <w:b/>
        </w:rPr>
      </w:pPr>
      <w:r w:rsidRPr="00505EF5">
        <w:rPr>
          <w:rStyle w:val="Naglaeno"/>
          <w:b w:val="false"/>
          <w:lang w:eastAsia="ar-SA"/>
        </w:rPr>
        <w:t>Poziv na broj:                          1406-49713442370-0000</w:t>
      </w:r>
    </w:p>
    <w:p w:rsidRDefault="003F3564" w:rsidP="003F3564" w:rsidR="003F3564">
      <w:pPr>
        <w:pStyle w:val="Odlomakpopisa"/>
        <w:widowControl w:val="false"/>
        <w:suppressAutoHyphens/>
        <w:autoSpaceDN w:val="false"/>
        <w:ind w:left="1065"/>
        <w:jc w:val="both"/>
        <w:textAlignment w:val="baseline"/>
      </w:pPr>
    </w:p>
    <w:p w:rsidRDefault="003F3564" w:rsidP="003F3564" w:rsidR="003F3564">
      <w:pPr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</w:p>
    <w:p w:rsidRDefault="003F3564" w:rsidP="003F3564" w:rsidR="003F3564">
      <w:pPr>
        <w:pStyle w:val="Odlomakpopisa"/>
        <w:widowControl w:val="false"/>
        <w:numPr>
          <w:ilvl w:val="0"/>
          <w:numId w:val="11"/>
        </w:numPr>
        <w:suppressAutoHyphens/>
        <w:autoSpaceDN w:val="false"/>
        <w:jc w:val="both"/>
        <w:textAlignment w:val="baseline"/>
      </w:pPr>
      <w:r>
        <w:t xml:space="preserve">iznos od </w:t>
      </w:r>
      <w:r w:rsidRPr="00505EF5">
        <w:rPr>
          <w:b/>
        </w:rPr>
        <w:t>187.418,23 kn</w:t>
      </w:r>
      <w:r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Pr="00505EF5">
        <w:rPr>
          <w:b/>
        </w:rPr>
        <w:t>Borovo d.d. Vukovar</w:t>
      </w:r>
      <w:r>
        <w:t xml:space="preserve"> na račun broj HR9223600001102349394</w:t>
      </w:r>
    </w:p>
    <w:p w:rsidRDefault="00505EF5" w:rsidP="00505EF5" w:rsidR="00505EF5">
      <w:pPr>
        <w:pStyle w:val="Odlomakpopisa"/>
        <w:ind w:left="1065"/>
        <w:jc w:val="right"/>
      </w:pPr>
      <w:r>
        <w:lastRenderedPageBreak/>
        <w:t>6 St-764/13-188</w:t>
      </w:r>
    </w:p>
    <w:p w:rsidRDefault="00505EF5" w:rsidP="00505EF5" w:rsidR="00505EF5">
      <w:pPr>
        <w:pStyle w:val="Odlomakpopisa"/>
        <w:ind w:left="1065"/>
        <w:jc w:val="right"/>
      </w:pPr>
    </w:p>
    <w:p w:rsidRDefault="00505EF5" w:rsidP="00505EF5" w:rsidR="00505EF5">
      <w:pPr>
        <w:pStyle w:val="Odlomakpopisa"/>
        <w:widowControl w:val="false"/>
        <w:suppressAutoHyphens/>
        <w:autoSpaceDN w:val="false"/>
        <w:ind w:left="1065"/>
        <w:jc w:val="both"/>
        <w:textAlignment w:val="baseline"/>
      </w:pPr>
    </w:p>
    <w:p w:rsidRDefault="00505EF5" w:rsidP="003F3564" w:rsidR="003F3564" w:rsidRPr="00505EF5">
      <w:pPr>
        <w:pStyle w:val="Odlomakpopisa"/>
        <w:widowControl w:val="false"/>
        <w:numPr>
          <w:ilvl w:val="0"/>
          <w:numId w:val="11"/>
        </w:numPr>
        <w:suppressAutoHyphens/>
        <w:autoSpaceDN w:val="false"/>
        <w:jc w:val="both"/>
        <w:textAlignment w:val="baseline"/>
      </w:pPr>
      <w:r>
        <w:t xml:space="preserve">iznos od </w:t>
      </w:r>
      <w:r w:rsidRPr="00505EF5">
        <w:rPr>
          <w:b/>
        </w:rPr>
        <w:t>20.655,37 kn</w:t>
      </w:r>
      <w:r>
        <w:t xml:space="preserve"> na žiro </w:t>
      </w:r>
      <w:r w:rsidRPr="00505EF5">
        <w:rPr>
          <w:b/>
        </w:rPr>
        <w:t>račun stečajnog dužnika</w:t>
      </w:r>
      <w:r>
        <w:t xml:space="preserve"> broj </w:t>
      </w:r>
      <w:r>
        <w:rPr>
          <w:rFonts w:eastAsia="Lucida Sans Unicode"/>
          <w:kern w:val="3"/>
          <w:lang w:bidi="hi-IN" w:eastAsia="zh-CN"/>
        </w:rPr>
        <w:t>HR39 2390 0011 1007 3625 4</w:t>
      </w:r>
    </w:p>
    <w:p w:rsidRDefault="00505EF5" w:rsidP="00505EF5" w:rsidR="005A270B" w:rsidRPr="00505EF5">
      <w:pPr>
        <w:pStyle w:val="Odlomakpopisa"/>
        <w:widowControl w:val="false"/>
        <w:numPr>
          <w:ilvl w:val="0"/>
          <w:numId w:val="11"/>
        </w:numPr>
        <w:suppressAutoHyphens/>
        <w:autoSpaceDN w:val="false"/>
        <w:jc w:val="both"/>
        <w:textAlignment w:val="baseline"/>
      </w:pPr>
      <w:r>
        <w:t xml:space="preserve">iznos od </w:t>
      </w:r>
      <w:r w:rsidRPr="00505EF5">
        <w:rPr>
          <w:b/>
        </w:rPr>
        <w:t>29.953,88 kn</w:t>
      </w:r>
      <w:r>
        <w:t xml:space="preserve"> na žiro </w:t>
      </w:r>
      <w:r w:rsidRPr="00505EF5">
        <w:rPr>
          <w:b/>
        </w:rPr>
        <w:t>račun stečajnog dužnika</w:t>
      </w:r>
      <w:r>
        <w:t xml:space="preserve"> broj </w:t>
      </w:r>
      <w:r>
        <w:rPr>
          <w:rFonts w:eastAsia="Lucida Sans Unicode"/>
          <w:kern w:val="3"/>
          <w:lang w:bidi="hi-IN" w:eastAsia="zh-CN"/>
        </w:rPr>
        <w:t>HR39 2390 0011 1007 3625 4</w:t>
      </w:r>
      <w:r w:rsidR="004015A4">
        <w:t xml:space="preserve">, </w:t>
      </w:r>
      <w:r w:rsidR="004015A4" w:rsidRPr="00505EF5">
        <w:rPr>
          <w:b/>
        </w:rPr>
        <w:t>po pravomoćnosti ovoga rješenja</w:t>
      </w:r>
      <w:r w:rsidR="006E5710" w:rsidRPr="00505EF5">
        <w:rPr>
          <w:b/>
        </w:rPr>
        <w:t>.</w:t>
      </w:r>
    </w:p>
    <w:p w:rsidRDefault="00224E2B" w:rsidP="005A270B" w:rsidR="00224E2B">
      <w:pPr>
        <w:jc w:val="both"/>
      </w:pPr>
    </w:p>
    <w:p w:rsidRDefault="001E4CA0" w:rsidP="005A270B" w:rsidR="001E4CA0">
      <w:pPr>
        <w:jc w:val="both"/>
      </w:pPr>
    </w:p>
    <w:p w:rsidRDefault="0097122E" w:rsidP="005A270B" w:rsidR="0097122E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505EF5">
        <w:rPr>
          <w:b/>
        </w:rPr>
        <w:t>SLAVONIJA modna konfekcija dioničko društvo "u stečaju", Osijek, Vinkovačka 68, MBS 030055028, OIB: 49713442370</w:t>
      </w:r>
      <w:r w:rsidR="00BA52AE">
        <w:rPr>
          <w:b/>
        </w:rPr>
        <w:t xml:space="preserve">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u iznosu </w:t>
      </w:r>
      <w:r w:rsidR="00BA52AE">
        <w:t>iz izreke ovoga Rješenja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BA52AE">
        <w:t>29. svibnja 2017</w:t>
      </w:r>
      <w:r w:rsidR="006E6DC7">
        <w:t>. g.</w:t>
      </w:r>
      <w:r w:rsidR="006E5710">
        <w:t xml:space="preserve"> </w:t>
      </w:r>
    </w:p>
    <w:p w:rsidRDefault="00CA43B8" w:rsidP="0097525C" w:rsidR="00CA43B8">
      <w:pPr>
        <w:ind w:firstLine="708"/>
        <w:jc w:val="both"/>
      </w:pP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BA52AE">
        <w:t>20. lipnja 2017.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BA52AE">
        <w:t>RH MF Porezna uprave i Borovo d.d. Vukovar</w:t>
      </w:r>
      <w:r w:rsidR="004015A4">
        <w:t xml:space="preserve"> temeljem </w:t>
      </w:r>
      <w:r w:rsidR="005A270B">
        <w:t>u izreci naveden</w:t>
      </w:r>
      <w:r w:rsidR="00BA52AE">
        <w:t>ih</w:t>
      </w:r>
      <w:r w:rsidR="005A270B">
        <w:t xml:space="preserve"> nekretnin</w:t>
      </w:r>
      <w:r w:rsidR="00BA52AE">
        <w:t>a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ŽDO</w:t>
      </w:r>
      <w:r w:rsidR="00FF627D">
        <w:t xml:space="preserve"> </w:t>
      </w:r>
      <w:r w:rsidR="004015A4">
        <w:t>Osijek</w:t>
      </w:r>
      <w:r w:rsidR="0097122E">
        <w:t xml:space="preserve"> i </w:t>
      </w:r>
      <w:proofErr w:type="spellStart"/>
      <w:r w:rsidR="00BA52AE">
        <w:t>razlučnog</w:t>
      </w:r>
      <w:proofErr w:type="spellEnd"/>
      <w:r w:rsidR="00BA52AE">
        <w:t xml:space="preserve"> vjerovnika Borovo d.d. Vukovar</w:t>
      </w:r>
      <w:r w:rsidR="0097122E">
        <w:t xml:space="preserve"> koji su se s diobom </w:t>
      </w:r>
      <w:proofErr w:type="spellStart"/>
      <w:r w:rsidR="0097122E">
        <w:t>kupovnine</w:t>
      </w:r>
      <w:proofErr w:type="spellEnd"/>
      <w:r w:rsidR="0097122E">
        <w:t xml:space="preserve"> suglasili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EC3620" w:rsidP="00B57961" w:rsidR="00EC3620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BA2CDE">
        <w:t>21</w:t>
      </w:r>
      <w:r w:rsidR="00CA43B8">
        <w:t xml:space="preserve">. </w:t>
      </w:r>
      <w:r w:rsidR="00505EF5">
        <w:t>lipnja 2017. g.</w:t>
      </w:r>
    </w:p>
    <w:p w:rsidRDefault="00EC3620" w:rsidP="001E4CA0" w:rsidR="00EC3620">
      <w:pPr>
        <w:tabs>
          <w:tab w:pos="4536" w:val="center"/>
          <w:tab w:pos="6360" w:val="left"/>
        </w:tabs>
      </w:pPr>
    </w:p>
    <w:p w:rsidRDefault="00EC3620" w:rsidP="00B57961" w:rsidR="00EC3620"/>
    <w:p w:rsidRDefault="00E4312E" w:rsidP="004015A4" w:rsidR="004015A4">
      <w:r>
        <w:t xml:space="preserve"> Zapisničar: Danijela Sekulić</w:t>
      </w:r>
      <w:r w:rsidR="004015A4">
        <w:t xml:space="preserve">                                                           STEČAJN</w:t>
      </w:r>
      <w:r w:rsidR="006E6DC7">
        <w:t>A SUTKINJA</w:t>
      </w:r>
    </w:p>
    <w:p w:rsidRDefault="004015A4" w:rsidP="004015A4" w:rsidR="00EC3620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BA52AE">
        <w:t xml:space="preserve">Blanka </w:t>
      </w:r>
      <w:proofErr w:type="spellStart"/>
      <w:r w:rsidR="00BA52AE">
        <w:t>Gambiraža</w:t>
      </w:r>
      <w:proofErr w:type="spellEnd"/>
    </w:p>
    <w:p w:rsidRDefault="00BA52AE" w:rsidP="00354434" w:rsidR="00BA2CDE">
      <w:pPr>
        <w:pStyle w:val="Odlomakpopisa"/>
        <w:numPr>
          <w:ilvl w:val="0"/>
          <w:numId w:val="3"/>
        </w:numPr>
      </w:pPr>
      <w:r>
        <w:t>Borovo d.d. Vukovar, Dr. A. Starčevića 2/D</w:t>
      </w:r>
      <w:r w:rsidR="00BA2CDE">
        <w:t xml:space="preserve"> </w:t>
      </w:r>
    </w:p>
    <w:p w:rsidRDefault="00EC3620" w:rsidP="00354434" w:rsidR="00EC3620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BA52AE" w:rsidP="002E0E45" w:rsidR="002E0E45">
      <w:pPr>
        <w:pStyle w:val="Odlomakpopisa"/>
        <w:numPr>
          <w:ilvl w:val="0"/>
          <w:numId w:val="3"/>
        </w:numPr>
      </w:pPr>
      <w:r>
        <w:t>R-5.7.</w:t>
      </w: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P="0097122E" w:rsidR="00586052">
      <w:pPr>
        <w:ind w:firstLine="708"/>
      </w:pPr>
    </w:p>
    <w:p w:rsidRDefault="00586052" w:rsidP="00CA43B8" w:rsidR="00586052">
      <w:pPr>
        <w:ind w:firstLine="708"/>
      </w:pPr>
    </w:p>
    <w:p w:rsidRDefault="00586052" w:rsidR="00586052"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397" w:rsidP="00752878" w:rsidR="00606397">
      <w:r>
        <w:separator/>
      </w:r>
    </w:p>
  </w:endnote>
  <w:endnote w:id="0" w:type="continuationSeparator">
    <w:p w:rsidRDefault="00606397" w:rsidP="00752878" w:rsidR="0060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397" w:rsidP="00752878" w:rsidR="00606397">
      <w:r>
        <w:separator/>
      </w:r>
    </w:p>
  </w:footnote>
  <w:footnote w:id="0" w:type="continuationSeparator">
    <w:p w:rsidRDefault="00606397" w:rsidP="00752878" w:rsidR="0060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531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6242B"/>
    <w:multiLevelType w:val="hybridMultilevel"/>
    <w:tmpl w:val="DB54B550"/>
    <w:lvl w:tplc="257450BE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726D12"/>
    <w:multiLevelType w:val="hybridMultilevel"/>
    <w:tmpl w:val="BBEAAE6A"/>
    <w:lvl w:tplc="3F446186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7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DB2243B"/>
    <w:multiLevelType w:val="hybridMultilevel"/>
    <w:tmpl w:val="9D5ED05C"/>
    <w:lvl w:tplc="99D02958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9"/>
  </w:num>
  <w:num w:numId="9">
    <w:abstractNumId w:val="5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F078B"/>
    <w:rsid w:val="003F3564"/>
    <w:rsid w:val="004015A4"/>
    <w:rsid w:val="004518E0"/>
    <w:rsid w:val="00455791"/>
    <w:rsid w:val="004571B5"/>
    <w:rsid w:val="004D33F6"/>
    <w:rsid w:val="00505EF5"/>
    <w:rsid w:val="00533068"/>
    <w:rsid w:val="00572E08"/>
    <w:rsid w:val="00573E91"/>
    <w:rsid w:val="00586052"/>
    <w:rsid w:val="005A270B"/>
    <w:rsid w:val="00606397"/>
    <w:rsid w:val="00613023"/>
    <w:rsid w:val="00644869"/>
    <w:rsid w:val="00650C92"/>
    <w:rsid w:val="006E5710"/>
    <w:rsid w:val="006E6DC7"/>
    <w:rsid w:val="00752878"/>
    <w:rsid w:val="00756BEB"/>
    <w:rsid w:val="00756F2C"/>
    <w:rsid w:val="007F60F2"/>
    <w:rsid w:val="007F7999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122E"/>
    <w:rsid w:val="0097525C"/>
    <w:rsid w:val="00976B60"/>
    <w:rsid w:val="009B1531"/>
    <w:rsid w:val="009D01E2"/>
    <w:rsid w:val="00A53137"/>
    <w:rsid w:val="00A57BF1"/>
    <w:rsid w:val="00A766E0"/>
    <w:rsid w:val="00AB57AB"/>
    <w:rsid w:val="00B10045"/>
    <w:rsid w:val="00B57961"/>
    <w:rsid w:val="00B70336"/>
    <w:rsid w:val="00B90248"/>
    <w:rsid w:val="00BA2CDE"/>
    <w:rsid w:val="00BA52AE"/>
    <w:rsid w:val="00BC4D67"/>
    <w:rsid w:val="00BE2014"/>
    <w:rsid w:val="00C06C57"/>
    <w:rsid w:val="00C910E8"/>
    <w:rsid w:val="00CA212B"/>
    <w:rsid w:val="00CA38CE"/>
    <w:rsid w:val="00CA43B8"/>
    <w:rsid w:val="00CB7E2B"/>
    <w:rsid w:val="00CC0039"/>
    <w:rsid w:val="00CE32DE"/>
    <w:rsid w:val="00CF78A7"/>
    <w:rsid w:val="00D02CEF"/>
    <w:rsid w:val="00D361EE"/>
    <w:rsid w:val="00D4507C"/>
    <w:rsid w:val="00D53248"/>
    <w:rsid w:val="00D5479F"/>
    <w:rsid w:val="00D732C9"/>
    <w:rsid w:val="00D92E59"/>
    <w:rsid w:val="00DB052E"/>
    <w:rsid w:val="00DB135F"/>
    <w:rsid w:val="00DC1E42"/>
    <w:rsid w:val="00DD759E"/>
    <w:rsid w:val="00DE3C0B"/>
    <w:rsid w:val="00E34F62"/>
    <w:rsid w:val="00E4312E"/>
    <w:rsid w:val="00E57A63"/>
    <w:rsid w:val="00E94A15"/>
    <w:rsid w:val="00EC3620"/>
    <w:rsid w:val="00ED0369"/>
    <w:rsid w:val="00EE4459"/>
    <w:rsid w:val="00F168F0"/>
    <w:rsid w:val="00F234F0"/>
    <w:rsid w:val="00F532F9"/>
    <w:rsid w:val="00F55ABE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15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1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15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1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28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16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797</properties:Words>
  <properties:Characters>4123</properties:Characters>
  <properties:Lines>198</properties:Lines>
  <properties:Paragraphs>83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2017-06-21T08:42:00Z</dcterms:created>
  <dc:creator>wsadmin</dc:creator>
  <cp:lastModifiedBy>Danijela Sekulić</cp:lastModifiedBy>
  <cp:lastPrinted>2017-06-21T09:23:00Z</cp:lastPrinted>
  <dcterms:modified xmlns:xsi="http://www.w3.org/2001/XMLSchema-instance" xsi:type="dcterms:W3CDTF">2017-06-21T09:24:00Z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