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03ba" w14:paraId="95903b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636B9">
        <w:rPr>
          <w:rStyle w:val="Naglaeno"/>
          <w:b w:val="false"/>
        </w:rPr>
        <w:t>2</w:t>
      </w:r>
      <w:r w:rsidR="00E430CA">
        <w:rPr>
          <w:rStyle w:val="Naglaeno"/>
          <w:b w:val="false"/>
        </w:rPr>
        <w:t>1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Financijske agencije, Regionalni centar Osijek, Podružnica Osijek, L. Jagera 3, OIB 85821130368 za provedbu skraćenog stečajnog postupka nad dužnikom </w:t>
      </w:r>
      <w:r w:rsidR="00E430CA">
        <w:t>UDRUGA ZA MLADE ĐAKOVO, Đakovo, A. Cesarca 5, Reg.broj: 14001575, OIB: 96118299968</w:t>
      </w:r>
      <w:r w:rsidR="0033522A">
        <w:t>,</w:t>
      </w:r>
      <w:r>
        <w:t xml:space="preserve"> dana </w:t>
      </w:r>
      <w:r w:rsidR="00CF0F88">
        <w:t>1</w:t>
      </w:r>
      <w:r w:rsidR="00E430CA">
        <w:t>6</w:t>
      </w:r>
      <w:r>
        <w:t xml:space="preserve">. </w:t>
      </w:r>
      <w:r w:rsidR="00CF0F88">
        <w:t>ožujk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E430CA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E430CA" w:rsidRPr="00E430CA">
        <w:t>UDRUGA ZA MLADE ĐAKOVO, Đakovo, A. Cesarca 5, Reg.broj: 14001575, OIB: 96118299968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0A72C1">
        <w:t>Mladen Beljo, Vinkovci, Antuna Mihanovića 1</w:t>
      </w:r>
      <w:r w:rsidR="00C13047" w:rsidRPr="00C13047">
        <w:t xml:space="preserve">, OIB </w:t>
      </w:r>
      <w:r w:rsidR="000A72C1">
        <w:t>76591147167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E430CA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E430CA" w:rsidRPr="00E430CA">
        <w:t>UDRUGA ZA MLADE ĐAKOVO, Đakovo, A. Cesarca 5, Reg.broj: 14001575, OIB: 96118299968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0A72C1">
        <w:t>11</w:t>
      </w:r>
      <w:r>
        <w:t>.</w:t>
      </w:r>
      <w:r w:rsidR="0071699D">
        <w:t>01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0A72C1" w:rsidRPr="000A72C1">
        <w:t>UDRUGA ZA MLADE ĐAKOVO, Đakovo, A. Cesarca 5, Reg.broj: 14001575, OIB: 96118299968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71699D">
        <w:t>1</w:t>
      </w:r>
      <w:r w:rsidR="000A72C1">
        <w:t>2</w:t>
      </w:r>
      <w:r>
        <w:t>.</w:t>
      </w:r>
      <w:r w:rsidR="009A2AC3">
        <w:t>0</w:t>
      </w:r>
      <w:r w:rsidR="0071699D">
        <w:t>1</w:t>
      </w:r>
      <w:r>
        <w:t>.201</w:t>
      </w:r>
      <w:r w:rsidR="0071699D">
        <w:t>7</w:t>
      </w:r>
      <w:r>
        <w:t>. objavio oglas na mrežnoj stranici e-Oglasna ploča sudova pod poslovnim brojem St-</w:t>
      </w:r>
      <w:r w:rsidR="00C77B8B">
        <w:t>2</w:t>
      </w:r>
      <w:r w:rsidR="000A72C1">
        <w:t>1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C77B8B">
        <w:t>1</w:t>
      </w:r>
      <w:r w:rsidR="00EF694C">
        <w:t>6</w:t>
      </w:r>
      <w:r>
        <w:t xml:space="preserve">. </w:t>
      </w:r>
      <w:r w:rsidR="00C77B8B">
        <w:t>ožujk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C77B8B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0A72C1">
        <w:t>Vedran Poljak, Đakovo, Franje Račkog 184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5F643C">
        <w:t>25</w:t>
      </w:r>
      <w:r>
        <w:t>.</w:t>
      </w:r>
      <w:r w:rsidR="003E4CEE">
        <w:t>4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258F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2636B9" w:rsidRPr="002636B9">
      <w:rPr>
        <w:rStyle w:val="Naglaeno"/>
        <w:b w:val="false"/>
      </w:rPr>
      <w:t>14 St-2</w:t>
    </w:r>
    <w:r w:rsidR="00E430CA">
      <w:rPr>
        <w:rStyle w:val="Naglaeno"/>
        <w:b w:val="false"/>
      </w:rPr>
      <w:t>1</w:t>
    </w:r>
    <w:r w:rsidR="002636B9" w:rsidRPr="002636B9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1F258F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535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EF694C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F15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15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5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5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F15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15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5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5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St-21/2017-4</izvorni_sadrzaj>
    <derivirana_varijabla naziv="DomainObject.Oznaka_1">St-21/2017-4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MLADE ĐAKOVO</izvorni_sadrzaj>
    <derivirana_varijabla naziv="DomainObject.Predmet.ProtustrankaFormated_1">  UDRUGA ZA MLADE ĐAKOVO</derivirana_varijabla>
  </DomainObject.Predmet.ProtustrankaFormated>
  <DomainObject.Predmet.ProtustrankaFormatedOIB>
    <izvorni_sadrzaj>  UDRUGA ZA MLADE ĐAKOVO, OIB 96118299968</izvorni_sadrzaj>
    <derivirana_varijabla naziv="DomainObject.Predmet.ProtustrankaFormatedOIB_1">  UDRUGA ZA MLADE ĐAKOVO, OIB 96118299968</derivirana_varijabla>
  </DomainObject.Predmet.ProtustrankaFormatedOIB>
  <DomainObject.Predmet.ProtustrankaFormatedWithAdress>
    <izvorni_sadrzaj> UDRUGA ZA MLADE ĐAKOVO, Dragutina Domjanića 39, 31400 Đakovo</izvorni_sadrzaj>
    <derivirana_varijabla naziv="DomainObject.Predmet.ProtustrankaFormatedWithAdress_1"> UDRUGA ZA MLADE ĐAKOVO, Dragutina Domjanića 39, 31400 Đakovo</derivirana_varijabla>
  </DomainObject.Predmet.ProtustrankaFormatedWithAdress>
  <DomainObject.Predmet.ProtustrankaFormatedWithAdressOIB>
    <izvorni_sadrzaj> UDRUGA ZA MLADE ĐAKOVO, OIB 96118299968, Dragutina Domjanića 39, 31400 Đakovo</izvorni_sadrzaj>
    <derivirana_varijabla naziv="DomainObject.Predmet.ProtustrankaFormatedWithAdressOIB_1"> UDRUGA ZA MLADE ĐAKOVO, OIB 96118299968, Dragutina Domjanića 39, 31400 Đakovo</derivirana_varijabla>
  </DomainObject.Predmet.ProtustrankaFormatedWithAdressOIB>
  <DomainObject.Predmet.ProtustrankaWithAdress>
    <izvorni_sadrzaj>UDRUGA ZA MLADE ĐAKOVO Dragutina Domjanića 39, 31400 Đakovo</izvorni_sadrzaj>
    <derivirana_varijabla naziv="DomainObject.Predmet.ProtustrankaWithAdress_1">UDRUGA ZA MLADE ĐAKOVO Dragutina Domjanića 39, 31400 Đakovo</derivirana_varijabla>
  </DomainObject.Predmet.ProtustrankaWithAdress>
  <DomainObject.Predmet.ProtustrankaWithAdressOIB>
    <izvorni_sadrzaj>UDRUGA ZA MLADE ĐAKOVO, OIB 96118299968, Dragutina Domjanića 39, 31400 Đakovo</izvorni_sadrzaj>
    <derivirana_varijabla naziv="DomainObject.Predmet.ProtustrankaWithAdressOIB_1">UDRUGA ZA MLADE ĐAKOVO, OIB 96118299968, Dragutina Domjanića 39, 31400 Đakovo</derivirana_varijabla>
  </DomainObject.Predmet.ProtustrankaWithAdressOIB>
  <DomainObject.Predmet.ProtustrankaNazivFormated>
    <izvorni_sadrzaj>UDRUGA ZA MLADE ĐAKOVO</izvorni_sadrzaj>
    <derivirana_varijabla naziv="DomainObject.Predmet.ProtustrankaNazivFormated_1">UDRUGA ZA MLADE ĐAKOVO</derivirana_varijabla>
  </DomainObject.Predmet.ProtustrankaNazivFormated>
  <DomainObject.Predmet.ProtustrankaNazivFormatedOIB>
    <izvorni_sadrzaj>UDRUGA ZA MLADE ĐAKOVO, OIB 96118299968</izvorni_sadrzaj>
    <derivirana_varijabla naziv="DomainObject.Predmet.ProtustrankaNazivFormatedOIB_1">UDRUGA ZA MLADE ĐAKOVO, OIB 96118299968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MLADE ĐAKOVO</item>
    </izvorni_sadrzaj>
    <derivirana_varijabla naziv="DomainObject.Predmet.ProtuStrankaListFormated_1">
      <item>UDRUGA ZA MLADE ĐAKOVO</item>
    </derivirana_varijabla>
  </DomainObject.Predmet.ProtuStrankaListFormated>
  <DomainObject.Predmet.ProtuStrankaListFormatedOIB>
    <izvorni_sadrzaj>
      <item>UDRUGA ZA MLADE ĐAKOVO, OIB 96118299968</item>
    </izvorni_sadrzaj>
    <derivirana_varijabla naziv="DomainObject.Predmet.ProtuStrankaListFormatedOIB_1">
      <item>UDRUGA ZA MLADE ĐAKOVO, OIB 96118299968</item>
    </derivirana_varijabla>
  </DomainObject.Predmet.ProtuStrankaListFormatedOIB>
  <DomainObject.Predmet.ProtuStrankaListFormatedWithAdress>
    <izvorni_sadrzaj>
      <item>UDRUGA ZA MLADE ĐAKOVO, Dragutina Domjanića 39, 31400 Đakovo</item>
    </izvorni_sadrzaj>
    <derivirana_varijabla naziv="DomainObject.Predmet.ProtuStrankaListFormatedWithAdress_1">
      <item>UDRUGA ZA MLADE ĐAKOVO, Dragutina Domjanića 39, 31400 Đakovo</item>
    </derivirana_varijabla>
  </DomainObject.Predmet.ProtuStrankaListFormatedWithAdress>
  <DomainObject.Predmet.ProtuStrankaListFormatedWithAdressOIB>
    <izvorni_sadrzaj>
      <item>UDRUGA ZA MLADE ĐAKOVO, OIB 96118299968, Dragutina Domjanića 39, 31400 Đakovo</item>
    </izvorni_sadrzaj>
    <derivirana_varijabla naziv="DomainObject.Predmet.ProtuStrankaListFormatedWithAdressOIB_1">
      <item>UDRUGA ZA MLADE ĐAKOVO, OIB 96118299968, Dragutina Domjanića 39, 31400 Đakovo</item>
    </derivirana_varijabla>
  </DomainObject.Predmet.ProtuStrankaListFormatedWithAdressOIB>
  <DomainObject.Predmet.ProtuStrankaListNazivFormated>
    <izvorni_sadrzaj>
      <item>UDRUGA ZA MLADE ĐAKOVO</item>
    </izvorni_sadrzaj>
    <derivirana_varijabla naziv="DomainObject.Predmet.ProtuStrankaListNazivFormated_1">
      <item>UDRUGA ZA MLADE ĐAKOVO</item>
    </derivirana_varijabla>
  </DomainObject.Predmet.ProtuStrankaListNazivFormated>
  <DomainObject.Predmet.ProtuStrankaListNazivFormatedOIB>
    <izvorni_sadrzaj>
      <item>UDRUGA ZA MLADE ĐAKOVO, OIB 96118299968</item>
    </izvorni_sadrzaj>
    <derivirana_varijabla naziv="DomainObject.Predmet.ProtuStrankaListNazivFormatedOIB_1">
      <item>UDRUGA ZA MLADE ĐAKOVO, OIB 96118299968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St-21/2017-4</izvorni_sadrzaj>
    <derivirana_varijabla naziv="DomainObject.PoslovniBrojDokumenta_1">St-21/2017-4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MLADE ĐAKOVO</izvorni_sadrzaj>
    <derivirana_varijabla naziv="DomainObject.Predmet.ProtustrankaIDrugi_1">UDRUGA ZA MLADE ĐAKOVO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MLADE ĐAKOVO, OIB 96118299968, Dragutina Domjanića 39, 31400 Đakovo</izvorni_sadrzaj>
    <derivirana_varijabla naziv="DomainObject.Predmet.ProtustrankaIDrugiAdressOIB_1">UDRUGA ZA MLADE ĐAKOVO, OIB 96118299968, Dragutina Domjanića 39,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St-21/2017-4</izvorni_sadrzaj>
    <derivirana_varijabla naziv="DomainObject.Predmet.OdlukaRjesenje.Oznaka_1">St-21/2017-4</derivirana_varijabla>
  </DomainObject.Predmet.OdlukaRjesenje.Oznaka>
  <DomainObject.Predmet.SudioniciListNaziv>
    <izvorni_sadrzaj>
      <item>FINA RC OSIJEK</item>
      <item>UDRUGA ZA MLADE ĐAKOVO</item>
    </izvorni_sadrzaj>
    <derivirana_varijabla naziv="DomainObject.Predmet.SudioniciListNaziv_1">
      <item>FINA RC OSIJEK</item>
      <item>UDRUGA ZA MLADE ĐAKOVO</item>
    </derivirana_varijabla>
  </DomainObject.Predmet.SudioniciListNaziv>
  <DomainObject.Predmet.SudioniciListAdressOIB>
    <izvorni_sadrzaj>
      <item>FINA RC OSIJEK, OIB 85821130368</item>
      <item>UDRUGA ZA MLADE ĐAKOVO, OIB 96118299968, Dragutina Domjanića 39,31400 Đakovo</item>
    </izvorni_sadrzaj>
    <derivirana_varijabla naziv="DomainObject.Predmet.SudioniciListAdressOIB_1">
      <item>FINA RC OSIJEK, OIB 85821130368</item>
      <item>UDRUGA ZA MLADE ĐAKOVO, OIB 96118299968, Dragutina Domjanića 39,31400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96118299968</item>
    </izvorni_sadrzaj>
    <derivirana_varijabla naziv="DomainObject.Predmet.SudioniciListNazivOIB_1">
      <item>, OIB 85821130368</item>
      <item>, OIB 96118299968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0934A-9C98-458F-8E0B-A2341B024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2408</properties:Characters>
  <properties:Lines>88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2017-03-16T09:05:00Z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